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2b43" w14:paraId="2a22b43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762E38">
        <w:rPr>
          <w:rFonts w:hAnsi="Times New Roman" w:ascii="Times New Roman"/>
        </w:rPr>
        <w:t>1104/17-22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762E38" w:rsidRPr="00762E38">
        <w:rPr>
          <w:rFonts w:hAnsi="Times New Roman" w:ascii="Times New Roman"/>
        </w:rPr>
        <w:t>3D Scan And Print j.d.o.o.</w:t>
      </w:r>
      <w:r w:rsidR="009E0272" w:rsidRPr="009E0272">
        <w:rPr>
          <w:rFonts w:hAnsi="Times New Roman" w:ascii="Times New Roman"/>
        </w:rPr>
        <w:t xml:space="preserve">, </w:t>
      </w:r>
      <w:r w:rsidR="00762E38">
        <w:rPr>
          <w:rFonts w:hAnsi="Times New Roman" w:ascii="Times New Roman"/>
        </w:rPr>
        <w:t>Petrinja</w:t>
      </w:r>
      <w:r w:rsidR="009E0272" w:rsidRPr="009E0272">
        <w:rPr>
          <w:rFonts w:hAnsi="Times New Roman" w:ascii="Times New Roman"/>
        </w:rPr>
        <w:t xml:space="preserve">, </w:t>
      </w:r>
      <w:r w:rsidR="00762E38" w:rsidRPr="00762E38">
        <w:rPr>
          <w:rFonts w:hAnsi="Times New Roman" w:ascii="Times New Roman"/>
        </w:rPr>
        <w:t>Braće Janeković 16</w:t>
      </w:r>
      <w:r w:rsidR="009E0272" w:rsidRPr="009E0272">
        <w:rPr>
          <w:rFonts w:hAnsi="Times New Roman" w:ascii="Times New Roman"/>
        </w:rPr>
        <w:t>, OIB:</w:t>
      </w:r>
      <w:r w:rsidR="00762E38" w:rsidRPr="00762E38">
        <w:t xml:space="preserve"> </w:t>
      </w:r>
      <w:r w:rsidR="00762E38" w:rsidRPr="00762E38">
        <w:rPr>
          <w:rFonts w:hAnsi="Times New Roman" w:ascii="Times New Roman"/>
        </w:rPr>
        <w:t>02687560220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7C7921">
        <w:rPr>
          <w:rFonts w:hAnsi="Times New Roman" w:ascii="Times New Roman"/>
        </w:rPr>
        <w:t>26</w:t>
      </w:r>
      <w:r w:rsidR="00464385" w:rsidRPr="005C4796">
        <w:rPr>
          <w:rFonts w:hAnsi="Times New Roman" w:ascii="Times New Roman"/>
        </w:rPr>
        <w:t xml:space="preserve">. </w:t>
      </w:r>
      <w:r w:rsidR="003832A2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762E38" w:rsidRPr="00762E38">
        <w:rPr>
          <w:rFonts w:hAnsi="Times New Roman" w:ascii="Times New Roman"/>
        </w:rPr>
        <w:t>3D Scan And Print j.d.o.o., Petrinja, Braće Janeković 16, OIB: 02687560220</w:t>
      </w:r>
      <w:r w:rsidR="00464385" w:rsidRPr="00D83C21">
        <w:rPr>
          <w:rFonts w:hAnsi="Times New Roman" w:ascii="Times New Roman"/>
        </w:rPr>
        <w:t xml:space="preserve">, </w:t>
      </w:r>
      <w:r w:rsidR="007C7921">
        <w:rPr>
          <w:rFonts w:hAnsi="Times New Roman" w:ascii="Times New Roman"/>
        </w:rPr>
        <w:t>26</w:t>
      </w:r>
      <w:r w:rsidR="00464385" w:rsidRPr="00D83C21">
        <w:rPr>
          <w:rFonts w:hAnsi="Times New Roman" w:ascii="Times New Roman"/>
        </w:rPr>
        <w:t xml:space="preserve">. </w:t>
      </w:r>
      <w:r w:rsidR="003832A2">
        <w:rPr>
          <w:rFonts w:hAnsi="Times New Roman" w:ascii="Times New Roman"/>
        </w:rPr>
        <w:t>travnja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7C7921">
        <w:rPr>
          <w:rFonts w:hAnsi="Times New Roman" w:ascii="Times New Roman"/>
        </w:rPr>
        <w:t xml:space="preserve">14,20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7C79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7C7921" w:rsidRPr="007C7921">
        <w:rPr>
          <w:rFonts w:hAnsi="Times New Roman" w:ascii="Times New Roman"/>
        </w:rPr>
        <w:t>Jugoslav Puran, Bjelovar, Josipa Jelačića 12, OIB: 70582689973.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762E38" w:rsidRPr="00762E38">
        <w:rPr>
          <w:rFonts w:hAnsi="Times New Roman" w:ascii="Times New Roman"/>
        </w:rPr>
        <w:t>3D Scan And Print j.d.o.o., Petrinja, Braće Janeković 16, OIB: 02687560220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762E38" w:rsidRPr="00762E38">
        <w:rPr>
          <w:rFonts w:hAnsi="Times New Roman" w:ascii="Times New Roman"/>
        </w:rPr>
        <w:t>3D Scan And Print j.d.o.o., Petrinja, Braće Janeković 16, OIB: 02687560220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FINA, Regionalni centar Zagreb podnijela je ovom sudu 6.  travnja 2017. prijedlog za otvaranje stečajnog postupka nad dužnikom </w:t>
      </w:r>
      <w:r w:rsidR="003832A2" w:rsidRPr="003832A2">
        <w:rPr>
          <w:rFonts w:hAnsi="Times New Roman" w:ascii="Times New Roman"/>
        </w:rPr>
        <w:t>3D Scan And Print j.d.o.o., Petrinja, Braće Janeković 16, OIB: 02687560220</w:t>
      </w:r>
      <w:r w:rsidRPr="00A042B3">
        <w:rPr>
          <w:rFonts w:hAnsi="Times New Roman" w:ascii="Times New Roman"/>
        </w:rPr>
        <w:t xml:space="preserve">, temeljem odredbe čl. 110. st. 1. Stečajnog zakona ("Narodne novine" broj 71/15 - dalje SZ), u kojem navodi da dužnik 4. travnja 2017. u Očevidniku redoslijeda osnova za plaćanje ima evidentirane neizvršene osnove za plaćanje u neprekinutom razdoblju od 120 dana u ukupnom iznosu od </w:t>
      </w:r>
      <w:r w:rsidR="003832A2">
        <w:rPr>
          <w:rFonts w:hAnsi="Times New Roman" w:ascii="Times New Roman"/>
        </w:rPr>
        <w:t>25.071,56</w:t>
      </w:r>
      <w:r w:rsidRPr="00A042B3">
        <w:rPr>
          <w:rFonts w:hAnsi="Times New Roman" w:ascii="Times New Roman"/>
        </w:rPr>
        <w:t xml:space="preserve"> kn, te da ima jednog zaposlenika.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Rješenjem ovog suda poslovni broj gornji od 10. srpnja 2017. pokrenut je prethodni postupak radi utvrđivanja uvjeta za otvaranje stečajnog postupka sukladno odredbi čl. 115. st. 1.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7C7921" w:rsidR="00A5774E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Na ročištu održanom 16. listopada 2017., u odsutnosti uredno pozvanog predlagatelja i dužnika izvršen</w:t>
      </w:r>
      <w:r w:rsidR="007C7921">
        <w:rPr>
          <w:rFonts w:hAnsi="Times New Roman" w:ascii="Times New Roman"/>
        </w:rPr>
        <w:t xml:space="preserve"> je uvid u podnesak FINA-e od 11</w:t>
      </w:r>
      <w:r w:rsidRPr="00A042B3">
        <w:rPr>
          <w:rFonts w:hAnsi="Times New Roman" w:ascii="Times New Roman"/>
        </w:rPr>
        <w:t>. srpnja 2017. kojim navodi da u cijelosti ostaje kod prijedloga za otvaranje stečajnog postupka, navoda iznesenih u prijedlogu z</w:t>
      </w:r>
      <w:r w:rsidR="007C7921">
        <w:rPr>
          <w:rFonts w:hAnsi="Times New Roman" w:ascii="Times New Roman"/>
        </w:rPr>
        <w:t xml:space="preserve">a otvaranje stečajnog postupka, te u podnesak Raiffeisen bank kojim dostavlja izvješće o </w:t>
      </w:r>
      <w:r w:rsidR="007C7921">
        <w:rPr>
          <w:rFonts w:hAnsi="Times New Roman" w:ascii="Times New Roman"/>
        </w:rPr>
        <w:lastRenderedPageBreak/>
        <w:t>solventnosti (BON</w:t>
      </w:r>
      <w:r w:rsidR="0009612F">
        <w:rPr>
          <w:rFonts w:hAnsi="Times New Roman" w:ascii="Times New Roman"/>
        </w:rPr>
        <w:t xml:space="preserve"> </w:t>
      </w:r>
      <w:r w:rsidR="007C7921">
        <w:rPr>
          <w:rFonts w:hAnsi="Times New Roman" w:ascii="Times New Roman"/>
        </w:rPr>
        <w:t>2) uvidom u koji je utvrđeno da je broj dana neprekidne blokade 219, a iznos blokade 26.584,96 kn.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16. listopada 2017. zatražio od javnih tijela koja vode evidenciju o određenoj vrsti imovine dostavu podataka iz njihovih službenih evidencija o tome da li je dužnik evidentiran kao vlasnik imovine.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Uvidom u obavijest Hrvatske agencij</w:t>
      </w:r>
      <w:r w:rsidR="00CD4B6B">
        <w:rPr>
          <w:rFonts w:hAnsi="Times New Roman" w:ascii="Times New Roman"/>
        </w:rPr>
        <w:t>e za civilno zrakoplovstvo od 24</w:t>
      </w:r>
      <w:r w:rsidRPr="00A042B3">
        <w:rPr>
          <w:rFonts w:hAnsi="Times New Roman" w:ascii="Times New Roman"/>
        </w:rPr>
        <w:t xml:space="preserve">. listopada 2017., utvrđeno je da dužnik nije registriran kao vlasnik zrakoplova. Uvidom u uvjerenje MUP, PU </w:t>
      </w:r>
      <w:r w:rsidR="00CD4B6B">
        <w:rPr>
          <w:rFonts w:hAnsi="Times New Roman" w:ascii="Times New Roman"/>
        </w:rPr>
        <w:t>Sisačko-Moslovačka</w:t>
      </w:r>
      <w:r w:rsidRPr="00A042B3">
        <w:rPr>
          <w:rFonts w:hAnsi="Times New Roman" w:ascii="Times New Roman"/>
        </w:rPr>
        <w:t>,</w:t>
      </w:r>
      <w:r w:rsidR="00CD4B6B">
        <w:rPr>
          <w:rFonts w:hAnsi="Times New Roman" w:ascii="Times New Roman"/>
        </w:rPr>
        <w:t xml:space="preserve"> PP Petrinja,</w:t>
      </w:r>
      <w:r w:rsidRPr="00A042B3">
        <w:rPr>
          <w:rFonts w:hAnsi="Times New Roman" w:ascii="Times New Roman"/>
        </w:rPr>
        <w:t xml:space="preserve"> od </w:t>
      </w:r>
      <w:r w:rsidR="00CD4B6B">
        <w:rPr>
          <w:rFonts w:hAnsi="Times New Roman" w:ascii="Times New Roman"/>
        </w:rPr>
        <w:t>14</w:t>
      </w:r>
      <w:r w:rsidRPr="00A042B3">
        <w:rPr>
          <w:rFonts w:hAnsi="Times New Roman" w:ascii="Times New Roman"/>
        </w:rPr>
        <w:t xml:space="preserve">. </w:t>
      </w:r>
      <w:r w:rsidR="00CD4B6B">
        <w:rPr>
          <w:rFonts w:hAnsi="Times New Roman" w:ascii="Times New Roman"/>
        </w:rPr>
        <w:t>studenog</w:t>
      </w:r>
      <w:r w:rsidRPr="00A042B3">
        <w:rPr>
          <w:rFonts w:hAnsi="Times New Roman" w:ascii="Times New Roman"/>
        </w:rPr>
        <w:t xml:space="preserve"> 2017., utvrđeno je da je dužnik nije evidentiran kao vlasnik  vozila. Uvidom u dostavljenu obavijest Ministarstva mora, prometa i infrastrukture od 30. listopada 2017.,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3. studenog 2017. utvrđeno je da dužnik nije upisan u katastarski operat. Uvidom u obavijest Središnjeg klirinškog depozitarnog društva d.d. od 6. studenog 2017. utvrđeno je da u sustavu SKDD-a ne postoji račun nematerijaliziranih vrijednosnih papira dužnika. Uvidom u dostavljenu potvrdu FINA-e od 23. listopada 2017., utvrđeno je da na dan izdavanja potvrde u Očevidniku redoslijeda osnova za plaćanje dužnik ima evidentirane neizvršene osnove za plaćanje u neprekinutom razdoblju od  </w:t>
      </w:r>
      <w:r w:rsidR="00CD4B6B">
        <w:rPr>
          <w:rFonts w:hAnsi="Times New Roman" w:ascii="Times New Roman"/>
        </w:rPr>
        <w:t>321</w:t>
      </w:r>
      <w:r w:rsidRPr="00A042B3">
        <w:rPr>
          <w:rFonts w:hAnsi="Times New Roman" w:ascii="Times New Roman"/>
        </w:rPr>
        <w:t xml:space="preserve"> dana u iznosu </w:t>
      </w:r>
      <w:r w:rsidR="0012310E">
        <w:rPr>
          <w:rFonts w:hAnsi="Times New Roman" w:ascii="Times New Roman"/>
        </w:rPr>
        <w:t>26.919,50</w:t>
      </w:r>
      <w:r w:rsidRPr="00A042B3">
        <w:rPr>
          <w:rFonts w:hAnsi="Times New Roman" w:ascii="Times New Roman"/>
        </w:rPr>
        <w:t xml:space="preserve"> kn.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CD4B6B">
        <w:rPr>
          <w:rFonts w:hAnsi="Times New Roman" w:ascii="Times New Roman"/>
        </w:rPr>
        <w:t>27.509,86</w:t>
      </w:r>
      <w:r w:rsidRPr="00CD4B6B">
        <w:rPr>
          <w:rFonts w:hAnsi="Times New Roman" w:ascii="Times New Roman"/>
        </w:rPr>
        <w:t xml:space="preserve">  </w:t>
      </w:r>
      <w:r w:rsidRPr="00A042B3">
        <w:rPr>
          <w:rFonts w:hAnsi="Times New Roman" w:ascii="Times New Roman"/>
        </w:rPr>
        <w:t>kn.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CD4B6B" w:rsidRPr="00CD4B6B">
        <w:rPr>
          <w:rFonts w:hAnsi="Times New Roman" w:ascii="Times New Roman"/>
        </w:rPr>
        <w:t>3D Scan And Print j.d.o.o., Petrinja</w:t>
      </w:r>
      <w:r w:rsidRPr="00A042B3">
        <w:rPr>
          <w:rFonts w:hAnsi="Times New Roman" w:ascii="Times New Roman"/>
        </w:rPr>
        <w:t>, nije dovoljna ni za namirenje troškova stečajnog postupka.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St-1</w:t>
      </w:r>
      <w:r w:rsidR="0012310E">
        <w:rPr>
          <w:rFonts w:hAnsi="Times New Roman" w:ascii="Times New Roman"/>
        </w:rPr>
        <w:t>104</w:t>
      </w:r>
      <w:r w:rsidRPr="00A042B3">
        <w:rPr>
          <w:rFonts w:hAnsi="Times New Roman" w:ascii="Times New Roman"/>
        </w:rPr>
        <w:t>/17 od 27. prosinca 2017.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27. prosinca 2017.,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</w:t>
      </w:r>
      <w:r w:rsidRPr="00A042B3">
        <w:rPr>
          <w:rFonts w:hAnsi="Times New Roman" w:ascii="Times New Roman"/>
        </w:rPr>
        <w:lastRenderedPageBreak/>
        <w:t xml:space="preserve">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7C7921">
        <w:rPr>
          <w:rFonts w:hAnsi="Times New Roman" w:ascii="Times New Roman"/>
        </w:rPr>
        <w:t>26</w:t>
      </w:r>
      <w:r w:rsidRPr="00A042B3">
        <w:rPr>
          <w:rFonts w:hAnsi="Times New Roman" w:ascii="Times New Roman"/>
        </w:rPr>
        <w:t>. travnja 2018.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F2C5A">
        <w:rPr>
          <w:rFonts w:hAnsi="Times New Roman" w:ascii="Times New Roman"/>
        </w:rPr>
        <w:t>, v.r.</w:t>
      </w:r>
    </w:p>
    <w:p w:rsidRDefault="008F2C5A" w:rsidP="00840D37" w:rsidR="008F2C5A">
      <w:pPr>
        <w:ind w:firstLine="720"/>
        <w:jc w:val="right"/>
        <w:rPr>
          <w:rFonts w:hAnsi="Times New Roman" w:ascii="Times New Roman"/>
        </w:rPr>
      </w:pPr>
    </w:p>
    <w:p w:rsidRDefault="008F2C5A" w:rsidP="00840D37" w:rsidR="008F2C5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F2C5A" w:rsidP="00840D37" w:rsidR="008F2C5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F2C5A" w:rsidP="00840D37" w:rsidR="008F2C5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8F2C5A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E66AEA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2C5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E2EFA" w:rsidP="00AF7971" w:rsidR="00AF7971">
    <w:pPr>
      <w:pStyle w:val="Zaglavlje"/>
      <w:jc w:val="right"/>
      <w:rPr>
        <w:rFonts w:hAnsi="Times New Roman" w:ascii="Times New Roman"/>
      </w:rPr>
    </w:pPr>
    <w:r w:rsidRPr="006E2EFA">
      <w:rPr>
        <w:rFonts w:hAnsi="Times New Roman" w:ascii="Times New Roman"/>
      </w:rPr>
      <w:t>3 St-1104/17-22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12F"/>
    <w:rsid w:val="000A297D"/>
    <w:rsid w:val="000B1278"/>
    <w:rsid w:val="000C3F20"/>
    <w:rsid w:val="000C5116"/>
    <w:rsid w:val="000C6183"/>
    <w:rsid w:val="001056B0"/>
    <w:rsid w:val="001100CA"/>
    <w:rsid w:val="001115CA"/>
    <w:rsid w:val="00116557"/>
    <w:rsid w:val="0012310E"/>
    <w:rsid w:val="001305D0"/>
    <w:rsid w:val="001314E4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6E00"/>
    <w:rsid w:val="00417564"/>
    <w:rsid w:val="00432527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6051D0"/>
    <w:rsid w:val="00630958"/>
    <w:rsid w:val="00637330"/>
    <w:rsid w:val="006375A3"/>
    <w:rsid w:val="00644F57"/>
    <w:rsid w:val="006501F2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49EC"/>
    <w:rsid w:val="00793CE7"/>
    <w:rsid w:val="00793E1F"/>
    <w:rsid w:val="007A0915"/>
    <w:rsid w:val="007B4C6D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8F2C5A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62E2"/>
    <w:rsid w:val="00A27C87"/>
    <w:rsid w:val="00A3091F"/>
    <w:rsid w:val="00A42972"/>
    <w:rsid w:val="00A47BCA"/>
    <w:rsid w:val="00A5774E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C0595E"/>
    <w:rsid w:val="00C07402"/>
    <w:rsid w:val="00C156FD"/>
    <w:rsid w:val="00C25A1D"/>
    <w:rsid w:val="00C3099F"/>
    <w:rsid w:val="00C41834"/>
    <w:rsid w:val="00C4438A"/>
    <w:rsid w:val="00C61CA0"/>
    <w:rsid w:val="00C77B87"/>
    <w:rsid w:val="00C8310F"/>
    <w:rsid w:val="00C92BB5"/>
    <w:rsid w:val="00CA11DF"/>
    <w:rsid w:val="00CB732E"/>
    <w:rsid w:val="00CC29B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70195"/>
    <w:rsid w:val="00D73700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66AEA"/>
    <w:rsid w:val="00E72FA9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96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1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12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1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1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96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1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12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1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1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St-1104/2017</izvorni_sadrzaj>
    <derivirana_varijabla naziv="DomainObject.Predmet.OznakaBroj_1">St-1104/2017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3D Scan And Print jednostavno društvo s ograničenom odgovornošću za proizvodnju, trgovinu i usluge zastupanog po punomoćniku Marijan Marović</izvorni_sadrzaj>
    <derivirana_varijabla naziv="DomainObject.Predmet.ProtustrankaFormated_1">  3D Scan And Print jednostavno društvo s ograničenom odgovornošću za proizvodnju, trgovinu i usluge zastupanog po punomoćniku Marijan Marović</derivirana_varijabla>
  </DomainObject.Predmet.ProtustrankaFormated>
  <DomainObject.Predmet.ProtustrankaFormatedOIB>
    <izvorni_sadrzaj>  3D Scan And Print jednostavno društvo s ograničenom odgovornošću za proizvodnju, trgovinu i usluge, OIB 02687560220 zastupanog po punomoćniku Marijan Marović</izvorni_sadrzaj>
    <derivirana_varijabla naziv="DomainObject.Predmet.ProtustrankaFormatedOIB_1">  3D Scan And Print jednostavno društvo s ograničenom odgovornošću za proizvodnju, trgovinu i usluge, OIB 02687560220 zastupanog po punomoćniku Marijan Marović</derivirana_varijabla>
  </DomainObject.Predmet.ProtustrankaFormatedOIB>
  <DomainObject.Predmet.ProtustrankaFormatedWithAdress>
    <izvorni_sadrzaj> 3D Scan And Print jednostavno društvo s ograničenom odgovornošću za proizvodnju, trgovinu i usluge, Braće Janeković 16, 44250 Petrinja zastupanog po punomoćniku Marijan Marović</izvorni_sadrzaj>
    <derivirana_varijabla naziv="DomainObject.Predmet.ProtustrankaFormatedWithAdress_1"> 3D Scan And Print jednostavno društvo s ograničenom odgovornošću za proizvodnju, trgovinu i usluge, Braće Janeković 16, 44250 Petrinja zastupanog po punomoćniku Marijan Marović</derivirana_varijabla>
  </DomainObject.Predmet.ProtustrankaFormatedWithAdress>
  <DomainObject.Predmet.ProtustrankaFormatedWithAdressOIB>
    <izvorni_sadrzaj> 3D Scan And Print jednostavno društvo s ograničenom odgovornošću za proizvodnju, trgovinu i usluge, OIB 02687560220, Braće Janeković 16, 44250 Petrinja zastupanog po punomoćniku Marijan Marović</izvorni_sadrzaj>
    <derivirana_varijabla naziv="DomainObject.Predmet.ProtustrankaFormatedWithAdressOIB_1"> 3D Scan And Print jednostavno društvo s ograničenom odgovornošću za proizvodnju, trgovinu i usluge, OIB 02687560220, Braće Janeković 16, 44250 Petrinja zastupanog po punomoćniku Marijan Marović</derivirana_varijabla>
  </DomainObject.Predmet.ProtustrankaFormatedWithAdressOIB>
  <DomainObject.Predmet.ProtustrankaWithAdress>
    <izvorni_sadrzaj>3D Scan And Print jednostavno društvo s ograničenom odgovornošću za proizvodnju, trgovinu i usluge Braće Janeković 16, 44250 Petrinja</izvorni_sadrzaj>
    <derivirana_varijabla naziv="DomainObject.Predmet.ProtustrankaWithAdress_1">3D Scan And Print jednostavno društvo s ograničenom odgovornošću za proizvodnju, trgovinu i usluge Braće Janeković 16, 44250 Petrinja</derivirana_varijabla>
  </DomainObject.Predmet.ProtustrankaWithAdress>
  <DomainObject.Predmet.ProtustrankaWithAdressOIB>
    <izvorni_sadrzaj>3D Scan And Print jednostavno društvo s ograničenom odgovornošću za proizvodnju, trgovinu i usluge, OIB 02687560220, Braće Janeković 16, 44250 Petrinja</izvorni_sadrzaj>
    <derivirana_varijabla naziv="DomainObject.Predmet.ProtustrankaWithAdressOIB_1">3D Scan And Print jednostavno društvo s ograničenom odgovornošću za proizvodnju, trgovinu i usluge, OIB 02687560220, Braće Janeković 16, 44250 Petrinja</derivirana_varijabla>
  </DomainObject.Predmet.ProtustrankaWithAdressOIB>
  <DomainObject.Predmet.ProtustrankaNazivFormated>
    <izvorni_sadrzaj>3D Scan And Print jednostavno društvo s ograničenom odgovornošću za proizvodnju, trgovinu i usluge</izvorni_sadrzaj>
    <derivirana_varijabla naziv="DomainObject.Predmet.ProtustrankaNazivFormated_1">3D Scan And Print jednostavno društvo s ograničenom odgovornošću za proizvodnju, trgovinu i usluge</derivirana_varijabla>
  </DomainObject.Predmet.ProtustrankaNazivFormated>
  <DomainObject.Predmet.ProtustrankaNazivFormatedOIB>
    <izvorni_sadrzaj>3D Scan And Print jednostavno društvo s ograničenom odgovornošću za proizvodnju, trgovinu i usluge, OIB 02687560220</izvorni_sadrzaj>
    <derivirana_varijabla naziv="DomainObject.Predmet.ProtustrankaNazivFormatedOIB_1">3D Scan And Print jednostavno društvo s ograničenom odgovornošću za proizvodnju, trgovinu i usluge, OIB 02687560220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3D Scan And Print jednostavno društvo s ograničenom odgovornošću za proizvodnju, trgovinu i usluge zastupanog po punomoćniku Marijan Marović</item>
    </izvorni_sadrzaj>
    <derivirana_varijabla naziv="DomainObject.Predmet.ProtuStrankaListFormated_1">
      <item>3D Scan And Print jednostavno društvo s ograničenom odgovornošću za proizvodnju, trgovinu i usluge zastupanog po punomoćniku Marijan Marović</item>
    </derivirana_varijabla>
  </DomainObject.Predmet.ProtuStrankaListFormated>
  <DomainObject.Predmet.ProtuStrankaListFormatedOIB>
    <izvorni_sadrzaj>
      <item>3D Scan And Print jednostavno društvo s ograničenom odgovornošću za proizvodnju, trgovinu i usluge, OIB 02687560220 zastupanog po punomoćniku Marijan Marović</item>
    </izvorni_sadrzaj>
    <derivirana_varijabla naziv="DomainObject.Predmet.ProtuStrankaListFormatedOIB_1">
      <item>3D Scan And Print jednostavno društvo s ograničenom odgovornošću za proizvodnju, trgovinu i usluge, OIB 02687560220 zastupanog po punomoćniku Marijan Marović</item>
    </derivirana_varijabla>
  </DomainObject.Predmet.ProtuStrankaListFormatedOIB>
  <DomainObject.Predmet.ProtuStrankaListFormatedWithAdress>
    <izvorni_sadrzaj>
      <item>3D Scan And Print jednostavno društvo s ograničenom odgovornošću za proizvodnju, trgovinu i usluge, Braće Janeković 16, 44250 Petrinja zastupanog po punomoćniku Marijan Marović</item>
    </izvorni_sadrzaj>
    <derivirana_varijabla naziv="DomainObject.Predmet.ProtuStrankaListFormatedWithAdress_1">
      <item>3D Scan And Print jednostavno društvo s ograničenom odgovornošću za proizvodnju, trgovinu i usluge, Braće Janeković 16, 44250 Petrinja zastupanog po punomoćniku Marijan Marović</item>
    </derivirana_varijabla>
  </DomainObject.Predmet.ProtuStrankaListFormatedWithAdress>
  <DomainObject.Predmet.ProtuStrankaListFormatedWithAdressOIB>
    <izvorni_sadrzaj>
      <item>3D Scan And Print jednostavno društvo s ograničenom odgovornošću za proizvodnju, trgovinu i usluge, OIB 02687560220, Braće Janeković 16, 44250 Petrinja zastupanog po punomoćniku Marijan Marović</item>
    </izvorni_sadrzaj>
    <derivirana_varijabla naziv="DomainObject.Predmet.ProtuStrankaListFormatedWithAdressOIB_1">
      <item>3D Scan And Print jednostavno društvo s ograničenom odgovornošću za proizvodnju, trgovinu i usluge, OIB 02687560220, Braće Janeković 16, 44250 Petrinja zastupanog po punomoćniku Marijan Marović</item>
    </derivirana_varijabla>
  </DomainObject.Predmet.ProtuStrankaListFormatedWithAdressOIB>
  <DomainObject.Predmet.ProtuStrankaListNazivFormated>
    <izvorni_sadrzaj>
      <item>3D Scan And Print jednostavno društvo s ograničenom odgovornošću za proizvodnju, trgovinu i usluge</item>
    </izvorni_sadrzaj>
    <derivirana_varijabla naziv="DomainObject.Predmet.ProtuStrankaListNazivFormated_1">
      <item>3D Scan And Print jednostavno društvo s ograničenom odgovornošću za proizvodnju, trgovinu i usluge</item>
    </derivirana_varijabla>
  </DomainObject.Predmet.ProtuStrankaListNazivFormated>
  <DomainObject.Predmet.ProtuStrankaListNazivFormatedOIB>
    <izvorni_sadrzaj>
      <item>3D Scan And Print jednostavno društvo s ograničenom odgovornošću za proizvodnju, trgovinu i usluge, OIB 02687560220</item>
    </izvorni_sadrzaj>
    <derivirana_varijabla naziv="DomainObject.Predmet.ProtuStrankaListNazivFormatedOIB_1">
      <item>3D Scan And Print jednostavno društvo s ograničenom odgovornošću za proizvodnju, trgovinu i usluge, OIB 02687560220</item>
    </derivirana_varijabla>
  </DomainObject.Predmet.ProtuStrankaListNazivFormatedOIB>
  <DomainObject.Predmet.OstaliListFormated>
    <izvorni_sadrzaj>
      <item>Marijan Marović punomoćnik sudionika u postupku 3D Scan And Print jednostavno društvo s ograničenom odgovornošću za proizvodnju, trgovinu i usluge</item>
    </izvorni_sadrzaj>
    <derivirana_varijabla naziv="DomainObject.Predmet.OstaliListFormated_1">
      <item>Marijan Marović punomoćnik sudionika u postupku 3D Scan And Print jednostavno društvo s ograničenom odgovornošću za proizvodnju, trgovinu i usluge</item>
    </derivirana_varijabla>
  </DomainObject.Predmet.OstaliListFormated>
  <DomainObject.Predmet.OstaliListFormatedOIB>
    <izvorni_sadrzaj>
      <item>Marijan Marović, OIB 14580855906 punomoćnik sudionika u postupku 3D Scan And Print jednostavno društvo s ograničenom odgovornošću za proizvodnju, trgovinu i usluge</item>
    </izvorni_sadrzaj>
    <derivirana_varijabla naziv="DomainObject.Predmet.OstaliListFormatedOIB_1">
      <item>Marijan Marović, OIB 14580855906 punomoćnik sudionika u postupku 3D Scan And Print jednostavno društvo s ograničenom odgovornošću za proizvodnju, trgovinu i usluge</item>
    </derivirana_varijabla>
  </DomainObject.Predmet.OstaliListFormatedOIB>
  <DomainObject.Predmet.OstaliListFormatedWithAdress>
    <izvorni_sadrzaj>
      <item>Marijan Marović, Braće Janeković 16, 44250 Petrinja punomoćnik sudionika u postupku 3D Scan And Print jednostavno društvo s ograničenom odgovornošću za proizvodnju, trgovinu i usluge</item>
    </izvorni_sadrzaj>
    <derivirana_varijabla naziv="DomainObject.Predmet.OstaliListFormatedWithAdress_1">
      <item>Marijan Marović, Braće Janeković 16, 44250 Petrinja punomoćnik sudionika u postupku 3D Scan And Print jednostavno društvo s ograničenom odgovornošću za proizvodnju, trgovinu i usluge</item>
    </derivirana_varijabla>
  </DomainObject.Predmet.OstaliListFormatedWithAdress>
  <DomainObject.Predmet.OstaliListFormatedWithAdressOIB>
    <izvorni_sadrzaj>
      <item>Marijan Marović, OIB 14580855906, Braće Janeković 16, 44250 Petrinja punomoćnik sudionika u postupku 3D Scan And Print jednostavno društvo s ograničenom odgovornošću za proizvodnju, trgovinu i usluge</item>
    </izvorni_sadrzaj>
    <derivirana_varijabla naziv="DomainObject.Predmet.OstaliListFormatedWithAdressOIB_1">
      <item>Marijan Marović, OIB 14580855906, Braće Janeković 16, 44250 Petrinja punomoćnik sudionika u postupku 3D Scan And Print jednostavno društvo s ograničenom odgovornošću za proizvodnju, trgovinu i usluge</item>
    </derivirana_varijabla>
  </DomainObject.Predmet.OstaliListFormatedWithAdressOIB>
  <DomainObject.Predmet.OstaliListNazivFormated>
    <izvorni_sadrzaj>
      <item>Marijan Marović</item>
    </izvorni_sadrzaj>
    <derivirana_varijabla naziv="DomainObject.Predmet.OstaliListNazivFormated_1">
      <item>Marijan Marović</item>
    </derivirana_varijabla>
  </DomainObject.Predmet.OstaliListNazivFormated>
  <DomainObject.Predmet.OstaliListNazivFormatedOIB>
    <izvorni_sadrzaj>
      <item>Marijan Marović, OIB 14580855906</item>
    </izvorni_sadrzaj>
    <derivirana_varijabla naziv="DomainObject.Predmet.OstaliListNazivFormatedOIB_1">
      <item>Marijan Marović, OIB 14580855906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3D Scan And Print jednostavno društvo s ograničenom odgovornošću za proizvodnju, trgovinu i usluge</izvorni_sadrzaj>
    <derivirana_varijabla naziv="DomainObject.Predmet.ProtustrankaIDrugi_1">3D Scan And Print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3D Scan And Print jednostavno društvo s ograničenom odgovornošću za proizvodnju, trgovinu i usluge, OIB 02687560220, Braće Janeković 16, 44250 Petrinja</izvorni_sadrzaj>
    <derivirana_varijabla naziv="DomainObject.Predmet.ProtustrankaIDrugiAdressOIB_1">3D Scan And Print jednostavno društvo s ograničenom odgovornošću za proizvodnju, trgovinu i usluge, OIB 02687560220, Braće Janeković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3D Scan And Print jednostavno društvo s ograničenom odgovornošću za proizvodnju, trgovinu i usluge</item>
      <item>Marijan Marović</item>
    </izvorni_sadrzaj>
    <derivirana_varijabla naziv="DomainObject.Predmet.SudioniciListNaziv_1">
      <item>FINA Regionalni centar Zagreb</item>
      <item>3D Scan And Print jednostavno društvo s ograničenom odgovornošću za proizvodnju, trgovinu i usluge</item>
      <item>Marijan Marović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3D Scan And Print jednostavno društvo s ograničenom odgovornošću za proizvodnju, trgovinu i usluge, OIB 02687560220, Braće Janeković 16,44250 Petrinja</item>
      <item>Marijan Marović, OIB 14580855906, Braće Janeković 16,44250 Petrinja</item>
    </izvorni_sadrzaj>
    <derivirana_varijabla naziv="DomainObject.Predmet.SudioniciListAdressOIB_1">
      <item>FINA Regionalni centar Zagreb, OIB 85821130368, Trg svibanjskih žrtava 1995. br. 1,10000 Zagreb</item>
      <item>3D Scan And Print jednostavno društvo s ograničenom odgovornošću za proizvodnju, trgovinu i usluge, OIB 02687560220, Braće Janeković 16,44250 Petrinja</item>
      <item>Marijan Marović, OIB 14580855906, Braće Janeković 16,44250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02687560220</item>
      <item>, OIB 14580855906</item>
    </izvorni_sadrzaj>
    <derivirana_varijabla naziv="DomainObject.Predmet.SudioniciListNazivOIB_1">
      <item>, OIB 85821130368</item>
      <item>, OIB 02687560220</item>
      <item>, OIB 14580855906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B7A76-52DF-47FD-B5C6-6309BD95EA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1037</properties:Words>
  <properties:Characters>5612</properties:Characters>
  <properties:Lines>123</properties:Lines>
  <properties:Paragraphs>33</properties:Paragraphs>
  <properties:TotalTime>229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2018-02-22T06:13:00Z</dcterms:created>
  <dc:creator>x</dc:creator>
  <cp:lastModifiedBy>Žana Livaja</cp:lastModifiedBy>
  <cp:lastPrinted>2018-04-26T12:22:00Z</cp:lastPrinted>
  <dcterms:modified xmlns:xsi="http://www.w3.org/2001/XMLSchema-instance" xsi:type="dcterms:W3CDTF">2018-04-26T12:22:00Z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(St-1104-17-otvaranje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