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D4B3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8D4B30">
                    <w:rPr>
                      <w:sz w:val="22"/>
                      <w:szCs w:val="22"/>
                    </w:rPr>
                    <w:t>144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89be00" w14:paraId="d89be0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8D4B30">
        <w:t>Financijske agencije, RC Zagreb, Podružnica Zagreb, Svibanjskih žrtava 1995. broj 1, nad dužnikom ŽUTI SLON d.o.o. OIB: 27309116161, MBS: 080960548, Zagreb, Palmotićeva 29a</w:t>
      </w:r>
      <w:r w:rsidR="00995FB2" w:rsidRPr="00995FB2">
        <w:t>, 7. ožujka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8D4B30">
        <w:t>ŽUTI SLON d.o.o. OIB: 27309116161, MBS: 080960548, Zagreb, Palmotićeva 29a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8D4B30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995FB2" w:rsidRPr="00995FB2">
        <w:rPr>
          <w:b/>
          <w:u w:val="single"/>
        </w:rPr>
        <w:t>. travnja 2018. godine u 1</w:t>
      </w:r>
      <w:r>
        <w:rPr>
          <w:b/>
          <w:u w:val="single"/>
        </w:rPr>
        <w:t>1</w:t>
      </w:r>
      <w:r w:rsidR="00995FB2" w:rsidRPr="00995FB2">
        <w:rPr>
          <w:b/>
          <w:u w:val="single"/>
        </w:rPr>
        <w:t>,00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Dužnik </w:t>
      </w:r>
      <w:r w:rsidR="008D4B30">
        <w:t>ŽUTI SLON d.o.o. Zagreb, Palmotićeva 29a</w:t>
      </w:r>
      <w:r w:rsidRPr="00995FB2">
        <w:t>,</w:t>
      </w: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Zakonsk</w:t>
      </w:r>
      <w:r w:rsidR="008D4B30">
        <w:t>a</w:t>
      </w:r>
      <w:r w:rsidRPr="00995FB2">
        <w:t xml:space="preserve"> zastupnic</w:t>
      </w:r>
      <w:r w:rsidR="008D4B30">
        <w:t>a</w:t>
      </w:r>
      <w:r w:rsidRPr="00995FB2">
        <w:t xml:space="preserve"> dužnika, </w:t>
      </w:r>
      <w:r w:rsidR="008D4B30">
        <w:t>Maja Malinović, Povljana, Riječka 1.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8D4B30">
        <w:t>6.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8D4B30">
        <w:t>8.889,66</w:t>
      </w:r>
      <w:r w:rsidRPr="00995FB2">
        <w:t xml:space="preserve"> kn, te da ima  jednog zaposlenog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8D4B30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Zastupnica dužnika je izvijestila sud kako dužnik nema </w:t>
      </w:r>
      <w:r w:rsidR="008D4B30">
        <w:t xml:space="preserve">imovine te je dostavila popis imovine i obveza dužnika. </w:t>
      </w: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Pr="00995FB2">
        <w:t>7. ožujka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8D4B30">
        <w:t>ŽUTI SLON d.o.o. Zagreb, Palmotićeva 29a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8D4B30">
        <w:rPr>
          <w:szCs w:val="20"/>
        </w:rPr>
        <w:t>Maja Malinović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8D4B30" w:rsidP="00995FB2" w:rsidR="008D4B30" w:rsidRPr="00995FB2">
      <w:pPr>
        <w:rPr>
          <w:szCs w:val="20"/>
        </w:rPr>
      </w:pPr>
      <w:r>
        <w:rPr>
          <w:szCs w:val="20"/>
        </w:rPr>
        <w:t>Roč. 4/4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40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8D4B30">
      <w:t>44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02450"/>
    <w:rsid w:val="008169C7"/>
    <w:rsid w:val="00850ECF"/>
    <w:rsid w:val="00883522"/>
    <w:rsid w:val="008912F6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3408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St-1144/2017</izvorni_sadrzaj>
    <derivirana_varijabla naziv="DomainObject.Predmet.OznakaBroj_1">St-1144/2017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ŽUTI SLON d.o.o.</izvorni_sadrzaj>
    <derivirana_varijabla naziv="DomainObject.Predmet.ProtustrankaFormated_1">  ŽUTI SLON d.o.o.</derivirana_varijabla>
  </DomainObject.Predmet.ProtustrankaFormated>
  <DomainObject.Predmet.ProtustrankaFormatedOIB>
    <izvorni_sadrzaj>  ŽUTI SLON d.o.o., OIB 27309116161</izvorni_sadrzaj>
    <derivirana_varijabla naziv="DomainObject.Predmet.ProtustrankaFormatedOIB_1">  ŽUTI SLON d.o.o., OIB 27309116161</derivirana_varijabla>
  </DomainObject.Predmet.ProtustrankaFormatedOIB>
  <DomainObject.Predmet.ProtustrankaFormatedWithAdress>
    <izvorni_sadrzaj> ŽUTI SLON d.o.o., Palmotićeva/29 a, 10000 Zagreb</izvorni_sadrzaj>
    <derivirana_varijabla naziv="DomainObject.Predmet.ProtustrankaFormatedWithAdress_1"> ŽUTI SLON d.o.o., Palmotićeva/29 a, 10000 Zagreb</derivirana_varijabla>
  </DomainObject.Predmet.ProtustrankaFormatedWithAdress>
  <DomainObject.Predmet.ProtustrankaFormatedWithAdressOIB>
    <izvorni_sadrzaj> ŽUTI SLON d.o.o., OIB 27309116161, Palmotićeva/29 a, 10000 Zagreb</izvorni_sadrzaj>
    <derivirana_varijabla naziv="DomainObject.Predmet.ProtustrankaFormatedWithAdressOIB_1"> ŽUTI SLON d.o.o., OIB 27309116161, Palmotićeva/29 a, 10000 Zagreb</derivirana_varijabla>
  </DomainObject.Predmet.ProtustrankaFormatedWithAdressOIB>
  <DomainObject.Predmet.ProtustrankaWithAdress>
    <izvorni_sadrzaj>ŽUTI SLON d.o.o. Palmotićeva/29 a, 10000 Zagreb</izvorni_sadrzaj>
    <derivirana_varijabla naziv="DomainObject.Predmet.ProtustrankaWithAdress_1">ŽUTI SLON d.o.o. Palmotićeva/29 a, 10000 Zagreb</derivirana_varijabla>
  </DomainObject.Predmet.ProtustrankaWithAdress>
  <DomainObject.Predmet.ProtustrankaWithAdressOIB>
    <izvorni_sadrzaj>ŽUTI SLON d.o.o., OIB 27309116161, Palmotićeva/29 a, 10000 Zagreb</izvorni_sadrzaj>
    <derivirana_varijabla naziv="DomainObject.Predmet.ProtustrankaWithAdressOIB_1">ŽUTI SLON d.o.o., OIB 27309116161, Palmotićeva/29 a, 10000 Zagreb</derivirana_varijabla>
  </DomainObject.Predmet.ProtustrankaWithAdressOIB>
  <DomainObject.Predmet.ProtustrankaNazivFormated>
    <izvorni_sadrzaj>ŽUTI SLON d.o.o.</izvorni_sadrzaj>
    <derivirana_varijabla naziv="DomainObject.Predmet.ProtustrankaNazivFormated_1">ŽUTI SLON d.o.o.</derivirana_varijabla>
  </DomainObject.Predmet.ProtustrankaNazivFormated>
  <DomainObject.Predmet.ProtustrankaNazivFormatedOIB>
    <izvorni_sadrzaj>ŽUTI SLON d.o.o., OIB 27309116161</izvorni_sadrzaj>
    <derivirana_varijabla naziv="DomainObject.Predmet.ProtustrankaNazivFormatedOIB_1">ŽUTI SLON d.o.o., OIB 27309116161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SLON d.o.o.</item>
    </izvorni_sadrzaj>
    <derivirana_varijabla naziv="DomainObject.Predmet.ProtuStrankaListFormated_1">
      <item>ŽUTI SLON d.o.o.</item>
    </derivirana_varijabla>
  </DomainObject.Predmet.ProtuStrankaListFormated>
  <DomainObject.Predmet.ProtuStrankaListFormatedOIB>
    <izvorni_sadrzaj>
      <item>ŽUTI SLON d.o.o., OIB 27309116161</item>
    </izvorni_sadrzaj>
    <derivirana_varijabla naziv="DomainObject.Predmet.ProtuStrankaListFormatedOIB_1">
      <item>ŽUTI SLON d.o.o., OIB 27309116161</item>
    </derivirana_varijabla>
  </DomainObject.Predmet.ProtuStrankaListFormatedOIB>
  <DomainObject.Predmet.ProtuStrankaListFormatedWithAdress>
    <izvorni_sadrzaj>
      <item>ŽUTI SLON d.o.o., Palmotićeva/29 a, 10000 Zagreb</item>
    </izvorni_sadrzaj>
    <derivirana_varijabla naziv="DomainObject.Predmet.ProtuStrankaListFormatedWithAdress_1">
      <item>ŽUTI SLON d.o.o., Palmotićeva/29 a, 10000 Zagreb</item>
    </derivirana_varijabla>
  </DomainObject.Predmet.ProtuStrankaListFormatedWithAdress>
  <DomainObject.Predmet.ProtuStrankaListFormatedWithAdressOIB>
    <izvorni_sadrzaj>
      <item>ŽUTI SLON d.o.o., OIB 27309116161, Palmotićeva/29 a, 10000 Zagreb</item>
    </izvorni_sadrzaj>
    <derivirana_varijabla naziv="DomainObject.Predmet.ProtuStrankaListFormatedWithAdressOIB_1">
      <item>ŽUTI SLON d.o.o., OIB 27309116161, Palmotićeva/29 a, 10000 Zagreb</item>
    </derivirana_varijabla>
  </DomainObject.Predmet.ProtuStrankaListFormatedWithAdressOIB>
  <DomainObject.Predmet.ProtuStrankaListNazivFormated>
    <izvorni_sadrzaj>
      <item>ŽUTI SLON d.o.o.</item>
    </izvorni_sadrzaj>
    <derivirana_varijabla naziv="DomainObject.Predmet.ProtuStrankaListNazivFormated_1">
      <item>ŽUTI SLON d.o.o.</item>
    </derivirana_varijabla>
  </DomainObject.Predmet.ProtuStrankaListNazivFormated>
  <DomainObject.Predmet.ProtuStrankaListNazivFormatedOIB>
    <izvorni_sadrzaj>
      <item>ŽUTI SLON d.o.o., OIB 27309116161</item>
    </izvorni_sadrzaj>
    <derivirana_varijabla naziv="DomainObject.Predmet.ProtuStrankaListNazivFormatedOIB_1">
      <item>ŽUTI SLON d.o.o., OIB 27309116161</item>
    </derivirana_varijabla>
  </DomainObject.Predmet.ProtuStrankaListNazivFormatedOIB>
  <DomainObject.Predmet.OstaliListFormated>
    <izvorni_sadrzaj>
      <item>Maja Malinović</item>
    </izvorni_sadrzaj>
    <derivirana_varijabla naziv="DomainObject.Predmet.OstaliListFormated_1">
      <item>Maja Malinović</item>
    </derivirana_varijabla>
  </DomainObject.Predmet.OstaliListFormated>
  <DomainObject.Predmet.OstaliListFormatedOIB>
    <izvorni_sadrzaj>
      <item>Maja Malinović, OIB 69001504262</item>
    </izvorni_sadrzaj>
    <derivirana_varijabla naziv="DomainObject.Predmet.OstaliListFormatedOIB_1">
      <item>Maja Malinović, OIB 69001504262</item>
    </derivirana_varijabla>
  </DomainObject.Predmet.OstaliListFormatedOIB>
  <DomainObject.Predmet.OstaliListFormatedWithAdress>
    <izvorni_sadrzaj>
      <item>Maja Malinović, Riječka 1, 23250 Povljana</item>
    </izvorni_sadrzaj>
    <derivirana_varijabla naziv="DomainObject.Predmet.OstaliListFormatedWithAdress_1">
      <item>Maja Malinović, Riječka 1, 23250 Povljana</item>
    </derivirana_varijabla>
  </DomainObject.Predmet.OstaliListFormatedWithAdress>
  <DomainObject.Predmet.OstaliListFormatedWithAdressOIB>
    <izvorni_sadrzaj>
      <item>Maja Malinović, OIB 69001504262, Riječka 1, 23250 Povljana</item>
    </izvorni_sadrzaj>
    <derivirana_varijabla naziv="DomainObject.Predmet.OstaliListFormatedWithAdressOIB_1">
      <item>Maja Malinović, OIB 69001504262, Riječka 1, 23250 Povljana</item>
    </derivirana_varijabla>
  </DomainObject.Predmet.OstaliListFormatedWithAdressOIB>
  <DomainObject.Predmet.OstaliListNazivFormated>
    <izvorni_sadrzaj>
      <item>Maja Malinović</item>
    </izvorni_sadrzaj>
    <derivirana_varijabla naziv="DomainObject.Predmet.OstaliListNazivFormated_1">
      <item>Maja Malinović</item>
    </derivirana_varijabla>
  </DomainObject.Predmet.OstaliListNazivFormated>
  <DomainObject.Predmet.OstaliListNazivFormatedOIB>
    <izvorni_sadrzaj>
      <item>Maja Malinović, OIB 69001504262</item>
    </izvorni_sadrzaj>
    <derivirana_varijabla naziv="DomainObject.Predmet.OstaliListNazivFormatedOIB_1">
      <item>Maja Malinović, OIB 69001504262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SLON d.o.o.</izvorni_sadrzaj>
    <derivirana_varijabla naziv="DomainObject.Predmet.ProtustrankaIDrugi_1">ŽUTI SLON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ŽUTI SLON d.o.o., OIB 27309116161, Palmotićeva/29 a, 10000 Zagreb</izvorni_sadrzaj>
    <derivirana_varijabla naziv="DomainObject.Predmet.ProtustrankaIDrugiAdressOIB_1">ŽUTI SLON d.o.o., OIB 27309116161, Palmotićeva/29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ŽUTI SLON d.o.o.</item>
      <item>FINA Regionalni centar Zagreb</item>
      <item>Maja Malinović</item>
    </izvorni_sadrzaj>
    <derivirana_varijabla naziv="DomainObject.Predmet.SudioniciListNaziv_1">
      <item>ŽUTI SLON d.o.o.</item>
      <item>FINA Regionalni centar Zagreb</item>
      <item>Maja Malinović</item>
    </derivirana_varijabla>
  </DomainObject.Predmet.SudioniciListNaziv>
  <DomainObject.Predmet.SudioniciListAdressOIB>
    <izvorni_sadrzaj>
      <item>ŽUTI SLON d.o.o., OIB 27309116161, Palmotićeva/29 a,10000 Zagreb</item>
      <item>FINA Regionalni centar Zagreb, OIB 85821130368, Trg svibanjskih žrtava 1995. br. 1,10000 Zagreb</item>
      <item>Maja Malinović, OIB 69001504262, Riječka 1,23250 Povljana</item>
    </izvorni_sadrzaj>
    <derivirana_varijabla naziv="DomainObject.Predmet.SudioniciListAdressOIB_1">
      <item>ŽUTI SLON d.o.o., OIB 27309116161, Palmotićeva/29 a,10000 Zagreb</item>
      <item>FINA Regionalni centar Zagreb, OIB 85821130368, Trg svibanjskih žrtava 1995. br. 1,10000 Zagreb</item>
      <item>Maja Malinović, OIB 69001504262, Riječka 1,23250 Povljana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27309116161</item>
      <item>, OIB 85821130368</item>
      <item>, OIB 69001504262</item>
    </izvorni_sadrzaj>
    <derivirana_varijabla naziv="DomainObject.Predmet.SudioniciListNazivOIB_1">
      <item>, OIB 27309116161</item>
      <item>, OIB 85821130368</item>
      <item>, OIB 69001504262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2288</properties:Characters>
  <properties:Lines>84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2018-03-07T11:39:00Z</dcterms:created>
  <dc:creator>Snježana Andrijanić</dc:creator>
  <cp:lastModifiedBy>Snježana Andrijanić</cp:lastModifiedBy>
  <cp:lastPrinted>2018-03-07T11:38:00Z</cp:lastPrinted>
  <dcterms:modified xmlns:xsi="http://www.w3.org/2001/XMLSchema-instance" xsi:type="dcterms:W3CDTF">2018-03-12T11:15:00Z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St-1144-17.docx)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