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e43f1" w14:paraId="fce43f1" w:rsidRDefault="007D12FC" w:rsidP="007D12FC" w:rsidR="00AE649C" w:rsidRPr="007D12FC">
      <w:pPr>
        <w:pStyle w:val="SudNaziv"/>
        <w:ind w:firstLine="708" w:left="4956"/>
        <w15:collapsed w:val="false"/>
        <w:rPr>
          <w:b w:val="false"/>
        </w:rPr>
      </w:pPr>
      <w:bookmarkStart w:name="_GoBack" w:id="0"/>
      <w:bookmarkEnd w:id="0"/>
      <w:r w:rsidRPr="007D12FC">
        <w:rPr>
          <w:b w:val="false"/>
          <w:lang w:eastAsia="hr-HR"/>
        </w:rPr>
        <w:t>Poslovni broj: 4 St-314/1</w:t>
      </w:r>
      <w:r w:rsidR="00B86941">
        <w:rPr>
          <w:b w:val="false"/>
          <w:lang w:eastAsia="hr-HR"/>
        </w:rPr>
        <w:t>2</w:t>
      </w:r>
      <w:r w:rsidRPr="007D12FC">
        <w:rPr>
          <w:b w:val="false"/>
          <w:lang w:eastAsia="hr-HR"/>
        </w:rPr>
        <w:t>-54</w:t>
      </w:r>
    </w:p>
    <w:p w:rsidRDefault="00EA1C6D" w:rsidP="007D12FC" w:rsidR="00AE649C" w:rsidRPr="007D12FC">
      <w:pPr>
        <w:pStyle w:val="SudSjedite"/>
      </w:pPr>
      <w:r w:rsidRPr="007D12FC">
        <w:tab/>
      </w:r>
    </w:p>
    <w:p w:rsidRDefault="007D12FC" w:rsidP="007D12FC" w:rsidR="007D12FC" w:rsidRPr="007D12FC">
      <w:pPr>
        <w:tabs>
          <w:tab w:pos="516" w:val="left"/>
        </w:tabs>
        <w:spacing w:after="0"/>
        <w:rPr>
          <w:rFonts w:cs="Times New Roman"/>
          <w:bCs/>
        </w:rPr>
      </w:pPr>
      <w:r w:rsidRPr="007D12FC">
        <w:rPr>
          <w:noProof/>
          <w:lang w:eastAsia="hr-HR"/>
        </w:rPr>
        <w:drawing>
          <wp:anchor allowOverlap="true" layoutInCell="true" locked="false" behindDoc="true" relativeHeight="251660288"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7D12FC" w:rsidP="007D12FC" w:rsidR="007D12FC" w:rsidRPr="007D12FC">
      <w:pPr>
        <w:spacing w:after="0"/>
        <w:rPr>
          <w:rFonts w:cs="Times New Roman"/>
        </w:rPr>
      </w:pPr>
    </w:p>
    <w:p w:rsidRDefault="007D12FC" w:rsidP="007D12FC" w:rsidR="007D12FC" w:rsidRPr="007D12FC">
      <w:pPr>
        <w:spacing w:after="0"/>
        <w:ind w:firstLine="720"/>
        <w:rPr>
          <w:rFonts w:cs="Times New Roman"/>
        </w:rPr>
      </w:pPr>
    </w:p>
    <w:p w:rsidRDefault="007D12FC" w:rsidP="007D12FC" w:rsidR="007D12FC" w:rsidRPr="007D12FC">
      <w:pPr>
        <w:spacing w:after="0"/>
        <w:ind w:firstLine="720"/>
        <w:rPr>
          <w:rFonts w:cs="Times New Roman"/>
        </w:rPr>
      </w:pPr>
    </w:p>
    <w:p w:rsidRDefault="007D12FC" w:rsidP="007D12FC" w:rsidR="007D12FC" w:rsidRPr="007D12FC">
      <w:pPr>
        <w:spacing w:after="0"/>
        <w:rPr>
          <w:rFonts w:cs="Times New Roman"/>
        </w:rPr>
      </w:pPr>
      <w:r w:rsidRPr="007D12FC">
        <w:rPr>
          <w:rFonts w:cs="Times New Roman"/>
        </w:rPr>
        <w:t xml:space="preserve">       REPUBLIKA HRVATSKA</w:t>
      </w:r>
    </w:p>
    <w:p w:rsidRDefault="007D12FC" w:rsidP="007D12FC" w:rsidR="007D12FC">
      <w:pPr>
        <w:spacing w:after="0"/>
        <w:rPr>
          <w:rFonts w:cs="Times New Roman"/>
          <w:b/>
        </w:rPr>
      </w:pPr>
      <w:r>
        <w:rPr>
          <w:rFonts w:cs="Times New Roman"/>
        </w:rPr>
        <w:t>TRGOVAČKI SUD U VARAŽDINU</w:t>
      </w:r>
    </w:p>
    <w:p w:rsidRDefault="007D12FC" w:rsidP="007D12FC" w:rsidR="007D12FC">
      <w:pPr>
        <w:spacing w:after="0"/>
        <w:rPr>
          <w:rFonts w:cs="Times New Roman"/>
        </w:rPr>
      </w:pPr>
      <w:r>
        <w:rPr>
          <w:rFonts w:cs="Times New Roman"/>
        </w:rPr>
        <w:t xml:space="preserve">                 Braće Radića 2</w:t>
      </w:r>
    </w:p>
    <w:p w:rsidRDefault="007D12FC" w:rsidP="007D12FC" w:rsidR="007D12FC">
      <w:pPr>
        <w:spacing w:after="0"/>
        <w:jc w:val="both"/>
        <w:rPr>
          <w:rFonts w:cs="Times New Roman"/>
          <w:lang w:val="pt-BR"/>
        </w:rPr>
      </w:pPr>
    </w:p>
    <w:p w:rsidRDefault="007D12FC" w:rsidP="007D12FC" w:rsidR="007D12FC">
      <w:pPr>
        <w:spacing w:after="0"/>
        <w:jc w:val="both"/>
        <w:rPr>
          <w:rFonts w:cs="Times New Roman"/>
        </w:rPr>
      </w:pPr>
      <w:r>
        <w:rPr>
          <w:rFonts w:cs="Times New Roman"/>
        </w:rPr>
        <w:tab/>
      </w:r>
      <w:r>
        <w:rPr>
          <w:rFonts w:cs="Times New Roman"/>
        </w:rPr>
        <w:tab/>
      </w:r>
      <w:r>
        <w:rPr>
          <w:rFonts w:cs="Times New Roman"/>
        </w:rPr>
        <w:tab/>
      </w:r>
      <w:r>
        <w:rPr>
          <w:rFonts w:cs="Times New Roman"/>
        </w:rPr>
        <w:tab/>
        <w:t xml:space="preserve">    </w:t>
      </w:r>
    </w:p>
    <w:p w:rsidRDefault="007D12FC" w:rsidP="007D12FC" w:rsidR="007D12FC">
      <w:pPr>
        <w:spacing w:after="0"/>
        <w:jc w:val="center"/>
        <w:rPr>
          <w:rFonts w:cs="Times New Roman"/>
        </w:rPr>
      </w:pPr>
      <w:r>
        <w:rPr>
          <w:rFonts w:cs="Times New Roman"/>
        </w:rPr>
        <w:t>R E P U B L I K A    H R V A T S K A</w:t>
      </w:r>
    </w:p>
    <w:p w:rsidRDefault="007D12FC" w:rsidP="007D12FC" w:rsidR="007D12FC">
      <w:pPr>
        <w:spacing w:after="0"/>
        <w:jc w:val="center"/>
        <w:rPr>
          <w:rFonts w:cs="Times New Roman"/>
        </w:rPr>
      </w:pPr>
    </w:p>
    <w:p w:rsidRDefault="007D12FC" w:rsidP="007D12FC" w:rsidR="007D12FC">
      <w:pPr>
        <w:spacing w:after="0"/>
        <w:jc w:val="center"/>
        <w:rPr>
          <w:rFonts w:cs="Times New Roman"/>
        </w:rPr>
      </w:pPr>
      <w:r>
        <w:rPr>
          <w:rFonts w:cs="Times New Roman"/>
        </w:rPr>
        <w:t>R J E Š E NJ E</w:t>
      </w:r>
    </w:p>
    <w:p w:rsidRDefault="007D12FC" w:rsidP="007D12FC" w:rsidR="007D12FC">
      <w:pPr>
        <w:spacing w:after="0"/>
        <w:jc w:val="both"/>
        <w:rPr>
          <w:rFonts w:cs="Times New Roman"/>
        </w:rPr>
      </w:pPr>
    </w:p>
    <w:p w:rsidRDefault="007D12FC" w:rsidP="007D12FC" w:rsidR="007D12FC">
      <w:pPr>
        <w:spacing w:after="0"/>
        <w:ind w:firstLine="708"/>
        <w:jc w:val="both"/>
        <w:rPr>
          <w:rFonts w:cs="Times New Roman"/>
        </w:rPr>
      </w:pPr>
      <w:r>
        <w:rPr>
          <w:rFonts w:cs="Times New Roman"/>
        </w:rPr>
        <w:t xml:space="preserve">Trgovački sud u Varaždinu, po stečajnom sucu Iris Hatvalić Nemec, u stečajnom postupku nad dužnikom HORNEK d.o.o. u stečaju, Šenkovec, J. Bedekovića 2e, Čakovec, OIB: 09789292008, zastupanog po stečajnom upravitelju Tei Gatternig iz Varaždina, dana 19. prosinca 2016.,  </w:t>
      </w:r>
    </w:p>
    <w:p w:rsidRDefault="007D12FC" w:rsidP="007D12FC" w:rsidR="007D12FC">
      <w:pPr>
        <w:spacing w:after="0"/>
        <w:jc w:val="both"/>
        <w:rPr>
          <w:rFonts w:cs="Times New Roman"/>
        </w:rPr>
      </w:pPr>
    </w:p>
    <w:p w:rsidRDefault="007D12FC" w:rsidP="007D12FC" w:rsidR="007D12FC">
      <w:pPr>
        <w:spacing w:after="0"/>
        <w:jc w:val="center"/>
        <w:rPr>
          <w:rFonts w:cs="Times New Roman"/>
        </w:rPr>
      </w:pPr>
      <w:r>
        <w:rPr>
          <w:rFonts w:cs="Times New Roman"/>
        </w:rPr>
        <w:t>r i j e š i o    j e</w:t>
      </w:r>
    </w:p>
    <w:p w:rsidRDefault="007D12FC" w:rsidP="007D12FC" w:rsidR="007D12FC">
      <w:pPr>
        <w:spacing w:after="0"/>
        <w:jc w:val="both"/>
        <w:rPr>
          <w:rFonts w:cs="Times New Roman"/>
        </w:rPr>
      </w:pPr>
    </w:p>
    <w:p w:rsidRDefault="007D12FC" w:rsidP="007D12FC" w:rsidR="007D12FC">
      <w:pPr>
        <w:spacing w:after="0"/>
        <w:jc w:val="both"/>
        <w:rPr>
          <w:rFonts w:cs="Times New Roman"/>
        </w:rPr>
      </w:pPr>
      <w:r>
        <w:rPr>
          <w:rFonts w:cs="Times New Roman"/>
        </w:rPr>
        <w:t>1.</w:t>
      </w:r>
      <w:r>
        <w:rPr>
          <w:rFonts w:cs="Times New Roman"/>
        </w:rPr>
        <w:tab/>
        <w:t>Zaključuje se stečajni postupak nad stečajnim dužnikom HORNEK d.o.o. u stečaju, Šenkovec, J. Bedekovića 2e, Čakovec, OIB: 09789292008.</w:t>
      </w:r>
    </w:p>
    <w:p w:rsidRDefault="007D12FC" w:rsidP="007D12FC" w:rsidR="007D12FC">
      <w:pPr>
        <w:spacing w:after="0"/>
        <w:jc w:val="both"/>
        <w:rPr>
          <w:rFonts w:cs="Times New Roman"/>
        </w:rPr>
      </w:pPr>
      <w:r>
        <w:rPr>
          <w:rFonts w:cs="Times New Roman"/>
        </w:rPr>
        <w:t xml:space="preserve"> </w:t>
      </w:r>
    </w:p>
    <w:p w:rsidRDefault="007D12FC" w:rsidP="007D12FC" w:rsidR="007D12FC">
      <w:pPr>
        <w:spacing w:after="0"/>
        <w:jc w:val="both"/>
        <w:rPr>
          <w:rFonts w:cs="Times New Roman"/>
        </w:rPr>
      </w:pPr>
      <w:r>
        <w:rPr>
          <w:rFonts w:cs="Times New Roman"/>
        </w:rPr>
        <w:t>2.</w:t>
      </w:r>
      <w:r>
        <w:rPr>
          <w:rFonts w:cs="Times New Roman"/>
        </w:rPr>
        <w:tab/>
        <w:t>Ovo rješenje i osnova zaključenja ovog stečajnog postupka objaviti će se na mrežnoj stranici e-Oglasna ploča ovoga suda.</w:t>
      </w:r>
    </w:p>
    <w:p w:rsidRDefault="007D12FC" w:rsidP="007D12FC" w:rsidR="007D12FC">
      <w:pPr>
        <w:spacing w:after="0"/>
        <w:jc w:val="both"/>
        <w:rPr>
          <w:rFonts w:cs="Times New Roman"/>
        </w:rPr>
      </w:pPr>
    </w:p>
    <w:p w:rsidRDefault="007D12FC" w:rsidP="007D12FC" w:rsidR="007D12FC">
      <w:pPr>
        <w:spacing w:after="0"/>
        <w:jc w:val="both"/>
        <w:rPr>
          <w:rFonts w:cs="Times New Roman"/>
        </w:rPr>
      </w:pPr>
      <w:r>
        <w:rPr>
          <w:rFonts w:cs="Times New Roman"/>
        </w:rPr>
        <w:t>3.</w:t>
      </w:r>
      <w:r>
        <w:rPr>
          <w:rFonts w:cs="Times New Roman"/>
        </w:rPr>
        <w:tab/>
        <w:t>Nakon pravomoćnosti ovog rješenja provesti će se brisanje stečajnog dužnika iz sudskog registra.</w:t>
      </w:r>
    </w:p>
    <w:p w:rsidRDefault="007D12FC" w:rsidP="007D12FC" w:rsidR="007D12FC">
      <w:pPr>
        <w:spacing w:after="0"/>
        <w:jc w:val="both"/>
        <w:rPr>
          <w:rFonts w:cs="Times New Roman"/>
        </w:rPr>
      </w:pPr>
    </w:p>
    <w:p w:rsidRDefault="007D12FC" w:rsidP="007D12FC" w:rsidR="007D12FC">
      <w:pPr>
        <w:spacing w:after="0"/>
        <w:jc w:val="center"/>
        <w:rPr>
          <w:rFonts w:cs="Times New Roman"/>
        </w:rPr>
      </w:pPr>
      <w:r>
        <w:rPr>
          <w:rFonts w:cs="Times New Roman"/>
        </w:rPr>
        <w:t>Obrazloženje</w:t>
      </w:r>
    </w:p>
    <w:p w:rsidRDefault="007D12FC" w:rsidP="007D12FC" w:rsidR="007D12FC">
      <w:pPr>
        <w:spacing w:after="0"/>
        <w:jc w:val="both"/>
        <w:rPr>
          <w:rFonts w:cs="Times New Roman"/>
        </w:rPr>
      </w:pPr>
    </w:p>
    <w:p w:rsidRDefault="007D12FC" w:rsidP="007D12FC" w:rsidR="007D12FC">
      <w:pPr>
        <w:spacing w:after="0"/>
        <w:ind w:firstLine="708"/>
        <w:jc w:val="both"/>
        <w:rPr>
          <w:rFonts w:cs="Times New Roman"/>
        </w:rPr>
      </w:pPr>
      <w:r>
        <w:rPr>
          <w:rFonts w:cs="Times New Roman"/>
        </w:rPr>
        <w:t>Rješenjem ovoga suda broj St-314/12-14 od 28. listopada 2013. otvoren je stečajni postupak nad dužnikom HORNEK d.o.o., Šenkovec, J. Bedekovića 2e, Čakovec, OIB: 09789292008, te je za stečajnog upravitelja imenovana Tea Gatternig, odvjetnica iz Varaždina, A. Šenoe 3, OIB: 20214370352.</w:t>
      </w:r>
    </w:p>
    <w:p w:rsidRDefault="007D12FC" w:rsidP="007D12FC" w:rsidR="007D12FC">
      <w:pPr>
        <w:spacing w:after="0"/>
        <w:jc w:val="both"/>
        <w:rPr>
          <w:rFonts w:cs="Times New Roman"/>
        </w:rPr>
      </w:pPr>
    </w:p>
    <w:p w:rsidRDefault="007D12FC" w:rsidP="007D12FC" w:rsidR="007D12FC">
      <w:pPr>
        <w:spacing w:after="0"/>
        <w:ind w:firstLine="708"/>
        <w:jc w:val="both"/>
        <w:rPr>
          <w:rFonts w:cs="Times New Roman"/>
        </w:rPr>
      </w:pPr>
      <w:r>
        <w:rPr>
          <w:rFonts w:cs="Times New Roman"/>
        </w:rPr>
        <w:t xml:space="preserve">Nakon provedenog postupka, stečajna upraviteljica je podnijela stečajnom sucu završni račun od </w:t>
      </w:r>
      <w:r>
        <w:t xml:space="preserve">27. listopada </w:t>
      </w:r>
      <w:r>
        <w:rPr>
          <w:rFonts w:cs="Times New Roman"/>
        </w:rPr>
        <w:t>2016. (listovi 131-132 spisa) s prikazom priljeva i odljeva i prijedlogom zaključenja stečajnog postupka. U završnom računu navela je kako je tijekom stečajnog postupka unovčena stečajna masa koju čini nekretnina – poslovni objekt u Zagrebu i to za cijenu u iznosu od 3.784.000,00 kn. Iz ostvarene kupovnine iznos od 614.729,50 kn unesen je u stečajnu masu radi namirenja troškova stečajnog postupka i ostalih obveza stečajne mase, dok je s iznosom od 3.169.270,50 kn namiren razlučni vjerovnik. Na računu dužnika trenutno je još iznos od 2.335,07 kn, a koji će se iskoristiti za troškove naknade banci, troškove zatvaranja računa i arhiviranja arhivske građe.</w:t>
      </w:r>
    </w:p>
    <w:p w:rsidRDefault="007D12FC" w:rsidP="007D12FC" w:rsidR="007D12FC">
      <w:pPr>
        <w:spacing w:after="0"/>
        <w:jc w:val="both"/>
        <w:rPr>
          <w:rFonts w:cs="Times New Roman"/>
        </w:rPr>
      </w:pPr>
    </w:p>
    <w:p w:rsidRDefault="007D12FC" w:rsidP="007D12FC" w:rsidR="007D12FC">
      <w:pPr>
        <w:spacing w:after="0"/>
        <w:ind w:firstLine="708"/>
        <w:jc w:val="both"/>
        <w:rPr>
          <w:rFonts w:cs="Times New Roman"/>
        </w:rPr>
      </w:pPr>
      <w:r>
        <w:rPr>
          <w:rFonts w:cs="Times New Roman"/>
        </w:rPr>
        <w:lastRenderedPageBreak/>
        <w:t>Nakon što je utvrđeno da je okončano unovčenje stečajne mase u ovome stečajnom predmetu, prema čl. 192. SZ-a stekli su se uvjeti za davanje suglasnosti za završnu diobu. Temeljem čl. 193. SZ-a stečajni sudac je zato odredio završno ročište s propisanim dnevnim redom za 14. prosinca 2016., ispitao je završni račun stečajnog upravitelja, te je sukladno čl. 31. SZ-a na istome to i potvrdio, te stavio na uvid vjerovnicima u stečajnoj pisarnici suda.</w:t>
      </w:r>
    </w:p>
    <w:p w:rsidRDefault="007D12FC" w:rsidP="007D12FC" w:rsidR="007D12FC">
      <w:pPr>
        <w:spacing w:after="0"/>
        <w:ind w:firstLine="708"/>
        <w:jc w:val="both"/>
        <w:rPr>
          <w:rFonts w:cs="Times New Roman"/>
          <w:color w:val="FF0000"/>
        </w:rPr>
      </w:pPr>
      <w:r>
        <w:rPr>
          <w:rFonts w:cs="Times New Roman"/>
        </w:rPr>
        <w:t xml:space="preserve">Iz završnog izvješća stečajne upraviteljice i završnog računa proizlazi da je sva imovina koja je ulazila u stečajnu masu unovčena. U završnom računu je stečajna upraviteljica dala taksativan pregled priljeva i odljeva u ovome stečajnom postupku. </w:t>
      </w:r>
    </w:p>
    <w:p w:rsidRDefault="007D12FC" w:rsidP="007D12FC" w:rsidR="007D12FC">
      <w:pPr>
        <w:spacing w:after="0"/>
        <w:jc w:val="both"/>
        <w:rPr>
          <w:rFonts w:cs="Times New Roman"/>
        </w:rPr>
      </w:pPr>
    </w:p>
    <w:p w:rsidRDefault="007D12FC" w:rsidP="007D12FC" w:rsidR="007D12FC">
      <w:pPr>
        <w:spacing w:after="0"/>
        <w:ind w:firstLine="708"/>
        <w:jc w:val="both"/>
        <w:rPr>
          <w:rFonts w:cs="Times New Roman"/>
        </w:rPr>
      </w:pPr>
      <w:r>
        <w:rPr>
          <w:rFonts w:cs="Times New Roman"/>
        </w:rPr>
        <w:t>Na završno ročište 14. prosinca 2016. pristupili su stečajna upraviteljica, te stečajni vjerovnik RH Ministarstvo financija.</w:t>
      </w:r>
    </w:p>
    <w:p w:rsidRDefault="007D12FC" w:rsidP="007D12FC" w:rsidR="007D12FC">
      <w:pPr>
        <w:spacing w:after="0"/>
        <w:jc w:val="both"/>
        <w:rPr>
          <w:rFonts w:cs="Times New Roman"/>
        </w:rPr>
      </w:pPr>
    </w:p>
    <w:p w:rsidRDefault="007D12FC" w:rsidP="007D12FC" w:rsidR="007D12FC">
      <w:pPr>
        <w:spacing w:after="0"/>
        <w:ind w:firstLine="720"/>
        <w:jc w:val="both"/>
        <w:rPr>
          <w:rFonts w:cs="Times New Roman"/>
        </w:rPr>
      </w:pPr>
      <w:r>
        <w:rPr>
          <w:rFonts w:cs="Times New Roman"/>
        </w:rPr>
        <w:t xml:space="preserve">Na ročištu je stečajna upraviteljica iznijela sve relevantne činjenice iz završnog računa i završnog popisa, te detaljno je obrazložila završni račun kao što je prethodno navedeno.  Istakla je kako dužnik više nema nikakvu imovinu tako da više nema imovine koja se može unovčiti, provedena je dioba stečajne mase te je djelomično podmireno potraživanje razlučnog vjerovnika B2 Kapital u iznosu od 3.169.270,50 kn. Ostale su nepodmirene obveze od 39.801.583,90 kn. Izjavljuje kako je na računu dužnika trenutno još iznos od 2.335,07 kn, a koji iznos će se iskoristiti za troškove naknade banci, troškove zatvaranja računa, arhiviranja arhivske građe. </w:t>
      </w:r>
    </w:p>
    <w:p w:rsidRDefault="007D12FC" w:rsidP="007D12FC" w:rsidR="007D12FC">
      <w:pPr>
        <w:spacing w:after="0"/>
        <w:jc w:val="both"/>
        <w:rPr>
          <w:rFonts w:cs="Times New Roman"/>
        </w:rPr>
      </w:pPr>
    </w:p>
    <w:p w:rsidRDefault="007D12FC" w:rsidP="007D12FC" w:rsidR="007D12FC">
      <w:pPr>
        <w:spacing w:after="0"/>
        <w:ind w:firstLine="708"/>
        <w:jc w:val="both"/>
        <w:rPr>
          <w:rFonts w:cs="Times New Roman"/>
        </w:rPr>
      </w:pPr>
      <w:r>
        <w:rPr>
          <w:rFonts w:cs="Times New Roman"/>
        </w:rPr>
        <w:t xml:space="preserve">Skupština vjerovnika prihvatila je izvješće stečajnog upravitelja i završni račun. Nije bilo prigovora na završni popis.  </w:t>
      </w:r>
    </w:p>
    <w:p w:rsidRDefault="007D12FC" w:rsidP="007D12FC" w:rsidR="007D12FC">
      <w:pPr>
        <w:spacing w:after="0"/>
        <w:jc w:val="both"/>
        <w:rPr>
          <w:rFonts w:cs="Times New Roman"/>
        </w:rPr>
      </w:pPr>
    </w:p>
    <w:p w:rsidRDefault="007D12FC" w:rsidP="007D12FC" w:rsidR="007D12FC">
      <w:pPr>
        <w:spacing w:after="0"/>
        <w:ind w:firstLine="708"/>
        <w:jc w:val="both"/>
        <w:rPr>
          <w:rFonts w:cs="Times New Roman"/>
        </w:rPr>
      </w:pPr>
      <w:r>
        <w:rPr>
          <w:rFonts w:cs="Times New Roman"/>
        </w:rPr>
        <w:t xml:space="preserve">Prema svemu navedenom, kako je razvidno da je sva imovina stečajnog dužnika unovčena, da nema neunovčenih predmeta stečajne mase, te da su iz prikupljenih sredstava namireni troškovi stečajnog postupka, djelomično je namiren razlučni vjerovnik, a nema sredstava za daljnje namirenje stečajnih vjerovnika, ovdje su se ispunili uvjeti iz čl. 196. st. 1. SZ-a za donošenje rješenja o zaključenju stečajnog postupka (točka 1 izreke). </w:t>
      </w:r>
    </w:p>
    <w:p w:rsidRDefault="007D12FC" w:rsidP="007D12FC" w:rsidR="007D12FC">
      <w:pPr>
        <w:spacing w:after="0"/>
        <w:jc w:val="both"/>
        <w:rPr>
          <w:rFonts w:cs="Times New Roman"/>
        </w:rPr>
      </w:pPr>
    </w:p>
    <w:p w:rsidRDefault="007D12FC" w:rsidP="007D12FC" w:rsidR="007D12FC">
      <w:pPr>
        <w:spacing w:after="0"/>
        <w:ind w:firstLine="708"/>
        <w:jc w:val="both"/>
        <w:rPr>
          <w:rFonts w:cs="Times New Roman"/>
        </w:rPr>
      </w:pPr>
      <w:r>
        <w:rPr>
          <w:rFonts w:cs="Times New Roman"/>
        </w:rPr>
        <w:t>Temeljem čl. 12. i čl. 441. st. 2. Stečajnog zakona ("Narodne novine" broj 71/15) određeno je da će se ovo rješenje i osnova zaključenja stečajnog postupka objaviti na mrežnoj stranici e-Oglasna ploča, a nakon pravomoćnosti ovog rješenja stečajni dužnik će se brisati iz sudskog registra (točka 2. i 3. izreke).</w:t>
      </w:r>
    </w:p>
    <w:p w:rsidRDefault="007D12FC" w:rsidP="007D12FC" w:rsidR="007D12FC">
      <w:pPr>
        <w:spacing w:after="0"/>
        <w:jc w:val="both"/>
        <w:rPr>
          <w:rFonts w:cs="Times New Roman"/>
        </w:rPr>
      </w:pPr>
    </w:p>
    <w:p w:rsidRDefault="007D12FC" w:rsidP="007D12FC" w:rsidR="007D12FC">
      <w:pPr>
        <w:spacing w:after="0"/>
        <w:jc w:val="both"/>
        <w:rPr>
          <w:rFonts w:cs="Times New Roman"/>
        </w:rPr>
      </w:pPr>
      <w:r>
        <w:rPr>
          <w:rFonts w:cs="Times New Roman"/>
        </w:rPr>
        <w:tab/>
      </w:r>
      <w:r>
        <w:rPr>
          <w:rFonts w:cs="Times New Roman"/>
        </w:rPr>
        <w:tab/>
      </w:r>
      <w:r>
        <w:rPr>
          <w:rFonts w:cs="Times New Roman"/>
        </w:rPr>
        <w:tab/>
      </w:r>
      <w:r>
        <w:rPr>
          <w:rFonts w:cs="Times New Roman"/>
        </w:rPr>
        <w:tab/>
        <w:t xml:space="preserve">U Varaždinu, 19. prosinca 2016. </w:t>
      </w:r>
    </w:p>
    <w:p w:rsidRDefault="007D12FC" w:rsidP="007D12FC" w:rsidR="007D12FC">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p w:rsidRDefault="007D12FC" w:rsidP="007D12FC" w:rsidR="007D12FC">
      <w:pPr>
        <w:spacing w:after="0"/>
        <w:ind w:firstLine="708" w:left="5664"/>
        <w:jc w:val="both"/>
        <w:rPr>
          <w:rFonts w:cs="Times New Roman"/>
        </w:rPr>
      </w:pPr>
      <w:r>
        <w:rPr>
          <w:rFonts w:cs="Times New Roman"/>
        </w:rPr>
        <w:t>SUDAC</w:t>
      </w:r>
    </w:p>
    <w:p w:rsidRDefault="007D12FC" w:rsidP="007D12FC" w:rsidR="007D12FC">
      <w:pPr>
        <w:spacing w:after="0"/>
        <w:ind w:firstLine="708" w:left="5664"/>
        <w:jc w:val="both"/>
        <w:rPr>
          <w:rFonts w:cs="Times New Roman"/>
        </w:rPr>
      </w:pPr>
    </w:p>
    <w:p w:rsidRDefault="007D12FC" w:rsidP="007D12FC" w:rsidR="007D12FC">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w:t>
      </w:r>
      <w:r>
        <w:rPr>
          <w:rFonts w:cs="Times New Roman"/>
        </w:rPr>
        <w:tab/>
        <w:t>Iris Hatvalić Nemec, v.r.</w:t>
      </w:r>
    </w:p>
    <w:p w:rsidRDefault="007D12FC" w:rsidP="007D12FC" w:rsidR="007D12FC">
      <w:pPr>
        <w:spacing w:after="0"/>
        <w:jc w:val="both"/>
        <w:rPr>
          <w:rFonts w:cs="Times New Roman"/>
        </w:rPr>
      </w:pPr>
    </w:p>
    <w:p w:rsidRDefault="007D12FC" w:rsidP="007D12FC" w:rsidR="007D12FC">
      <w:pPr>
        <w:spacing w:after="0"/>
        <w:ind w:firstLine="708" w:left="4248"/>
        <w:jc w:val="both"/>
        <w:rPr>
          <w:rFonts w:cs="Times New Roman"/>
        </w:rPr>
      </w:pPr>
      <w:r>
        <w:rPr>
          <w:rFonts w:cs="Times New Roman"/>
        </w:rPr>
        <w:t>Za točnost otpravka-ovlašteni službenik:</w:t>
      </w:r>
    </w:p>
    <w:p w:rsidRDefault="007D12FC" w:rsidP="007D12FC" w:rsidR="007D12FC">
      <w:pPr>
        <w:spacing w:after="0"/>
        <w:jc w:val="both"/>
        <w:rPr>
          <w:rFonts w:cs="Times New Roman"/>
        </w:rPr>
      </w:pPr>
    </w:p>
    <w:p w:rsidRDefault="007D12FC" w:rsidP="007D12FC" w:rsidR="007D12FC">
      <w:pPr>
        <w:spacing w:after="0"/>
        <w:jc w:val="both"/>
        <w:rPr>
          <w:rFonts w:cs="Times New Roman"/>
        </w:rPr>
      </w:pPr>
      <w:r>
        <w:rPr>
          <w:rFonts w:cs="Times New Roman"/>
        </w:rPr>
        <w:t>Pouka o pravnom lijeku:</w:t>
      </w:r>
    </w:p>
    <w:p w:rsidRDefault="007D12FC" w:rsidP="007D12FC" w:rsidR="007D12FC">
      <w:pPr>
        <w:spacing w:after="0"/>
        <w:jc w:val="both"/>
        <w:rPr>
          <w:rFonts w:cs="Times New Roman"/>
        </w:rPr>
      </w:pPr>
      <w:r>
        <w:rPr>
          <w:rFonts w:cs="Times New Roman"/>
        </w:rPr>
        <w:t>Protiv ovog rješenja svaki stečajni vjerovnik i dužnik mogu podnijeti žalbu u roku od osam dana od isteka osmog dana od objave na mrežnoj stranici e-Oglasna ploča sudova. Žalba se podnosi putem ovog suda, a o žalbi odlučuje Visoki trgovački sud Republike Hrvatske u Zagrebu.</w:t>
      </w:r>
    </w:p>
    <w:p w:rsidRDefault="007D12FC" w:rsidP="007D12FC" w:rsidR="007D12FC">
      <w:pPr>
        <w:spacing w:after="0"/>
        <w:jc w:val="both"/>
        <w:rPr>
          <w:rFonts w:cs="Times New Roman"/>
        </w:rPr>
      </w:pPr>
    </w:p>
    <w:p w:rsidRDefault="007D12FC" w:rsidP="007D12FC" w:rsidR="007D12FC">
      <w:pPr>
        <w:spacing w:after="0"/>
        <w:jc w:val="both"/>
        <w:rPr>
          <w:rFonts w:cs="Times New Roman"/>
        </w:rPr>
      </w:pPr>
      <w:r>
        <w:rPr>
          <w:rFonts w:cs="Times New Roman"/>
        </w:rPr>
        <w:lastRenderedPageBreak/>
        <w:t xml:space="preserve">DNA: </w:t>
      </w:r>
    </w:p>
    <w:p w:rsidRDefault="007D12FC" w:rsidP="007D12FC" w:rsidR="007D12FC">
      <w:pPr>
        <w:spacing w:after="0"/>
        <w:jc w:val="both"/>
        <w:rPr>
          <w:rFonts w:cs="Times New Roman"/>
        </w:rPr>
      </w:pPr>
      <w:r>
        <w:rPr>
          <w:rFonts w:cs="Times New Roman"/>
        </w:rPr>
        <w:t xml:space="preserve">1. Stečajni upravitelj – Tea Gatternig iz Varaždina        </w:t>
      </w:r>
    </w:p>
    <w:p w:rsidRDefault="007D12FC" w:rsidP="007D12FC" w:rsidR="007D12FC">
      <w:pPr>
        <w:spacing w:after="0"/>
        <w:jc w:val="both"/>
        <w:rPr>
          <w:rFonts w:cs="Times New Roman"/>
        </w:rPr>
      </w:pPr>
      <w:r>
        <w:rPr>
          <w:rFonts w:cs="Times New Roman"/>
        </w:rPr>
        <w:t>2. ŽDO VARAŽDIN, Građansko-upravni odjel</w:t>
      </w:r>
    </w:p>
    <w:p w:rsidRDefault="007D12FC" w:rsidP="007D12FC" w:rsidR="007D12FC">
      <w:pPr>
        <w:spacing w:after="0"/>
        <w:jc w:val="both"/>
        <w:rPr>
          <w:rFonts w:cs="Times New Roman"/>
        </w:rPr>
      </w:pPr>
      <w:r>
        <w:rPr>
          <w:rFonts w:cs="Times New Roman"/>
        </w:rPr>
        <w:t>3. FINA VARAŽDIN</w:t>
      </w:r>
    </w:p>
    <w:p w:rsidRDefault="007D12FC" w:rsidP="007D12FC" w:rsidR="007D12FC">
      <w:pPr>
        <w:spacing w:after="0"/>
        <w:jc w:val="both"/>
        <w:rPr>
          <w:rFonts w:cs="Times New Roman"/>
        </w:rPr>
      </w:pPr>
      <w:r>
        <w:rPr>
          <w:rFonts w:cs="Times New Roman"/>
        </w:rPr>
        <w:t xml:space="preserve">4. e-Oglasna ploča </w:t>
      </w:r>
    </w:p>
    <w:p w:rsidRDefault="007D12FC" w:rsidP="007D12FC" w:rsidR="007D12FC">
      <w:pPr>
        <w:spacing w:after="0"/>
        <w:jc w:val="both"/>
        <w:rPr>
          <w:rFonts w:cs="Times New Roman"/>
        </w:rPr>
      </w:pPr>
      <w:r>
        <w:rPr>
          <w:rFonts w:cs="Times New Roman"/>
        </w:rPr>
        <w:t>5. Sudski registar- radi zabilježbe odmah</w:t>
      </w:r>
    </w:p>
    <w:p w:rsidRDefault="007D12FC" w:rsidP="007D12FC" w:rsidR="007D12FC">
      <w:pPr>
        <w:spacing w:after="0"/>
        <w:jc w:val="both"/>
        <w:rPr>
          <w:rFonts w:cs="Times New Roman"/>
        </w:rPr>
      </w:pPr>
      <w:r>
        <w:rPr>
          <w:rFonts w:cs="Times New Roman"/>
        </w:rPr>
        <w:t>6. Sudski registar - nakon pravomoćnosti, radi brisanja dužnika iz sudskog registra.</w:t>
      </w:r>
    </w:p>
    <w:p w:rsidRDefault="00CB0EA4" w:rsidP="007D12FC" w:rsidR="00CB0EA4">
      <w:pPr>
        <w:pStyle w:val="Naslovdokumenta"/>
        <w:spacing w:after="0"/>
      </w:pPr>
    </w:p>
    <w:p w:rsidRDefault="0071688E" w:rsidP="007D12FC" w:rsidR="0071688E">
      <w:pPr>
        <w:pStyle w:val="Poetniodjeljak"/>
        <w:spacing w:after="0"/>
      </w:pPr>
    </w:p>
    <w:p w:rsidRDefault="00A21F0D" w:rsidP="007D12FC" w:rsidR="00A21F0D">
      <w:pPr>
        <w:pStyle w:val="NormaleSPIS"/>
        <w:spacing w:after="0"/>
        <w:rPr>
          <w:noProof/>
        </w:rPr>
      </w:pPr>
    </w:p>
    <w:p w:rsidRDefault="00DA0242" w:rsidP="007D12FC" w:rsidR="00DA0242">
      <w:pPr>
        <w:pStyle w:val="ZapisniarPotpis"/>
        <w:spacing w:after="0"/>
      </w:pPr>
    </w:p>
    <w:sectPr w:rsidSect="0032366B" w:rsidR="00DA0242">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12FC"/>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41"/>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5679047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St-314/2012-54</izvorni_sadrzaj>
    <derivirana_varijabla naziv="DomainObject.Oznaka_1">St-314/2012-54</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izvorni_sadrzaj>
    <derivirana_varijabla naziv="DomainObject.Predmet.Broj_1">314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2012.</izvorni_sadrzaj>
    <derivirana_varijabla naziv="DomainObject.Predmet.DatumOsnivanja_1">22.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St-314/2012</izvorni_sadrzaj>
    <derivirana_varijabla naziv="DomainObject.Predmet.OznakaBroj_1">St-314/2012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HORNEK d.o.o. za trgovinu i usluge "u stečaju"</izvorni_sadrzaj>
    <derivirana_varijabla naziv="DomainObject.Predmet.StrankaFormated_1">  HORNEK d.o.o. za trgovinu i usluge "u stečaju"</derivirana_varijabla>
  </DomainObject.Predmet.StrankaFormated>
  <DomainObject.Predmet.StrankaFormatedOIB>
    <izvorni_sadrzaj>  HORNEK d.o.o. za trgovinu i usluge "u stečaju", OIB 09789292008</izvorni_sadrzaj>
    <derivirana_varijabla naziv="DomainObject.Predmet.StrankaFormatedOIB_1">  HORNEK d.o.o. za trgovinu i usluge "u stečaju", OIB 09789292008</derivirana_varijabla>
  </DomainObject.Predmet.StrankaFormatedOIB>
  <DomainObject.Predmet.StrankaFormatedWithAdress>
    <izvorni_sadrzaj> HORNEK d.o.o. za trgovinu i usluge "u stečaju", Josipa Bedekovića 2 E , 40000 Šenkovec</izvorni_sadrzaj>
    <derivirana_varijabla naziv="DomainObject.Predmet.StrankaFormatedWithAdress_1"> HORNEK d.o.o. za trgovinu i usluge "u stečaju", Josipa Bedekovića 2 E , 40000 Šenkovec</derivirana_varijabla>
  </DomainObject.Predmet.StrankaFormatedWithAdress>
  <DomainObject.Predmet.StrankaFormatedWithAdressOIB>
    <izvorni_sadrzaj> HORNEK d.o.o. za trgovinu i usluge "u stečaju", OIB 09789292008, Josipa Bedekovića 2 E , 40000 Šenkovec</izvorni_sadrzaj>
    <derivirana_varijabla naziv="DomainObject.Predmet.StrankaFormatedWithAdressOIB_1"> HORNEK d.o.o. za trgovinu i usluge "u stečaju", OIB 09789292008, Josipa Bedekovića 2 E , 40000 Šenkovec</derivirana_varijabla>
  </DomainObject.Predmet.StrankaFormatedWithAdressOIB>
  <DomainObject.Predmet.StrankaWithAdress>
    <izvorni_sadrzaj>HORNEK d.o.o. za trgovinu i usluge "u stečaju" Josipa Bedekovića 2 E ,40000 Šenkovec</izvorni_sadrzaj>
    <derivirana_varijabla naziv="DomainObject.Predmet.StrankaWithAdress_1">HORNEK d.o.o. za trgovinu i usluge "u stečaju" Josipa Bedekovića 2 E ,40000 Šenkovec</derivirana_varijabla>
  </DomainObject.Predmet.StrankaWithAdress>
  <DomainObject.Predmet.StrankaWithAdressOIB>
    <izvorni_sadrzaj>HORNEK d.o.o. za trgovinu i usluge "u stečaju", OIB 09789292008, Josipa Bedekovića 2 E ,40000 Šenkovec</izvorni_sadrzaj>
    <derivirana_varijabla naziv="DomainObject.Predmet.StrankaWithAdressOIB_1">HORNEK d.o.o. za trgovinu i usluge "u stečaju", OIB 09789292008, Josipa Bedekovića 2 E ,40000 Šenkovec</derivirana_varijabla>
  </DomainObject.Predmet.StrankaWithAdressOIB>
  <DomainObject.Predmet.StrankaNazivFormated>
    <izvorni_sadrzaj>HORNEK d.o.o. za trgovinu i usluge "u stečaju"</izvorni_sadrzaj>
    <derivirana_varijabla naziv="DomainObject.Predmet.StrankaNazivFormated_1">HORNEK d.o.o. za trgovinu i usluge "u stečaju"</derivirana_varijabla>
  </DomainObject.Predmet.StrankaNazivFormated>
  <DomainObject.Predmet.StrankaNazivFormatedOIB>
    <izvorni_sadrzaj>HORNEK d.o.o. za trgovinu i usluge "u stečaju", OIB 09789292008</izvorni_sadrzaj>
    <derivirana_varijabla naziv="DomainObject.Predmet.StrankaNazivFormatedOIB_1">HORNEK d.o.o. za trgovinu i usluge "u stečaju", OIB 09789292008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HORNEK d.o.o. za trgovinu i usluge "u stečaju"</item>
    </izvorni_sadrzaj>
    <derivirana_varijabla naziv="DomainObject.Predmet.StrankaListFormated_1">
      <item>HORNEK d.o.o. za trgovinu i usluge "u stečaju"</item>
    </derivirana_varijabla>
  </DomainObject.Predmet.StrankaListFormated>
  <DomainObject.Predmet.StrankaListFormatedOIB>
    <izvorni_sadrzaj>
      <item>HORNEK d.o.o. za trgovinu i usluge "u stečaju", OIB 09789292008</item>
    </izvorni_sadrzaj>
    <derivirana_varijabla naziv="DomainObject.Predmet.StrankaListFormatedOIB_1">
      <item>HORNEK d.o.o. za trgovinu i usluge "u stečaju", OIB 09789292008</item>
    </derivirana_varijabla>
  </DomainObject.Predmet.StrankaListFormatedOIB>
  <DomainObject.Predmet.StrankaListFormatedWithAdress>
    <izvorni_sadrzaj>
      <item>HORNEK d.o.o. za trgovinu i usluge "u stečaju", Josipa Bedekovića 2 E , 40000 Šenkovec</item>
    </izvorni_sadrzaj>
    <derivirana_varijabla naziv="DomainObject.Predmet.StrankaListFormatedWithAdress_1">
      <item>HORNEK d.o.o. za trgovinu i usluge "u stečaju", Josipa Bedekovića 2 E , 40000 Šenkovec</item>
    </derivirana_varijabla>
  </DomainObject.Predmet.StrankaListFormatedWithAdress>
  <DomainObject.Predmet.StrankaListFormatedWithAdressOIB>
    <izvorni_sadrzaj>
      <item>HORNEK d.o.o. za trgovinu i usluge "u stečaju", OIB 09789292008, Josipa Bedekovića 2 E , 40000 Šenkovec</item>
    </izvorni_sadrzaj>
    <derivirana_varijabla naziv="DomainObject.Predmet.StrankaListFormatedWithAdressOIB_1">
      <item>HORNEK d.o.o. za trgovinu i usluge "u stečaju", OIB 09789292008, Josipa Bedekovića 2 E , 40000 Šenkovec</item>
    </derivirana_varijabla>
  </DomainObject.Predmet.StrankaListFormatedWithAdressOIB>
  <DomainObject.Predmet.StrankaListNazivFormated>
    <izvorni_sadrzaj>
      <item>HORNEK d.o.o. za trgovinu i usluge "u stečaju"</item>
    </izvorni_sadrzaj>
    <derivirana_varijabla naziv="DomainObject.Predmet.StrankaListNazivFormated_1">
      <item>HORNEK d.o.o. za trgovinu i usluge "u stečaju"</item>
    </derivirana_varijabla>
  </DomainObject.Predmet.StrankaListNazivFormated>
  <DomainObject.Predmet.StrankaListNazivFormatedOIB>
    <izvorni_sadrzaj>
      <item>HORNEK d.o.o. za trgovinu i usluge "u stečaju", OIB 09789292008</item>
    </izvorni_sadrzaj>
    <derivirana_varijabla naziv="DomainObject.Predmet.StrankaListNazivFormatedOIB_1">
      <item>HORNEK d.o.o. za trgovinu i usluge "u stečaju", OIB 09789292008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BORIS HORVAT</item>
      <item>TEA GATTERNIG</item>
      <item>Općinski sud u Novom Zagrebu, Zemljišnoknjižni odjel</item>
      <item>B2  KAPITAL d.o.o. za poslovne usluge</item>
    </izvorni_sadrzaj>
    <derivirana_varijabla naziv="DomainObject.Predmet.OstaliListFormated_1">
      <item>BORIS HORVAT</item>
      <item>TEA GATTERNIG</item>
      <item>Općinski sud u Novom Zagrebu, Zemljišnoknjižni odjel</item>
      <item>B2  KAPITAL d.o.o. za poslovne usluge</item>
    </derivirana_varijabla>
  </DomainObject.Predmet.OstaliListFormated>
  <DomainObject.Predmet.OstaliListFormatedOIB>
    <izvorni_sadrzaj>
      <item>BORIS HORVAT</item>
      <item>TEA GATTERNIG, OIB 20214370352</item>
      <item>Općinski sud u Novom Zagrebu, Zemljišnoknjižni odjel</item>
      <item>B2  KAPITAL d.o.o. za poslovne usluge, OIB 57509775367</item>
    </izvorni_sadrzaj>
    <derivirana_varijabla naziv="DomainObject.Predmet.OstaliListFormatedOIB_1">
      <item>BORIS HORVAT</item>
      <item>TEA GATTERNIG, OIB 20214370352</item>
      <item>Općinski sud u Novom Zagrebu, Zemljišnoknjižni odjel</item>
      <item>B2  KAPITAL d.o.o. za poslovne usluge, OIB 57509775367</item>
    </derivirana_varijabla>
  </DomainObject.Predmet.OstaliListFormatedOIB>
  <DomainObject.Predmet.OstaliListFormatedWithAdress>
    <izvorni_sadrzaj>
      <item>BORIS HORVAT</item>
      <item>TEA GATTERNIG, Augusta Šenoe br. 3., 42000 Varaždin</item>
      <item>Općinski sud u Novom Zagrebu, Zemljišnoknjižni odjel</item>
      <item>B2  KAPITAL d.o.o. za poslovne usluge, Radnička cesta 41, 10000 Zagreb</item>
    </izvorni_sadrzaj>
    <derivirana_varijabla naziv="DomainObject.Predmet.OstaliListFormatedWithAdress_1">
      <item>BORIS HORVAT</item>
      <item>TEA GATTERNIG, Augusta Šenoe br. 3., 42000 Varaždin</item>
      <item>Općinski sud u Novom Zagrebu, Zemljišnoknjižni odjel</item>
      <item>B2  KAPITAL d.o.o. za poslovne usluge, Radnička cesta 41, 10000 Zagreb</item>
    </derivirana_varijabla>
  </DomainObject.Predmet.OstaliListFormatedWithAdress>
  <DomainObject.Predmet.OstaliListFormatedWithAdressOIB>
    <izvorni_sadrzaj>
      <item>BORIS HORVAT</item>
      <item>TEA GATTERNIG, OIB 20214370352, Augusta Šenoe br. 3., 42000 Varaždin</item>
      <item>Općinski sud u Novom Zagrebu, Zemljišnoknjižni odjel</item>
      <item>B2  KAPITAL d.o.o. za poslovne usluge, OIB 57509775367, Radnička cesta 41, 10000 Zagreb</item>
    </izvorni_sadrzaj>
    <derivirana_varijabla naziv="DomainObject.Predmet.OstaliListFormatedWithAdressOIB_1">
      <item>BORIS HORVAT</item>
      <item>TEA GATTERNIG, OIB 20214370352, Augusta Šenoe br. 3., 42000 Varaždin</item>
      <item>Općinski sud u Novom Zagrebu, Zemljišnoknjižni odjel</item>
      <item>B2  KAPITAL d.o.o. za poslovne usluge, OIB 57509775367, Radnička cesta 41, 10000 Zagreb</item>
    </derivirana_varijabla>
  </DomainObject.Predmet.OstaliListFormatedWithAdressOIB>
  <DomainObject.Predmet.OstaliListNazivFormated>
    <izvorni_sadrzaj>
      <item>BORIS HORVAT</item>
      <item>TEA GATTERNIG</item>
      <item>Općinski sud u Novom Zagrebu, Zemljišnoknjižni odjel</item>
      <item>B2  KAPITAL d.o.o. za poslovne usluge</item>
    </izvorni_sadrzaj>
    <derivirana_varijabla naziv="DomainObject.Predmet.OstaliListNazivFormated_1">
      <item>BORIS HORVAT</item>
      <item>TEA GATTERNIG</item>
      <item>Općinski sud u Novom Zagrebu, Zemljišnoknjižni odjel</item>
      <item>B2  KAPITAL d.o.o. za poslovne usluge</item>
    </derivirana_varijabla>
  </DomainObject.Predmet.OstaliListNazivFormated>
  <DomainObject.Predmet.OstaliListNazivFormatedOIB>
    <izvorni_sadrzaj>
      <item>BORIS HORVAT</item>
      <item>TEA GATTERNIG, OIB 20214370352</item>
      <item>Općinski sud u Novom Zagrebu, Zemljišnoknjižni odjel</item>
      <item>B2  KAPITAL d.o.o. za poslovne usluge, OIB 57509775367</item>
    </izvorni_sadrzaj>
    <derivirana_varijabla naziv="DomainObject.Predmet.OstaliListNazivFormatedOIB_1">
      <item>BORIS HORVAT</item>
      <item>TEA GATTERNIG, OIB 20214370352</item>
      <item>Općinski sud u Novom Zagrebu, Zemljišnoknjižni odjel</item>
      <item>B2  KAPITAL d.o.o. za poslovne usluge,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2016.</izvorni_sadrzaj>
    <derivirana_varijabla naziv="DomainObject.Datum_1">19. prosinca 2016.</derivirana_varijabla>
  </DomainObject.Datum>
  <DomainObject.PoslovniBrojDokumenta>
    <izvorni_sadrzaj>St-314/2012-54</izvorni_sadrzaj>
    <derivirana_varijabla naziv="DomainObject.PoslovniBrojDokumenta_1">St-314/2012-54</derivirana_varijabla>
  </DomainObject.PoslovniBrojDokumenta>
  <DomainObject.Predmet.StrankaIDrugi>
    <izvorni_sadrzaj>HORNEK d.o.o. za trgovinu i usluge "u stečaju"</izvorni_sadrzaj>
    <derivirana_varijabla naziv="DomainObject.Predmet.StrankaIDrugi_1">HORNEK d.o.o. za trgovinu i usluge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HORNEK d.o.o. za trgovinu i usluge "u stečaju", OIB 09789292008, Josipa Bedekovića 2 E , 40000 Šenkovec</izvorni_sadrzaj>
    <derivirana_varijabla naziv="DomainObject.Predmet.StrankaIDrugiAdressOIB_1">HORNEK d.o.o. za trgovinu i usluge "u stečaju", OIB 09789292008, Josipa Bedekovića 2 E , 40000 Šenkovec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BORIS HORVAT</item>
      <item>HORNEK d.o.o. za trgovinu i usluge "u stečaju"</item>
      <item>TEA GATTERNIG</item>
      <item>Općinski sud u Novom Zagrebu, Zemljišnoknjižni odjel</item>
      <item>B2  KAPITAL d.o.o. za poslovne usluge</item>
    </izvorni_sadrzaj>
    <derivirana_varijabla naziv="DomainObject.Predmet.SudioniciListNaziv_1">
      <item>BORIS HORVAT</item>
      <item>HORNEK d.o.o. za trgovinu i usluge "u stečaju"</item>
      <item>TEA GATTERNIG</item>
      <item>Općinski sud u Novom Zagrebu, Zemljišnoknjižni odjel</item>
      <item>B2  KAPITAL d.o.o. za poslovne usluge</item>
    </derivirana_varijabla>
  </DomainObject.Predmet.SudioniciListNaziv>
  <DomainObject.Predmet.SudioniciListAdressOIB>
    <izvorni_sadrzaj>
      <item>BORIS HORVAT</item>
      <item>HORNEK d.o.o. za trgovinu i usluge "u stečaju", OIB 09789292008, Josipa Bedekovića 2 E ,40000 Šenkovec</item>
      <item>TEA GATTERNIG, OIB 20214370352, Augusta Šenoe br. 3.,42000 Varaždin</item>
      <item>Općinski sud u Novom Zagrebu, Zemljišnoknjižni odjel</item>
      <item>B2  KAPITAL d.o.o. za poslovne usluge, OIB 57509775367, Radnička cesta 41,10000 Zagreb</item>
    </izvorni_sadrzaj>
    <derivirana_varijabla naziv="DomainObject.Predmet.SudioniciListAdressOIB_1">
      <item>BORIS HORVAT</item>
      <item>HORNEK d.o.o. za trgovinu i usluge "u stečaju", OIB 09789292008, Josipa Bedekovića 2 E ,40000 Šenkovec</item>
      <item>TEA GATTERNIG, OIB 20214370352, Augusta Šenoe br. 3.,42000 Varaždin</item>
      <item>Općinski sud u Novom Zagrebu, Zemljišnoknjižni odjel</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33229B-7408-47AF-BC73-4346F7B6FC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743</properties:Words>
  <properties:Characters>4110</properties:Characters>
  <properties:Lines>107</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2016-12-19T12:09:00Z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St-314/2012-54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