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63b7" w14:paraId="1c663b7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35E92">
        <w:t>131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35E92">
        <w:t>EURO DOM j.d.o.o. za poslovne usluge</w:t>
      </w:r>
      <w:r w:rsidR="00E35E92" w:rsidRPr="000539FB">
        <w:t xml:space="preserve">, </w:t>
      </w:r>
      <w:r w:rsidR="00E35E92">
        <w:t>Zadar</w:t>
      </w:r>
      <w:r w:rsidR="00E35E92" w:rsidRPr="000539FB">
        <w:t xml:space="preserve">, </w:t>
      </w:r>
      <w:r w:rsidR="00E35E92">
        <w:t>Ivana Lucića 38</w:t>
      </w:r>
      <w:r w:rsidR="00E35E92" w:rsidRPr="000539FB">
        <w:t xml:space="preserve">, OIB: </w:t>
      </w:r>
      <w:r w:rsidR="00E35E92">
        <w:t>77500942212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E35E92">
        <w:t>Aniti Martinović iz Zadra</w:t>
      </w:r>
      <w:r>
        <w:t xml:space="preserve">,  </w:t>
      </w:r>
      <w:r w:rsidR="00871DB5">
        <w:t>11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5E92">
        <w:rPr>
          <w:b/>
        </w:rPr>
        <w:t>29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871DB5">
        <w:rPr>
          <w:b/>
        </w:rPr>
        <w:t>10</w:t>
      </w:r>
      <w:r w:rsidR="00DF0E12">
        <w:rPr>
          <w:b/>
        </w:rPr>
        <w:t>,</w:t>
      </w:r>
      <w:r w:rsidR="00871DB5">
        <w:rPr>
          <w:b/>
        </w:rPr>
        <w:t>35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E35E92">
        <w:t>Aniti Martinović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E35E92">
        <w:t>Aniti Martinović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35E92">
        <w:t>EURO DOM j.d.o.o. za poslovne usluge</w:t>
      </w:r>
      <w:r w:rsidR="00E35E92" w:rsidRPr="000539FB">
        <w:t xml:space="preserve">, </w:t>
      </w:r>
      <w:r w:rsidR="00E35E92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E35E92">
        <w:t>12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E35E92">
        <w:t>18</w:t>
      </w:r>
      <w:r w:rsidR="007263AB">
        <w:t>.</w:t>
      </w:r>
      <w:r w:rsidR="00E35E92">
        <w:t>703</w:t>
      </w:r>
      <w:r w:rsidR="007263AB">
        <w:t>,</w:t>
      </w:r>
      <w:r w:rsidR="00E35E92">
        <w:t>32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E35E92">
        <w:t>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871DB5">
        <w:t>11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B03071" w:rsidP="00881E84" w:rsidR="00A576FE">
      <w:r>
        <w:t>Za točnost otpravka – ovlašteni službenik</w:t>
      </w:r>
      <w:r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35E92">
        <w:t>Anita Martinović iz Zadra</w:t>
      </w:r>
      <w:r w:rsidR="00E35E92" w:rsidRPr="0010055C">
        <w:t xml:space="preserve">, </w:t>
      </w:r>
      <w:r w:rsidR="00E35E92">
        <w:t>Ivana Lucića 38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0307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35E92">
      <w:t>131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3071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DOM j.d.o.o. za poslovne usluge</izvorni_sadrzaj>
    <derivirana_varijabla naziv="DomainObject.Predmet.ProtustrankaFormated_1">  EURO DOM j.d.o.o. za poslovne usluge</derivirana_varijabla>
  </DomainObject.Predmet.ProtustrankaFormated>
  <DomainObject.Predmet.ProtustrankaFormatedOIB>
    <izvorni_sadrzaj>  EURO DOM j.d.o.o. za poslovne usluge, OIB 77500942212</izvorni_sadrzaj>
    <derivirana_varijabla naziv="DomainObject.Predmet.ProtustrankaFormatedOIB_1">  EURO DOM j.d.o.o. za poslovne usluge, OIB 77500942212</derivirana_varijabla>
  </DomainObject.Predmet.ProtustrankaFormatedOIB>
  <DomainObject.Predmet.ProtustrankaFormatedWithAdress>
    <izvorni_sadrzaj> EURO DOM j.d.o.o. za poslovne usluge, Ivana Lucića 38, 23000 Zadar</izvorni_sadrzaj>
    <derivirana_varijabla naziv="DomainObject.Predmet.ProtustrankaFormatedWithAdress_1"> EURO DOM j.d.o.o. za poslovne usluge, Ivana Lucića 38, 23000 Zadar</derivirana_varijabla>
  </DomainObject.Predmet.ProtustrankaFormatedWithAdress>
  <DomainObject.Predmet.ProtustrankaFormatedWithAdressOIB>
    <izvorni_sadrzaj> EURO DOM j.d.o.o. za poslovne usluge, OIB 77500942212, Ivana Lucića 38, 23000 Zadar</izvorni_sadrzaj>
    <derivirana_varijabla naziv="DomainObject.Predmet.ProtustrankaFormatedWithAdressOIB_1"> EURO DOM j.d.o.o. za poslovne usluge, OIB 77500942212, Ivana Lucića 38, 23000 Zadar</derivirana_varijabla>
  </DomainObject.Predmet.ProtustrankaFormatedWithAdressOIB>
  <DomainObject.Predmet.ProtustrankaWithAdress>
    <izvorni_sadrzaj>EURO DOM j.d.o.o. za poslovne usluge Ivana Lucića 38, 23000 Zadar</izvorni_sadrzaj>
    <derivirana_varijabla naziv="DomainObject.Predmet.ProtustrankaWithAdress_1">EURO DOM j.d.o.o. za poslovne usluge Ivana Lucića 38, 23000 Zadar</derivirana_varijabla>
  </DomainObject.Predmet.ProtustrankaWithAdress>
  <DomainObject.Predmet.ProtustrankaWithAdressOIB>
    <izvorni_sadrzaj>EURO DOM j.d.o.o. za poslovne usluge, OIB 77500942212, Ivana Lucića 38, 23000 Zadar</izvorni_sadrzaj>
    <derivirana_varijabla naziv="DomainObject.Predmet.ProtustrankaWithAdressOIB_1">EURO DOM j.d.o.o. za poslovne usluge, OIB 77500942212, Ivana Lucića 38, 23000 Zadar</derivirana_varijabla>
  </DomainObject.Predmet.ProtustrankaWithAdressOIB>
  <DomainObject.Predmet.ProtustrankaNazivFormated>
    <izvorni_sadrzaj>EURO DOM j.d.o.o. za poslovne usluge</izvorni_sadrzaj>
    <derivirana_varijabla naziv="DomainObject.Predmet.ProtustrankaNazivFormated_1">EURO DOM j.d.o.o. za poslovne usluge</derivirana_varijabla>
  </DomainObject.Predmet.ProtustrankaNazivFormated>
  <DomainObject.Predmet.ProtustrankaNazivFormatedOIB>
    <izvorni_sadrzaj>EURO DOM j.d.o.o. za poslovne usluge, OIB 77500942212</izvorni_sadrzaj>
    <derivirana_varijabla naziv="DomainObject.Predmet.ProtustrankaNazivFormatedOIB_1">EURO DOM j.d.o.o. za poslovne usluge, OIB 77500942212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18703.32</izvorni_sadrzaj>
    <derivirana_varijabla naziv="DomainObject.Predmet.TrenutnaVrijednost_1">18703.32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EURO DOM j.d.o.o. za poslovne usluge</item>
    </izvorni_sadrzaj>
    <derivirana_varijabla naziv="DomainObject.Predmet.ProtuStrankaListFormated_1">
      <item>EURO DOM j.d.o.o. za poslovne usluge</item>
    </derivirana_varijabla>
  </DomainObject.Predmet.ProtuStrankaListFormated>
  <DomainObject.Predmet.ProtuStrankaListFormatedOIB>
    <izvorni_sadrzaj>
      <item>EURO DOM j.d.o.o. za poslovne usluge, OIB 77500942212</item>
    </izvorni_sadrzaj>
    <derivirana_varijabla naziv="DomainObject.Predmet.ProtuStrankaListFormatedOIB_1">
      <item>EURO DOM j.d.o.o. za poslovne usluge, OIB 77500942212</item>
    </derivirana_varijabla>
  </DomainObject.Predmet.ProtuStrankaListFormatedOIB>
  <DomainObject.Predmet.ProtuStrankaListFormatedWithAdress>
    <izvorni_sadrzaj>
      <item>EURO DOM j.d.o.o. za poslovne usluge, Ivana Lucića 38, 23000 Zadar</item>
    </izvorni_sadrzaj>
    <derivirana_varijabla naziv="DomainObject.Predmet.ProtuStrankaListFormatedWithAdress_1">
      <item>EURO DOM j.d.o.o. za poslovne usluge, Ivana Lucića 38, 23000 Zadar</item>
    </derivirana_varijabla>
  </DomainObject.Predmet.ProtuStrankaListFormatedWithAdress>
  <DomainObject.Predmet.ProtuStrankaListFormatedWithAdressOIB>
    <izvorni_sadrzaj>
      <item>EURO DOM j.d.o.o. za poslovne usluge, OIB 77500942212, Ivana Lucića 38, 23000 Zadar</item>
    </izvorni_sadrzaj>
    <derivirana_varijabla naziv="DomainObject.Predmet.ProtuStrankaListFormatedWithAdressOIB_1">
      <item>EURO DOM j.d.o.o. za poslovne usluge, OIB 77500942212, Ivana Lucića 38, 23000 Zadar</item>
    </derivirana_varijabla>
  </DomainObject.Predmet.ProtuStrankaListFormatedWithAdressOIB>
  <DomainObject.Predmet.ProtuStrankaListNazivFormated>
    <izvorni_sadrzaj>
      <item>EURO DOM j.d.o.o. za poslovne usluge</item>
    </izvorni_sadrzaj>
    <derivirana_varijabla naziv="DomainObject.Predmet.ProtuStrankaListNazivFormated_1">
      <item>EURO DOM j.d.o.o. za poslovne usluge</item>
    </derivirana_varijabla>
  </DomainObject.Predmet.ProtuStrankaListNazivFormated>
  <DomainObject.Predmet.ProtuStrankaListNazivFormatedOIB>
    <izvorni_sadrzaj>
      <item>EURO DOM j.d.o.o. za poslovne usluge, OIB 77500942212</item>
    </izvorni_sadrzaj>
    <derivirana_varijabla naziv="DomainObject.Predmet.ProtuStrankaListNazivFormatedOIB_1">
      <item>EURO DOM j.d.o.o. za poslovne usluge, OIB 77500942212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EURO DOM j.d.o.o. za poslovne usluge</izvorni_sadrzaj>
    <derivirana_varijabla naziv="DomainObject.Predmet.ProtustrankaIDrugi_1">EURO DOM j.d.o.o.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EURO DOM j.d.o.o. za poslovne usluge, OIB 77500942212, Ivana Lucića 38, 23000 Zadar</izvorni_sadrzaj>
    <derivirana_varijabla naziv="DomainObject.Predmet.ProtustrankaIDrugiAdressOIB_1">EURO DOM j.d.o.o. za poslovne usluge, OIB 77500942212, Ivana Lucića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EURO DOM j.d.o.o. za poslovne usluge</item>
    </izvorni_sadrzaj>
    <derivirana_varijabla naziv="DomainObject.Predmet.SudioniciListNaziv_1">
      <item>Financijska agencija, Podružnica Zadar</item>
      <item>EURO DOM j.d.o.o. za poslovne usluge</item>
    </derivirana_varijabla>
  </DomainObject.Predmet.SudioniciListNaziv>
  <DomainObject.Predmet.SudioniciListAdressOIB>
    <izvorni_sadrzaj>
      <item>Financijska agencija, Podružnica Zadar, OIB 85821130368</item>
      <item>EURO DOM j.d.o.o. za poslovne usluge, OIB 77500942212, Ivana Lucića 38,23000 Zadar</item>
    </izvorni_sadrzaj>
    <derivirana_varijabla naziv="DomainObject.Predmet.SudioniciListAdressOIB_1">
      <item>Financijska agencija, Podružnica Zadar, OIB 85821130368</item>
      <item>EURO DOM j.d.o.o. za poslovne usluge, OIB 77500942212, Ivana Lucića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77500942212</item>
    </izvorni_sadrzaj>
    <derivirana_varijabla naziv="DomainObject.Predmet.SudioniciListNazivOIB_1">
      <item>, OIB 85821130368</item>
      <item>, OIB 77500942212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934EE-6A97-41B5-A751-C2F691676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2367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2018-05-10T13:16:00Z</dcterms:created>
  <dc:creator>Administrator</dc:creator>
  <cp:lastModifiedBy>Ante Rubelj</cp:lastModifiedBy>
  <cp:lastPrinted>2018-05-11T08:24:00Z</cp:lastPrinted>
  <dcterms:modified xmlns:xsi="http://www.w3.org/2001/XMLSchema-instance" xsi:type="dcterms:W3CDTF">2018-05-11T08:24:00Z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(1St-131-18-4 -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