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3706" w14:paraId="2213706" w:rsidRDefault="0032340F" w:rsidP="0032340F" w:rsidR="0032340F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32340F" w:rsidP="0032340F" w:rsidR="0032340F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32340F" w:rsidP="0032340F" w:rsidR="0032340F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32340F" w:rsidP="0032340F" w:rsidR="0032340F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32340F" w:rsidP="0032340F" w:rsidR="0032340F">
      <w:pPr>
        <w:jc w:val="right"/>
      </w:pPr>
    </w:p>
    <w:p w:rsidRDefault="0032340F" w:rsidP="0032340F" w:rsidR="0032340F">
      <w:pPr>
        <w:jc w:val="right"/>
      </w:pPr>
    </w:p>
    <w:p w:rsidRDefault="0032340F" w:rsidP="0032340F" w:rsidR="0032340F" w:rsidRPr="005D1009">
      <w:pPr>
        <w:jc w:val="both"/>
      </w:pPr>
      <w:r>
        <w:tab/>
      </w:r>
      <w:r w:rsidRPr="005D1009">
        <w:t xml:space="preserve">Trgovački sud u Varaždinu po sucu toga suda Iris </w:t>
      </w:r>
      <w:proofErr w:type="spellStart"/>
      <w:r w:rsidRPr="005D1009">
        <w:t>Hatvalić</w:t>
      </w:r>
      <w:proofErr w:type="spellEnd"/>
      <w:r w:rsidRPr="005D1009">
        <w:t xml:space="preserve"> </w:t>
      </w:r>
      <w:proofErr w:type="spellStart"/>
      <w:r w:rsidRPr="005D1009">
        <w:t>Nemec</w:t>
      </w:r>
      <w:proofErr w:type="spellEnd"/>
      <w:r w:rsidRPr="005D1009">
        <w:t xml:space="preserve">, kao stečajnom sucu u predmetu u povodu zahtjeva Financijske agencije Regionalni centar Zagreb, Podružnica Varaždin, Augusta Cesarca 2, Varaždin, za pokretanje skraćenog stečajnog postupka protiv </w:t>
      </w:r>
      <w:r w:rsidRPr="0032340F">
        <w:t>UDRUGA MLADIH ROMA HRVATSKE</w:t>
      </w:r>
      <w:r>
        <w:t xml:space="preserve">, </w:t>
      </w:r>
      <w:proofErr w:type="spellStart"/>
      <w:r w:rsidRPr="0032340F">
        <w:t>Pribislavec</w:t>
      </w:r>
      <w:proofErr w:type="spellEnd"/>
      <w:r>
        <w:t xml:space="preserve">, </w:t>
      </w:r>
      <w:proofErr w:type="spellStart"/>
      <w:r w:rsidRPr="0032340F">
        <w:t>Livadarska</w:t>
      </w:r>
      <w:proofErr w:type="spellEnd"/>
      <w:r w:rsidRPr="0032340F">
        <w:t xml:space="preserve"> 2</w:t>
      </w:r>
      <w:r w:rsidRPr="00174299">
        <w:t xml:space="preserve">, OIB: </w:t>
      </w:r>
      <w:r w:rsidRPr="0032340F">
        <w:t>32486871097</w:t>
      </w:r>
      <w:r w:rsidRPr="005D1009">
        <w:t xml:space="preserve">, </w:t>
      </w:r>
      <w:r>
        <w:t xml:space="preserve"> 13</w:t>
      </w:r>
      <w:r w:rsidRPr="005D1009">
        <w:t>. s</w:t>
      </w:r>
      <w:r>
        <w:t>iječnja 2016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32340F" w:rsidP="0032340F" w:rsidR="0032340F">
      <w:pPr>
        <w:jc w:val="center"/>
      </w:pPr>
    </w:p>
    <w:p w:rsidRDefault="0032340F" w:rsidP="0032340F" w:rsidR="0032340F">
      <w:pPr>
        <w:jc w:val="center"/>
      </w:pPr>
      <w:r>
        <w:t>OGLAS</w:t>
      </w:r>
    </w:p>
    <w:p w:rsidRDefault="0032340F" w:rsidP="0032340F" w:rsidR="0032340F"/>
    <w:p w:rsidRDefault="0032340F" w:rsidP="0032340F" w:rsidR="0032340F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32340F">
        <w:t>UDRUGA MLADIH ROMA HRVATSKE</w:t>
      </w:r>
      <w:r>
        <w:t xml:space="preserve">, </w:t>
      </w:r>
      <w:proofErr w:type="spellStart"/>
      <w:r w:rsidRPr="0032340F">
        <w:t>Pribislavec</w:t>
      </w:r>
      <w:proofErr w:type="spellEnd"/>
      <w:r>
        <w:t xml:space="preserve">, </w:t>
      </w:r>
      <w:proofErr w:type="spellStart"/>
      <w:r w:rsidRPr="0032340F">
        <w:t>Livadarska</w:t>
      </w:r>
      <w:proofErr w:type="spellEnd"/>
      <w:r w:rsidRPr="0032340F">
        <w:t xml:space="preserve"> 2</w:t>
      </w:r>
      <w:r w:rsidRPr="00174299">
        <w:t xml:space="preserve">, OIB: </w:t>
      </w:r>
      <w:r w:rsidRPr="0032340F">
        <w:t>32486871097</w:t>
      </w:r>
      <w:r>
        <w:t xml:space="preserve"> </w:t>
      </w:r>
      <w:r w:rsidRPr="005D1009">
        <w:t xml:space="preserve">iznosi </w:t>
      </w:r>
      <w:r>
        <w:t xml:space="preserve">41.630,66 </w:t>
      </w:r>
      <w:r w:rsidRPr="005D1009">
        <w:t>kn.</w:t>
      </w:r>
    </w:p>
    <w:p w:rsidRDefault="0032340F" w:rsidP="0032340F" w:rsidR="0032340F">
      <w:pPr>
        <w:jc w:val="both"/>
      </w:pPr>
    </w:p>
    <w:p w:rsidRDefault="0032340F" w:rsidP="0032340F" w:rsidR="0032340F">
      <w:pPr>
        <w:jc w:val="both"/>
      </w:pPr>
      <w:r>
        <w:t>2/</w:t>
      </w:r>
      <w:r>
        <w:tab/>
        <w:t xml:space="preserve"> Poziva se </w:t>
      </w:r>
      <w:r w:rsidRPr="004857C4">
        <w:t xml:space="preserve">predsjednik udruge dužnika Kristijan </w:t>
      </w:r>
      <w:proofErr w:type="spellStart"/>
      <w:r w:rsidRPr="004857C4">
        <w:t>Balog</w:t>
      </w:r>
      <w:proofErr w:type="spellEnd"/>
      <w:r w:rsidRPr="004857C4">
        <w:t xml:space="preserve"> iz </w:t>
      </w:r>
      <w:proofErr w:type="spellStart"/>
      <w:r w:rsidR="004857C4">
        <w:t>Pribislavca</w:t>
      </w:r>
      <w:proofErr w:type="spellEnd"/>
      <w:r w:rsidRPr="004857C4">
        <w:t xml:space="preserve">, </w:t>
      </w:r>
      <w:proofErr w:type="spellStart"/>
      <w:r w:rsidR="004857C4" w:rsidRPr="0032340F">
        <w:t>Livadarska</w:t>
      </w:r>
      <w:proofErr w:type="spellEnd"/>
      <w:r w:rsidR="004857C4" w:rsidRPr="0032340F">
        <w:t xml:space="preserve"> 2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2340F" w:rsidP="0032340F" w:rsidR="0032340F">
      <w:pPr>
        <w:jc w:val="both"/>
      </w:pPr>
    </w:p>
    <w:p w:rsidRDefault="0032340F" w:rsidP="0032340F" w:rsidR="0032340F" w:rsidRPr="006A424F">
      <w:pPr>
        <w:jc w:val="both"/>
      </w:pPr>
      <w:r>
        <w:t>3/</w:t>
      </w:r>
      <w:r>
        <w:tab/>
        <w:t xml:space="preserve">Upozorava se </w:t>
      </w:r>
      <w:r w:rsidR="004857C4">
        <w:t>predsjednik udruge</w:t>
      </w:r>
      <w:r>
        <w:t xml:space="preserve">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 xml:space="preserve">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2340F" w:rsidP="0032340F" w:rsidR="0032340F"/>
    <w:p w:rsidRDefault="0032340F" w:rsidP="0032340F" w:rsidR="0032340F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32340F" w:rsidP="0032340F" w:rsidR="0032340F">
      <w:pPr>
        <w:jc w:val="both"/>
        <w:rPr>
          <w:color w:val="000000"/>
        </w:rPr>
      </w:pPr>
      <w:r w:rsidRPr="00421691">
        <w:tab/>
      </w:r>
    </w:p>
    <w:p w:rsidRDefault="0032340F" w:rsidP="0032340F" w:rsidR="0032340F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860</w:t>
      </w:r>
      <w:r w:rsidRPr="005D1009">
        <w:t xml:space="preserve">15 otvoren kod Hrvatske poštanske banke. </w:t>
      </w:r>
    </w:p>
    <w:p w:rsidRDefault="0032340F" w:rsidP="0032340F" w:rsidR="0032340F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32340F" w:rsidP="0032340F" w:rsidR="0032340F">
      <w:pPr>
        <w:jc w:val="both"/>
      </w:pPr>
    </w:p>
    <w:p w:rsidRDefault="0032340F" w:rsidP="0032340F" w:rsidR="0032340F" w:rsidRPr="006A424F">
      <w:pPr>
        <w:jc w:val="center"/>
      </w:pPr>
      <w:r>
        <w:t>U Varaždinu, 13. siječnja 2016.</w:t>
      </w:r>
    </w:p>
    <w:p w:rsidRDefault="0032340F" w:rsidP="0032340F" w:rsidR="0032340F">
      <w:pPr>
        <w:jc w:val="both"/>
      </w:pPr>
    </w:p>
    <w:p w:rsidRDefault="0032340F" w:rsidP="0032340F" w:rsidR="003234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2340F" w:rsidP="0032340F" w:rsidR="0032340F"/>
    <w:p w:rsidRDefault="0032340F" w:rsidP="0032340F" w:rsidR="003234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9D4166" w:rsidR="009D4166"/>
    <w:sectPr w:rsidSect="005C3CB6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709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F24" w:rsidP="0032340F" w:rsidR="00723F24">
      <w:r>
        <w:separator/>
      </w:r>
    </w:p>
  </w:endnote>
  <w:endnote w:id="0" w:type="continuationSeparator">
    <w:p w:rsidRDefault="00723F24" w:rsidP="0032340F" w:rsidR="00723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F24" w:rsidP="0032340F" w:rsidR="00723F24">
      <w:r>
        <w:separator/>
      </w:r>
    </w:p>
  </w:footnote>
  <w:footnote w:id="0" w:type="continuationSeparator">
    <w:p w:rsidRDefault="00723F24" w:rsidP="0032340F" w:rsidR="00723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B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1CA2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B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E1CA2" w:rsidP="00CF7EB7" w:rsidR="00AC0D1D">
    <w:pPr>
      <w:pStyle w:val="Zaglavlje"/>
      <w:jc w:val="right"/>
    </w:pPr>
  </w:p>
  <w:p w:rsidRDefault="00BC027B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CA2" w:rsidR="00AC0D1D">
    <w:pPr>
      <w:pStyle w:val="Zaglavlje"/>
    </w:pPr>
  </w:p>
  <w:p w:rsidRDefault="001E1CA2" w:rsidP="005D1009" w:rsidR="005D1009">
    <w:pPr>
      <w:ind w:firstLine="708" w:left="4956"/>
      <w:jc w:val="center"/>
    </w:pPr>
  </w:p>
  <w:p w:rsidRDefault="00BC027B" w:rsidP="005D1009" w:rsidR="00AC0D1D">
    <w:pPr>
      <w:ind w:firstLine="708" w:left="4956"/>
      <w:jc w:val="center"/>
    </w:pPr>
    <w:r>
      <w:t>Poslovni broj: 4 St-</w:t>
    </w:r>
    <w:r w:rsidR="0032340F">
      <w:t>860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40F"/>
    <w:rsid w:val="001E1CA2"/>
    <w:rsid w:val="0032340F"/>
    <w:rsid w:val="004857C4"/>
    <w:rsid w:val="00723F24"/>
    <w:rsid w:val="009D4166"/>
    <w:rsid w:val="00BC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34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234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2340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2340F"/>
  </w:style>
  <w:style w:styleId="Tekstbalonia" w:type="paragraph">
    <w:name w:val="Balloon Text"/>
    <w:basedOn w:val="Normal"/>
    <w:link w:val="TekstbaloniaChar"/>
    <w:uiPriority w:val="99"/>
    <w:semiHidden/>
    <w:unhideWhenUsed/>
    <w:rsid w:val="00323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340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3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4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CA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1CA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1CA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1CA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34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234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2340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2340F"/>
  </w:style>
  <w:style w:styleId="Tekstbalonia" w:type="paragraph">
    <w:name w:val="Balloon Text"/>
    <w:basedOn w:val="Normal"/>
    <w:link w:val="TekstbaloniaChar"/>
    <w:uiPriority w:val="99"/>
    <w:semiHidden/>
    <w:unhideWhenUsed/>
    <w:rsid w:val="00323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340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3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4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CA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1CA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1CA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1CA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ROMA HRVATSKE</izvorni_sadrzaj>
    <derivirana_varijabla naziv="DomainObject.Predmet.ProtustrankaFormated_1">  UDRUGA MLADIH ROMA HRVATSKE</derivirana_varijabla>
  </DomainObject.Predmet.ProtustrankaFormated>
  <DomainObject.Predmet.ProtustrankaFormatedOIB>
    <izvorni_sadrzaj>  UDRUGA MLADIH ROMA HRVATSKE, OIB 32486871097</izvorni_sadrzaj>
    <derivirana_varijabla naziv="DomainObject.Predmet.ProtustrankaFormatedOIB_1">  UDRUGA MLADIH ROMA HRVATSKE, OIB 32486871097</derivirana_varijabla>
  </DomainObject.Predmet.ProtustrankaFormatedOIB>
  <DomainObject.Predmet.ProtustrankaFormatedWithAdress>
    <izvorni_sadrzaj> UDRUGA MLADIH ROMA HRVATSKE, Livadarska 2, 40000 Pribislavec</izvorni_sadrzaj>
    <derivirana_varijabla naziv="DomainObject.Predmet.ProtustrankaFormatedWithAdress_1"> UDRUGA MLADIH ROMA HRVATSKE, Livadarska 2, 40000 Pribislavec</derivirana_varijabla>
  </DomainObject.Predmet.ProtustrankaFormatedWithAdress>
  <DomainObject.Predmet.ProtustrankaFormatedWithAdressOIB>
    <izvorni_sadrzaj> UDRUGA MLADIH ROMA HRVATSKE, OIB 32486871097, Livadarska 2, 40000 Pribislavec</izvorni_sadrzaj>
    <derivirana_varijabla naziv="DomainObject.Predmet.ProtustrankaFormatedWithAdressOIB_1"> UDRUGA MLADIH ROMA HRVATSKE, OIB 32486871097, Livadarska 2, 40000 Pribislavec</derivirana_varijabla>
  </DomainObject.Predmet.ProtustrankaFormatedWithAdressOIB>
  <DomainObject.Predmet.ProtustrankaWithAdress>
    <izvorni_sadrzaj>UDRUGA MLADIH ROMA HRVATSKE Livadarska 2, 40000 Pribislavec</izvorni_sadrzaj>
    <derivirana_varijabla naziv="DomainObject.Predmet.ProtustrankaWithAdress_1">UDRUGA MLADIH ROMA HRVATSKE Livadarska 2, 40000 Pribislavec</derivirana_varijabla>
  </DomainObject.Predmet.ProtustrankaWithAdress>
  <DomainObject.Predmet.ProtustrankaWithAdressOIB>
    <izvorni_sadrzaj>UDRUGA MLADIH ROMA HRVATSKE, OIB 32486871097, Livadarska 2, 40000 Pribislavec</izvorni_sadrzaj>
    <derivirana_varijabla naziv="DomainObject.Predmet.ProtustrankaWithAdressOIB_1">UDRUGA MLADIH ROMA HRVATSKE, OIB 32486871097, Livadarska 2, 40000 Pribislavec</derivirana_varijabla>
  </DomainObject.Predmet.ProtustrankaWithAdressOIB>
  <DomainObject.Predmet.ProtustrankaNazivFormated>
    <izvorni_sadrzaj>UDRUGA MLADIH ROMA HRVATSKE</izvorni_sadrzaj>
    <derivirana_varijabla naziv="DomainObject.Predmet.ProtustrankaNazivFormated_1">UDRUGA MLADIH ROMA HRVATSKE</derivirana_varijabla>
  </DomainObject.Predmet.ProtustrankaNazivFormated>
  <DomainObject.Predmet.ProtustrankaNazivFormatedOIB>
    <izvorni_sadrzaj>UDRUGA MLADIH ROMA HRVATSKE, OIB 32486871097</izvorni_sadrzaj>
    <derivirana_varijabla naziv="DomainObject.Predmet.ProtustrankaNazivFormatedOIB_1">UDRUGA MLADIH ROMA HRVATSKE, OIB 32486871097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41630.66</izvorni_sadrzaj>
    <derivirana_varijabla naziv="DomainObject.Predmet.TrenutnaVrijednost_1">41630.66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ROMA HRVATSKE</item>
    </izvorni_sadrzaj>
    <derivirana_varijabla naziv="DomainObject.Predmet.ProtuStrankaListFormated_1">
      <item>UDRUGA MLADIH ROMA HRVATSKE</item>
    </derivirana_varijabla>
  </DomainObject.Predmet.ProtuStrankaListFormated>
  <DomainObject.Predmet.ProtuStrankaListFormatedOIB>
    <izvorni_sadrzaj>
      <item>UDRUGA MLADIH ROMA HRVATSKE, OIB 32486871097</item>
    </izvorni_sadrzaj>
    <derivirana_varijabla naziv="DomainObject.Predmet.ProtuStrankaListFormatedOIB_1">
      <item>UDRUGA MLADIH ROMA HRVATSKE, OIB 32486871097</item>
    </derivirana_varijabla>
  </DomainObject.Predmet.ProtuStrankaListFormatedOIB>
  <DomainObject.Predmet.ProtuStrankaListFormatedWithAdress>
    <izvorni_sadrzaj>
      <item>UDRUGA MLADIH ROMA HRVATSKE, Livadarska 2, 40000 Pribislavec</item>
    </izvorni_sadrzaj>
    <derivirana_varijabla naziv="DomainObject.Predmet.ProtuStrankaListFormatedWithAdress_1">
      <item>UDRUGA MLADIH ROMA HRVATSKE, Livadarska 2, 40000 Pribislavec</item>
    </derivirana_varijabla>
  </DomainObject.Predmet.ProtuStrankaListFormatedWithAdress>
  <DomainObject.Predmet.ProtuStrankaListFormatedWithAdressOIB>
    <izvorni_sadrzaj>
      <item>UDRUGA MLADIH ROMA HRVATSKE, OIB 32486871097, Livadarska 2, 40000 Pribislavec</item>
    </izvorni_sadrzaj>
    <derivirana_varijabla naziv="DomainObject.Predmet.ProtuStrankaListFormatedWithAdressOIB_1">
      <item>UDRUGA MLADIH ROMA HRVATSKE, OIB 32486871097, Livadarska 2, 40000 Pribislavec</item>
    </derivirana_varijabla>
  </DomainObject.Predmet.ProtuStrankaListFormatedWithAdressOIB>
  <DomainObject.Predmet.ProtuStrankaListNazivFormated>
    <izvorni_sadrzaj>
      <item>UDRUGA MLADIH ROMA HRVATSKE</item>
    </izvorni_sadrzaj>
    <derivirana_varijabla naziv="DomainObject.Predmet.ProtuStrankaListNazivFormated_1">
      <item>UDRUGA MLADIH ROMA HRVATSKE</item>
    </derivirana_varijabla>
  </DomainObject.Predmet.ProtuStrankaListNazivFormated>
  <DomainObject.Predmet.ProtuStrankaListNazivFormatedOIB>
    <izvorni_sadrzaj>
      <item>UDRUGA MLADIH ROMA HRVATSKE, OIB 32486871097</item>
    </izvorni_sadrzaj>
    <derivirana_varijabla naziv="DomainObject.Predmet.ProtuStrankaListNazivFormatedOIB_1">
      <item>UDRUGA MLADIH ROMA HRVATSKE, OIB 32486871097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ROMA HRVATSKE</izvorni_sadrzaj>
    <derivirana_varijabla naziv="DomainObject.Predmet.ProtustrankaIDrugi_1">UDRUGA MLADIH ROMA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MLADIH ROMA HRVATSKE, OIB 32486871097, Livadarska 2, 40000 Pribislavec</izvorni_sadrzaj>
    <derivirana_varijabla naziv="DomainObject.Predmet.ProtustrankaIDrugiAdressOIB_1">UDRUGA MLADIH ROMA HRVATSKE, OIB 32486871097, Livadarska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ROMA HRVATSKE</item>
      <item>E-oglasna ploča</item>
    </izvorni_sadrzaj>
    <derivirana_varijabla naziv="DomainObject.Predmet.SudioniciListNaziv_1">
      <item>Financijska agencija</item>
      <item>UDRUGA MLADIH ROMA HRVATSKE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MLADIH ROMA HRVATSKE, OIB 32486871097, Livadarska 2,40000 Pribislavec</item>
      <item>E-oglasna ploča</item>
    </izvorni_sadrzaj>
    <derivirana_varijabla naziv="DomainObject.Predmet.SudioniciListAdressOIB_1">
      <item>Financijska agencija, OIB 85821130368, A. Cesarca 2,42000 Varaždin</item>
      <item>UDRUGA MLADIH ROMA HRVATSKE, OIB 32486871097, Livadarska 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32486871097</item>
      <item>, OIB null</item>
    </izvorni_sadrzaj>
    <derivirana_varijabla naziv="DomainObject.Predmet.SudioniciListNazivOIB_1">
      <item>, OIB 85821130368</item>
      <item>, OIB 32486871097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1990</properties:Characters>
  <properties:Lines>49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2016-01-13T09:02:00Z</dcterms:created>
  <dc:creator>Nikolina Jaguljnjak</dc:creator>
  <cp:lastModifiedBy>Nikolina Jaguljnjak</cp:lastModifiedBy>
  <cp:lastPrinted>2016-01-13T09:35:00Z</cp:lastPrinted>
  <dcterms:modified xmlns:xsi="http://www.w3.org/2001/XMLSchema-instance" xsi:type="dcterms:W3CDTF">2016-01-13T09:35:00Z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