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6F3C" w:rsidR="00AE649C" w:rsidP="004F27AE" w:rsidRDefault="000C1299" w14:paraId="94d13c4" w14:textId="94d13c4">
      <w:pPr>
        <w:pStyle w:val="NormaleSPIS"/>
        <w15:collapsed w:val="false"/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1737360</wp:posOffset>
            </wp:positionH>
            <wp:positionV relativeFrom="page">
              <wp:posOffset>601980</wp:posOffset>
            </wp:positionV>
            <wp:extent cx="716280" cy="903175"/>
            <wp:effectExtent l="0" t="0" r="7620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9071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E649C" w:rsidP="000C1299" w:rsidRDefault="000C1299">
      <w:pPr>
        <w:pStyle w:val="NormaleSPIS"/>
        <w:spacing w:after="0"/>
      </w:pPr>
      <w:r>
        <w:t xml:space="preserve">     Republika Hrvatska</w:t>
      </w:r>
    </w:p>
    <w:p w:rsidR="000C1299" w:rsidP="000C1299" w:rsidRDefault="000C1299">
      <w:pPr>
        <w:pStyle w:val="NormaleSPIS"/>
        <w:spacing w:after="0"/>
      </w:pPr>
      <w:r>
        <w:t>Trgovački sud u Bjelovaru</w:t>
      </w:r>
    </w:p>
    <w:p w:rsidR="000C1299" w:rsidP="000C1299" w:rsidRDefault="000C1299">
      <w:pPr>
        <w:pStyle w:val="NormaleSPIS"/>
        <w:spacing w:after="0"/>
        <w:rPr>
          <w:sz w:val="20"/>
          <w:szCs w:val="20"/>
        </w:rPr>
      </w:pPr>
      <w:r w:rsidRPr="000C1299">
        <w:rPr>
          <w:sz w:val="20"/>
          <w:szCs w:val="20"/>
        </w:rPr>
        <w:t>Bjelovar, Šetalište dr.I.Lebovića 42.</w:t>
      </w:r>
    </w:p>
    <w:p w:rsidR="000C1299" w:rsidP="000C1299" w:rsidRDefault="000C1299">
      <w:pPr>
        <w:pStyle w:val="NormaleSPIS"/>
        <w:jc w:val="right"/>
      </w:pPr>
      <w:r>
        <w:t>Poslovni broj:7 St-280/2016-145</w:t>
      </w:r>
    </w:p>
    <w:p w:rsidR="000C1299" w:rsidP="000C1299" w:rsidRDefault="000C1299">
      <w:pPr>
        <w:pStyle w:val="NormaleSPIS"/>
        <w:spacing w:after="0"/>
        <w:jc w:val="right"/>
      </w:pPr>
    </w:p>
    <w:p w:rsidR="000C1299" w:rsidP="000C1299" w:rsidRDefault="000C1299">
      <w:pPr>
        <w:jc w:val="center"/>
      </w:pPr>
      <w:r>
        <w:t>R E P U B L I K A   H R V A T S K A</w:t>
      </w:r>
    </w:p>
    <w:p w:rsidR="000C1299" w:rsidP="000C1299" w:rsidRDefault="000C1299">
      <w:pPr>
        <w:spacing w:after="0"/>
        <w:jc w:val="center"/>
      </w:pPr>
    </w:p>
    <w:p w:rsidR="000C1299" w:rsidP="000C1299" w:rsidRDefault="000C1299">
      <w:pPr>
        <w:spacing w:after="0"/>
        <w:jc w:val="center"/>
      </w:pPr>
      <w:r>
        <w:t>R J E Š E N J E</w:t>
      </w:r>
    </w:p>
    <w:p w:rsidR="000C1299" w:rsidP="000C1299" w:rsidRDefault="000C1299">
      <w:pPr>
        <w:jc w:val="center"/>
      </w:pPr>
    </w:p>
    <w:p w:rsidR="000C1299" w:rsidP="000C1299" w:rsidRDefault="000C1299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 u stečajnom postupku nad stečajnim dužnikom REMUŠ društvo s ograničenom odgovornošću za trgovinu i usluge u stečaju iz Bjelovara, Julija </w:t>
      </w:r>
      <w:proofErr w:type="spellStart"/>
      <w:r>
        <w:t>Haulika</w:t>
      </w:r>
      <w:proofErr w:type="spellEnd"/>
      <w:r>
        <w:t xml:space="preserve"> 24, MBS 010021837, OIB 40833941658, 6. rujna 2019.</w:t>
      </w:r>
    </w:p>
    <w:p w:rsidR="000C1299" w:rsidP="000C1299" w:rsidRDefault="000C1299">
      <w:pPr>
        <w:spacing w:after="0"/>
        <w:ind w:firstLine="720"/>
        <w:jc w:val="both"/>
      </w:pPr>
    </w:p>
    <w:p w:rsidR="000C1299" w:rsidP="000C1299" w:rsidRDefault="000C1299">
      <w:pPr>
        <w:jc w:val="center"/>
      </w:pPr>
      <w:r>
        <w:t>r i j e š i o   j e</w:t>
      </w:r>
    </w:p>
    <w:p w:rsidR="000C1299" w:rsidP="000C1299" w:rsidRDefault="000C1299">
      <w:pPr>
        <w:spacing w:after="0"/>
        <w:jc w:val="center"/>
        <w:rPr>
          <w:b/>
        </w:rPr>
      </w:pPr>
    </w:p>
    <w:p w:rsidR="000C1299" w:rsidP="000C1299" w:rsidRDefault="000C1299">
      <w:pPr>
        <w:jc w:val="both"/>
      </w:pPr>
      <w:r>
        <w:tab/>
        <w:t xml:space="preserve">1.Saziva se završno ročište vjerovnika u ovom stečaju za dan 23. rujna 2019. godine u 09,30 sati u ovom sudu u Bjelovaru,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soba broj 2.</w:t>
      </w:r>
    </w:p>
    <w:p w:rsidR="000C1299" w:rsidP="000C1299" w:rsidRDefault="000C1299">
      <w:pPr>
        <w:jc w:val="both"/>
      </w:pPr>
      <w:r>
        <w:rPr>
          <w:b/>
        </w:rPr>
        <w:tab/>
      </w:r>
      <w:r>
        <w:t>2.Na tom ročištu raspravljati će se o prihvaćanju završnog izvješća stečajnog upravitelja od 1. kolovoza 2019. godine, o prihvaćanju završnog računa stečajnog upravitelja i davanju suglasnosti za završnu diobu i zaključenju stečaja.</w:t>
      </w:r>
    </w:p>
    <w:p w:rsidR="000C1299" w:rsidP="000C1299" w:rsidRDefault="000C1299">
      <w:pPr>
        <w:jc w:val="both"/>
      </w:pPr>
      <w:r>
        <w:tab/>
        <w:t xml:space="preserve">3.Na završno ročište pozivaju se vjerovnici i stečajni upravitelj Branko Valentić. </w:t>
      </w:r>
    </w:p>
    <w:p w:rsidR="000C1299" w:rsidP="000C1299" w:rsidRDefault="000C1299">
      <w:pPr>
        <w:rPr>
          <w:b/>
        </w:rPr>
      </w:pPr>
      <w:r>
        <w:tab/>
        <w:t>4.Ovo rješenje objavit će se na e-oglasnoj ploči ovog suda.</w:t>
      </w:r>
    </w:p>
    <w:p w:rsidR="000C1299" w:rsidP="000C1299" w:rsidRDefault="000C1299">
      <w:pPr>
        <w:spacing w:after="0"/>
        <w:rPr>
          <w:b/>
        </w:rPr>
      </w:pPr>
    </w:p>
    <w:p w:rsidR="000C1299" w:rsidP="000C1299" w:rsidRDefault="000C1299">
      <w:pPr>
        <w:ind w:firstLine="720"/>
        <w:jc w:val="center"/>
      </w:pPr>
      <w:r>
        <w:t>Bjelovar 6. rujna 2019.</w:t>
      </w:r>
    </w:p>
    <w:p w:rsidR="000C1299" w:rsidP="000C1299" w:rsidRDefault="000C129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</w:t>
      </w:r>
      <w:r>
        <w:t xml:space="preserve">      </w:t>
      </w:r>
      <w:bookmarkStart w:name="_GoBack" w:id="0"/>
      <w:bookmarkEnd w:id="0"/>
      <w:r>
        <w:t xml:space="preserve"> Sudac</w:t>
      </w:r>
    </w:p>
    <w:p w:rsidR="000C1299" w:rsidP="000C1299" w:rsidRDefault="000C129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 xml:space="preserve"> </w:t>
      </w:r>
      <w:r>
        <w:t xml:space="preserve">  </w:t>
      </w:r>
      <w:r>
        <w:t xml:space="preserve">   </w:t>
      </w:r>
      <w:r>
        <w:t xml:space="preserve"> Tomislav Mrazović</w:t>
      </w:r>
    </w:p>
    <w:p w:rsidR="000C1299" w:rsidP="000C1299" w:rsidRDefault="000C1299">
      <w:pPr>
        <w:ind w:firstLine="720"/>
        <w:jc w:val="both"/>
      </w:pPr>
    </w:p>
    <w:p w:rsidR="000C1299" w:rsidP="000C1299" w:rsidRDefault="000C1299">
      <w:pPr>
        <w:jc w:val="both"/>
      </w:pPr>
      <w:r>
        <w:t xml:space="preserve">PRAVNA POUKA: Protiv ovog rješenja nije dopuštena posebna žalba. </w:t>
      </w:r>
    </w:p>
    <w:sectPr w:rsidR="000C1299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4602" w:rsidP="00537B78" w:rsidRDefault="00AB4602">
      <w:r>
        <w:separator/>
      </w:r>
    </w:p>
  </w:endnote>
  <w:endnote w:type="continuationSeparator" w:id="0">
    <w:p w:rsidR="00AB4602" w:rsidP="00537B78" w:rsidRDefault="00AB460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4602" w:rsidP="00537B78" w:rsidRDefault="00AB4602">
      <w:r>
        <w:separator/>
      </w:r>
    </w:p>
  </w:footnote>
  <w:footnote w:type="continuationSeparator" w:id="0">
    <w:p w:rsidR="00AB4602" w:rsidP="00537B78" w:rsidRDefault="00AB460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1299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170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St-280/2016-145</izvorni_sadrzaj>
    <derivirana_varijabla naziv="DomainObject.Oznaka_1">St-280/2016-145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</izvorni_sadrzaj>
    <derivirana_varijabla naziv="DomainObject.Predmet.ProtustrankaFormated_1">  REMUŠ društvo s ograničenom odgovornošću za trgovinu i usluge Bjelovar</derivirana_varijabla>
  </DomainObject.Predmet.ProtustrankaFormated>
  <DomainObject.Predmet.ProtustrankaFormatedOIB>
    <izvorni_sadrzaj>  REMUŠ društvo s ograničenom odgovornošću za trgovinu i usluge Bjelovar, OIB 40833941658</izvorni_sadrzaj>
    <derivirana_varijabla naziv="DomainObject.Predmet.ProtustrankaFormatedOIB_1">  REMUŠ društvo s ograničenom odgovornošću za trgovinu i usluge Bjelovar, OIB 40833941658</derivirana_varijabla>
  </DomainObject.Predmet.ProtustrankaFormatedOIB>
  <DomainObject.Predmet.ProtustrankaFormatedWithAdress>
    <izvorni_sadrzaj> REMUŠ društvo s ograničenom odgovornošću za trgovinu i usluge Bjelovar, Julija Haulika 24, 43000 Bjelovar</izvorni_sadrzaj>
    <derivirana_varijabla naziv="DomainObject.Predmet.ProtustrankaFormatedWithAdress_1"> REMUŠ društvo s ograničenom odgovornošću za trgovinu i usluge Bjelovar, Julija Haulika 24, 43000 Bjelovar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</izvorni_sadrzaj>
    <derivirana_varijabla naziv="DomainObject.Predmet.ProtustrankaFormatedWithAdressOIB_1"> REMUŠ društvo s ograničenom odgovornošću za trgovinu i usluge Bjelovar, OIB 40833941658, Julija Haulika 24, 43000 Bjelovar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REMUŠ društvo s ograničenom odgovornošću za trgovinu i usluge Bjelovar</item>
    </izvorni_sadrzaj>
    <derivirana_varijabla naziv="DomainObject.Predmet.ProtuStrankaListFormated_1">
      <item>REMUŠ društvo s ograničenom odgovornošću za trgovinu i usluge Bjelovar</item>
    </derivirana_varijabla>
  </DomainObject.Predmet.ProtuStrankaListFormated>
  <DomainObject.Predmet.ProtuStrankaListFormatedOIB>
    <izvorni_sadrzaj>
      <item>REMUŠ društvo s ograničenom odgovornošću za trgovinu i usluge Bjelovar, OIB 40833941658</item>
    </izvorni_sadrzaj>
    <derivirana_varijabla naziv="DomainObject.Predmet.ProtuStrankaListFormatedOIB_1">
      <item>REMUŠ društvo s ograničenom odgovornošću za trgovinu i usluge Bjelovar, OIB 40833941658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</item>
    </izvorni_sadrzaj>
    <derivirana_varijabla naziv="DomainObject.Predmet.ProtuStrankaListFormatedWithAdress_1">
      <item>REMUŠ društvo s ograničenom odgovornošću za trgovinu i usluge Bjelovar, Julija Haulika 24, 43000 Bjelovar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</item>
    </izvorni_sadrzaj>
    <derivirana_varijabla naziv="DomainObject.Predmet.ProtuStrankaListFormatedWithAdressOIB_1">
      <item>REMUŠ društvo s ograničenom odgovornošću za trgovinu i usluge Bjelovar, OIB 40833941658, Julija Haulika 24, 43000 Bjelovar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>SLAVICA REMUŠ</item>
      <item>ŽUPANIJSKO DRŽAVNO ODVJETNIŠTVO U BJELOVARU</item>
      <item>FINANCIJSKA AGENCIJA, RC ZAGREB</item>
    </izvorni_sadrzaj>
    <derivirana_varijabla naziv="DomainObject.Predmet.OstaliListFormated_1">
      <item>SLAVICA REMUŠ</item>
      <item>ŽUPANIJSKO DRŽAVNO ODVJETNIŠTVO U BJELOVARU</item>
      <item>FINANCIJSKA AGENCIJA, RC ZAGREB</item>
    </derivirana_varijabla>
  </DomainObject.Predmet.OstaliListFormated>
  <DomainObject.Predmet.OstaliListFormatedOIB>
    <izvorni_sadrzaj>
      <item>SLAVICA REMUŠ, OIB 16300955518</item>
      <item>ŽUPANIJSKO DRŽAVNO ODVJETNIŠTVO U BJELOVARU, OIB 86821435474</item>
      <item>FINANCIJSKA AGENCIJA, RC ZAGREB, OIB 85821130368</item>
    </izvorni_sadrzaj>
    <derivirana_varijabla naziv="DomainObject.Predmet.OstaliListFormatedOIB_1">
      <item>SLAVICA REMUŠ, OIB 16300955518</item>
      <item>ŽUPANIJSKO DRŽAVNO ODVJETNIŠTVO U BJELOVARU, OIB 86821435474</item>
      <item>FINANCIJSKA AGENCIJA, RC ZAGREB, OIB 85821130368</item>
    </derivirana_varijabla>
  </DomainObject.Predmet.OstaliListFormatedOIB>
  <DomainObject.Predmet.OstaliListFormatedWithAdress>
    <izvorni_sadrzaj>
      <item>SLAVICA REMUŠ, Ulica Cvjetna 19., 43000 Bjelovar</item>
      <item>ŽUPANIJSKO DRŽAVNO ODVJETNIŠTVO U BJELOVARU</item>
      <item>FINANCIJSKA AGENCIJA, RC ZAGREB</item>
    </izvorni_sadrzaj>
    <derivirana_varijabla naziv="DomainObject.Predmet.OstaliListFormatedWithAdress_1">
      <item>SLAVICA REMUŠ, Ulica Cvjetna 19., 43000 Bjelovar</item>
      <item>ŽUPANIJSKO DRŽAVNO ODVJETNIŠTVO U BJELOVARU</item>
      <item>FINANCIJSKA AGENCIJA, RC ZAGREB</item>
    </derivirana_varijabla>
  </DomainObject.Predmet.OstaliListFormatedWithAdress>
  <DomainObject.Predmet.OstaliListFormatedWithAdressOIB>
    <izvorni_sadrzaj>
      <item>SLAVICA REMUŠ, OIB 16300955518, Ulica Cvjetna 19., 43000 Bjelovar</item>
      <item>ŽUPANIJSKO DRŽAVNO ODVJETNIŠTVO U BJELOVARU, OIB 86821435474</item>
      <item>FINANCIJSKA AGENCIJA, RC ZAGREB, OIB 85821130368</item>
    </izvorni_sadrzaj>
    <derivirana_varijabla naziv="DomainObject.Predmet.OstaliListFormatedWithAdressOIB_1">
      <item>SLAVICA REMUŠ, OIB 16300955518, Ulica Cvjetna 19., 43000 Bjelovar</item>
      <item>ŽUPANIJSKO DRŽAVNO ODVJETNIŠTVO U BJELOVARU, OIB 86821435474</item>
      <item>FINANCIJSKA AGENCIJA, RC ZAGREB, OIB 85821130368</item>
    </derivirana_varijabla>
  </DomainObject.Predmet.OstaliListFormatedWithAdressOIB>
  <DomainObject.Predmet.OstaliListNazivFormated>
    <izvorni_sadrzaj>
      <item>SLAVICA REMUŠ</item>
      <item>ŽUPANIJSKO DRŽAVNO ODVJETNIŠTVO U BJELOVARU</item>
      <item>FINANCIJSKA AGENCIJA, RC ZAGREB</item>
    </izvorni_sadrzaj>
    <derivirana_varijabla naziv="DomainObject.Predmet.OstaliListNazivFormated_1">
      <item>SLAVICA REMUŠ</item>
      <item>ŽUPANIJSKO DRŽAVNO ODVJETNIŠTVO U BJELOVARU</item>
      <item>FINANCIJSKA AGENCIJA, RC ZAGREB</item>
    </derivirana_varijabla>
  </DomainObject.Predmet.OstaliListNazivFormated>
  <DomainObject.Predmet.OstaliListNazivFormatedOIB>
    <izvorni_sadrzaj>
      <item>SLAVICA REMUŠ, OIB 16300955518</item>
      <item>ŽUPANIJSKO DRŽAVNO ODVJETNIŠTVO U BJELOVARU, OIB 86821435474</item>
      <item>FINANCIJSKA AGENCIJA, RC ZAGREB, OIB 85821130368</item>
    </izvorni_sadrzaj>
    <derivirana_varijabla naziv="DomainObject.Predmet.OstaliListNazivFormatedOIB_1">
      <item>SLAVICA REMUŠ, OIB 16300955518</item>
      <item>ŽUPANIJSKO DRŽAVNO ODVJETNIŠTVO U BJELOVARU, OIB 86821435474</item>
      <item>FINANCIJSKA AGENCIJA, RC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2019.</izvorni_sadrzaj>
    <derivirana_varijabla naziv="DomainObject.Datum_1">6. rujna 2019.</derivirana_varijabla>
  </DomainObject.Datum>
  <DomainObject.PoslovniBrojDokumenta>
    <izvorni_sadrzaj>St-280/2016-145</izvorni_sadrzaj>
    <derivirana_varijabla naziv="DomainObject.PoslovniBrojDokumenta_1">St-280/2016-145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  <item>FINANCIJSKA AGENCIJA, RC ZAGREB</item>
    </izvorni_sadrzaj>
    <derivirana_varijabla naziv="DomainObject.Predmet.SudioniciListNaziv_1"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  <item>FINANCIJSKA AGENCIJA, RC ZAGREB</item>
    </derivirana_varijabla>
  </DomainObject.Predmet.SudioniciListNaziv>
  <DomainObject.Predmet.SudioniciListAdressOIB>
    <izvorni_sadrzaj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  <item>FINANCIJSKA AGENCIJA, RC ZAGREB, OIB 85821130368</item>
    </izvorni_sadrzaj>
    <derivirana_varijabla naziv="DomainObject.Predmet.SudioniciListAdressOIB_1"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  <item>FINANCIJSKA AGENCIJA, RC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8BA695-6DE4-45AA-A50C-17BDA48F431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182</properties:Words>
  <properties:Characters>907</properties:Characters>
  <properties:Lines>29</properties:Lines>
  <properties:Paragraphs>16</properties:Paragraphs>
  <properties:TotalTime>2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1148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2019-09-06T10:26:00Z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St-280/2016-145 / Odluka - Dopis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