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fe89" w14:paraId="f10fe89" w:rsidRDefault="00276ED5" w:rsidP="00276ED5" w:rsidR="00276ED5">
      <w:pPr>
        <w15:collapsed w:val="false"/>
      </w:pPr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A900E7">
        <w:t xml:space="preserve">                        1 St-113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A900E7">
        <w:t>MATEDO d.o.o. PITOMAČA, Ljudevita Gaja 23, OIB: 26287325052,</w:t>
      </w:r>
      <w:r>
        <w:t xml:space="preserve"> koji se vodi </w:t>
      </w:r>
      <w:r w:rsidR="00A900E7">
        <w:t>kod ovoga suda pod brojem St-113</w:t>
      </w:r>
      <w:r>
        <w:t>/2015, temeljem odredbe čl. 430.,  431. i 434. Stečajnog zakona (Narodne novine 71/15), objavljuje:</w:t>
      </w:r>
    </w:p>
    <w:p w:rsidRDefault="00276ED5" w:rsidP="00276ED5" w:rsidR="00276ED5">
      <w:r>
        <w:t xml:space="preserve">I. Na dan 28. listopada 2015. dužnik u Očevidniku redoslijeda osnova za plaćanje ime evidentirane neizvršene osnove za plaćanje </w:t>
      </w:r>
      <w:r w:rsidR="00A900E7">
        <w:t>u ukupnom iznosu od 1.473.431,05</w:t>
      </w:r>
      <w:r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A900E7">
        <w:t xml:space="preserve">Željko Sučić iz Pitomače, J. J. </w:t>
      </w:r>
      <w:proofErr w:type="spellStart"/>
      <w:r w:rsidR="00A900E7">
        <w:t>Strosmayera</w:t>
      </w:r>
      <w:proofErr w:type="spellEnd"/>
      <w:r w:rsidR="00A900E7">
        <w:t xml:space="preserve"> 71</w:t>
      </w:r>
      <w:bookmarkStart w:name="_GoBack" w:id="0"/>
      <w:bookmarkEnd w:id="0"/>
      <w:r>
        <w:t>,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76ED5" w:rsidP="00276ED5" w:rsidR="00276ED5">
      <w:r>
        <w:t xml:space="preserve">U Bjelovaru, 4.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276ED5" w:rsidP="00276ED5" w:rsidR="00276ED5">
      <w:pPr>
        <w:pStyle w:val="Bezproreda"/>
      </w:pPr>
      <w:r>
        <w:t>Bjelovar, 4. XI 2015.</w:t>
      </w:r>
    </w:p>
    <w:p w:rsidRDefault="00A900E7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A900E7"/>
    <w:rsid w:val="00A92139"/>
    <w:rsid w:val="00B0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900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00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0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0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0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900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00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0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0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0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St-113/2015-2</izvorni_sadrzaj>
    <derivirana_varijabla naziv="DomainObject.Oznaka_1">St-113/2015-2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St-113/2015</izvorni_sadrzaj>
    <derivirana_varijabla naziv="DomainObject.Predmet.OznakaBroj_1">St-113/2015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MATEDO društvo s ograničenom odgovrnošću za graditeljstvo, poslovanje nekretninama i trgovinu Pitomača</izvorni_sadrzaj>
    <derivirana_varijabla naziv="DomainObject.Predmet.ProtustrankaFormated_1">  MATEDO društvo s ograničenom odgovrnošću za graditeljstvo, poslovanje nekretninama i trgovinu Pitomača</derivirana_varijabla>
  </DomainObject.Predmet.ProtustrankaFormated>
  <DomainObject.Predmet.ProtustrankaFormatedOIB>
    <izvorni_sadrzaj>  MATEDO društvo s ograničenom odgovrnošću za graditeljstvo, poslovanje nekretninama i trgovinu Pitomača, OIB 26287325052</izvorni_sadrzaj>
    <derivirana_varijabla naziv="DomainObject.Predmet.ProtustrankaFormatedOIB_1">  MATEDO društvo s ograničenom odgovrnošću za graditeljstvo, poslovanje nekretninama i trgovinu Pitomača, OIB 26287325052</derivirana_varijabla>
  </DomainObject.Predmet.ProtustrankaFormatedOIB>
  <DomainObject.Predmet.ProtustrankaFormatedWithAdress>
    <izvorni_sadrzaj> MATEDO društvo s ograničenom odgovrnošću za graditeljstvo, poslovanje nekretninama i trgovinu Pitomača, Ljudevita Gaja 23, 33405 Pitomača</izvorni_sadrzaj>
    <derivirana_varijabla naziv="DomainObject.Predmet.ProtustrankaFormatedWithAdress_1"> MATEDO društvo s ograničenom odgovrnošću za graditeljstvo, poslovanje nekretninama i trgovinu Pitomača, Ljudevita Gaja 23, 33405 Pitomača</derivirana_varijabla>
  </DomainObject.Predmet.ProtustrankaFormatedWithAdress>
  <DomainObject.Predmet.ProtustrankaFormatedWithAdressOIB>
    <izvorni_sadrzaj> MATEDO društvo s ograničenom odgovrnošću za graditeljstvo, poslovanje nekretninama i trgovinu Pitomača, OIB 26287325052, Ljudevita Gaja 23, 33405 Pitomača</izvorni_sadrzaj>
    <derivirana_varijabla naziv="DomainObject.Predmet.ProtustrankaFormatedWithAdressOIB_1"> MATEDO društvo s ograničenom odgovrnošću za graditeljstvo, poslovanje nekretninama i trgovinu Pitomača, OIB 26287325052, Ljudevita Gaja 23, 33405 Pitomača</derivirana_varijabla>
  </DomainObject.Predmet.ProtustrankaFormatedWithAdressOIB>
  <DomainObject.Predmet.ProtustrankaWithAdress>
    <izvorni_sadrzaj>MATEDO društvo s ograničenom odgovrnošću za graditeljstvo, poslovanje nekretninama i trgovinu Pitomača Ljudevita Gaja 23, 33405 Pitomača</izvorni_sadrzaj>
    <derivirana_varijabla naziv="DomainObject.Predmet.ProtustrankaWithAdress_1">MATEDO društvo s ograničenom odgovrnošću za graditeljstvo, poslovanje nekretninama i trgovinu Pitomača Ljudevita Gaja 23, 33405 Pitomača</derivirana_varijabla>
  </DomainObject.Predmet.ProtustrankaWithAdress>
  <DomainObject.Predmet.ProtustrankaWithAdressOIB>
    <izvorni_sadrzaj>MATEDO društvo s ograničenom odgovrnošću za graditeljstvo, poslovanje nekretninama i trgovinu Pitomača, OIB 26287325052, Ljudevita Gaja 23, 33405 Pitomača</izvorni_sadrzaj>
    <derivirana_varijabla naziv="DomainObject.Predmet.ProtustrankaWithAdressOIB_1">MATEDO društvo s ograničenom odgovrnošću za graditeljstvo, poslovanje nekretninama i trgovinu Pitomača, OIB 26287325052, Ljudevita Gaja 23, 33405 Pitomača</derivirana_varijabla>
  </DomainObject.Predmet.ProtustrankaWithAdressOIB>
  <DomainObject.Predmet.ProtustrankaNazivFormated>
    <izvorni_sadrzaj>MATEDO društvo s ograničenom odgovrnošću za graditeljstvo, poslovanje nekretninama i trgovinu Pitomača</izvorni_sadrzaj>
    <derivirana_varijabla naziv="DomainObject.Predmet.ProtustrankaNazivFormated_1">MATEDO društvo s ograničenom odgovrnošću za graditeljstvo, poslovanje nekretninama i trgovinu Pitomača</derivirana_varijabla>
  </DomainObject.Predmet.ProtustrankaNazivFormated>
  <DomainObject.Predmet.ProtustrankaNazivFormatedOIB>
    <izvorni_sadrzaj>MATEDO društvo s ograničenom odgovrnošću za graditeljstvo, poslovanje nekretninama i trgovinu Pitomača, OIB 26287325052</izvorni_sadrzaj>
    <derivirana_varijabla naziv="DomainObject.Predmet.ProtustrankaNazivFormatedOIB_1">MATEDO društvo s ograničenom odgovrnošću za graditeljstvo, poslovanje nekretninama i trgovinu Pitomača, OIB 26287325052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MATEDO društvo s ograničenom odgovrnošću za graditeljstvo, poslovanje nekretninama i trgovinu Pitomača</item>
    </izvorni_sadrzaj>
    <derivirana_varijabla naziv="DomainObject.Predmet.ProtuStrankaListFormated_1">
      <item>MATEDO društvo s ograničenom odgovrnošću za graditeljstvo, poslovanje nekretninama i trgovinu Pitomača</item>
    </derivirana_varijabla>
  </DomainObject.Predmet.ProtuStrankaListFormated>
  <DomainObject.Predmet.ProtuStrankaListFormatedOIB>
    <izvorni_sadrzaj>
      <item>MATEDO društvo s ograničenom odgovrnošću za graditeljstvo, poslovanje nekretninama i trgovinu Pitomača, OIB 26287325052</item>
    </izvorni_sadrzaj>
    <derivirana_varijabla naziv="DomainObject.Predmet.ProtuStrankaListFormatedOIB_1">
      <item>MATEDO društvo s ograničenom odgovrnošću za graditeljstvo, poslovanje nekretninama i trgovinu Pitomača, OIB 26287325052</item>
    </derivirana_varijabla>
  </DomainObject.Predmet.ProtuStrankaListFormatedOIB>
  <DomainObject.Predmet.ProtuStrankaListFormatedWithAdress>
    <izvorni_sadrzaj>
      <item>MATEDO društvo s ograničenom odgovrnošću za graditeljstvo, poslovanje nekretninama i trgovinu Pitomača, Ljudevita Gaja 23, 33405 Pitomača</item>
    </izvorni_sadrzaj>
    <derivirana_varijabla naziv="DomainObject.Predmet.ProtuStrankaListFormatedWithAdress_1">
      <item>MATEDO društvo s ograničenom odgovrnošću za graditeljstvo, poslovanje nekretninama i trgovinu Pitomača, Ljudevita Gaja 23, 33405 Pitomača</item>
    </derivirana_varijabla>
  </DomainObject.Predmet.ProtuStrankaListFormatedWithAdress>
  <DomainObject.Predmet.ProtuStrankaListFormatedWithAdressOIB>
    <izvorni_sadrzaj>
      <item>MATEDO društvo s ograničenom odgovrnošću za graditeljstvo, poslovanje nekretninama i trgovinu Pitomača, OIB 26287325052, Ljudevita Gaja 23, 33405 Pitomača</item>
    </izvorni_sadrzaj>
    <derivirana_varijabla naziv="DomainObject.Predmet.ProtuStrankaListFormatedWithAdressOIB_1">
      <item>MATEDO društvo s ograničenom odgovrnošću za graditeljstvo, poslovanje nekretninama i trgovinu Pitomača, OIB 26287325052, Ljudevita Gaja 23, 33405 Pitomača</item>
    </derivirana_varijabla>
  </DomainObject.Predmet.ProtuStrankaListFormatedWithAdressOIB>
  <DomainObject.Predmet.ProtuStrankaListNazivFormated>
    <izvorni_sadrzaj>
      <item>MATEDO društvo s ograničenom odgovrnošću za graditeljstvo, poslovanje nekretninama i trgovinu Pitomača</item>
    </izvorni_sadrzaj>
    <derivirana_varijabla naziv="DomainObject.Predmet.ProtuStrankaListNazivFormated_1">
      <item>MATEDO društvo s ograničenom odgovrnošću za graditeljstvo, poslovanje nekretninama i trgovinu Pitomača</item>
    </derivirana_varijabla>
  </DomainObject.Predmet.ProtuStrankaListNazivFormated>
  <DomainObject.Predmet.ProtuStrankaListNazivFormatedOIB>
    <izvorni_sadrzaj>
      <item>MATEDO društvo s ograničenom odgovrnošću za graditeljstvo, poslovanje nekretninama i trgovinu Pitomača, OIB 26287325052</item>
    </izvorni_sadrzaj>
    <derivirana_varijabla naziv="DomainObject.Predmet.ProtuStrankaListNazivFormatedOIB_1">
      <item>MATEDO društvo s ograničenom odgovrnošću za graditeljstvo, poslovanje nekretninama i trgovinu Pitomača, OIB 26287325052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St-113/2015-2</izvorni_sadrzaj>
    <derivirana_varijabla naziv="DomainObject.PoslovniBrojDokumenta_1">St-113/2015-2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MATEDO društvo s ograničenom odgovrnošću za graditeljstvo, poslovanje nekretninama i trgovinu Pitomača</izvorni_sadrzaj>
    <derivirana_varijabla naziv="DomainObject.Predmet.ProtustrankaIDrugi_1">MATEDO društvo s ograničenom odgovrnošću za graditeljstvo, poslovanje nekretninama i trgovinu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MATEDO društvo s ograničenom odgovrnošću za graditeljstvo, poslovanje nekretninama i trgovinu Pitomača, OIB 26287325052, Ljudevita Gaja 23, 33405 Pitomača</izvorni_sadrzaj>
    <derivirana_varijabla naziv="DomainObject.Predmet.ProtustrankaIDrugiAdressOIB_1">MATEDO društvo s ograničenom odgovrnošću za graditeljstvo, poslovanje nekretninama i trgovinu Pitomača, OIB 26287325052, Ljudevita Gaja 23,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MATEDO društvo s ograničenom odgovrnošću za graditeljstvo, poslovanje nekretninama i trgovinu Pitomača</item>
    </izvorni_sadrzaj>
    <derivirana_varijabla naziv="DomainObject.Predmet.SudioniciListNaziv_1">
      <item>FINA, RC ZAGREB, Podružnica Bjelovar</item>
      <item>MATEDO društvo s ograničenom odgovrnošću za graditeljstvo, poslovanje nekretninama i trgovinu Pitomača</item>
    </derivirana_varijabla>
  </DomainObject.Predmet.SudioniciListNaziv>
  <DomainObject.Predmet.SudioniciListAdressOIB>
    <izvorni_sadrzaj>
      <item>FINA, RC ZAGREB, Podružnica Bjelovar, OIB 85821130368, F. Supila 4,43000 Bjelovar</item>
      <item>MATEDO društvo s ograničenom odgovrnošću za graditeljstvo, poslovanje nekretninama i trgovinu Pitomača, OIB 26287325052, Ljudevita Gaja 23,33405 Pitomača</item>
    </izvorni_sadrzaj>
    <derivirana_varijabla naziv="DomainObject.Predmet.SudioniciListAdressOIB_1">
      <item>FINA, RC ZAGREB, Podružnica Bjelovar, OIB 85821130368, F. Supila 4,43000 Bjelovar</item>
      <item>MATEDO društvo s ograničenom odgovrnošću za graditeljstvo, poslovanje nekretninama i trgovinu Pitomača, OIB 26287325052, Ljudevita Gaja 23,33405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26287325052</item>
    </izvorni_sadrzaj>
    <derivirana_varijabla naziv="DomainObject.Predmet.SudioniciListNazivOIB_1">
      <item>, OIB 85821130368</item>
      <item>, OIB 26287325052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1604</properties:Characters>
  <properties:Lines>34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2015-11-04T13:12:00Z</cp:lastPrinted>
  <dcterms:modified xmlns:xsi="http://www.w3.org/2001/XMLSchema-instance" xsi:type="dcterms:W3CDTF">2015-11-04T13:12:00Z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St-113/2015-2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