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8515" w14:paraId="8958515" w:rsidRDefault="00EA4877" w:rsidP="00EA4877" w:rsidR="00EA4877">
      <w:pPr>
        <w:jc w:val="right"/>
        <w15:collapsed w:val="false"/>
      </w:pPr>
      <w:bookmarkStart w:name="_GoBack" w:id="0"/>
      <w:bookmarkEnd w:id="0"/>
      <w:r>
        <w:t>Poslovni broj: 6 St-1759/18-7</w:t>
      </w:r>
    </w:p>
    <w:p w:rsidRDefault="00EA4877" w:rsidP="00EA4877" w:rsidR="00EA4877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</w:p>
    <w:p w:rsidRDefault="00EA4877" w:rsidP="00EA4877" w:rsidR="00EA4877">
      <w:pPr>
        <w:jc w:val="both"/>
      </w:pPr>
    </w:p>
    <w:p w:rsidRDefault="00EA4877" w:rsidP="00EA4877" w:rsidR="00EA4877">
      <w:pPr>
        <w:ind w:hanging="720" w:left="360"/>
        <w:jc w:val="both"/>
      </w:pPr>
      <w:r>
        <w:t xml:space="preserve">  Republika Hrvatska</w:t>
      </w:r>
    </w:p>
    <w:p w:rsidRDefault="00EA4877" w:rsidP="00EA4877" w:rsidR="00EA487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A4877" w:rsidP="00EA4877" w:rsidR="00EA487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A4877" w:rsidP="00EA4877" w:rsidR="00EA4877">
      <w:pPr>
        <w:jc w:val="both"/>
      </w:pPr>
    </w:p>
    <w:p w:rsidRDefault="00EA4877" w:rsidP="00EA4877" w:rsidR="00EA4877">
      <w:pPr>
        <w:jc w:val="both"/>
      </w:pPr>
    </w:p>
    <w:p w:rsidRDefault="00EA4877" w:rsidP="00EA4877" w:rsidR="00EA4877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EA4877">
        <w:rPr>
          <w:b/>
        </w:rPr>
        <w:t>Lovačko društvo "Dubovac" u likvidaciji, Karlovac, Borlin 57, OIB: 68278537131, registarski broj 04000095</w:t>
      </w:r>
      <w:r w:rsidR="006139EC">
        <w:t xml:space="preserve">, </w:t>
      </w:r>
      <w:r w:rsidR="003B4C28">
        <w:t xml:space="preserve">dana </w:t>
      </w:r>
      <w:r w:rsidR="00EA4877">
        <w:t>4. siječnja 2019. g.</w:t>
      </w:r>
      <w:r w:rsidR="00764F4E">
        <w:t>,</w:t>
      </w:r>
      <w:r w:rsidR="003B4C28">
        <w:t xml:space="preserve"> </w:t>
      </w:r>
      <w:r>
        <w:t xml:space="preserve"> </w:t>
      </w:r>
    </w:p>
    <w:p w:rsidRDefault="00EC52D1" w:rsidP="00702D4E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2E0CAF">
      <w:pPr>
        <w:pStyle w:val="Tijeloteksta"/>
      </w:pPr>
      <w:r>
        <w:tab/>
      </w: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EA4877">
        <w:rPr>
          <w:b/>
        </w:rPr>
        <w:t xml:space="preserve">Lovačko društvo "Dubovac" u likvidaciji, Karlovac, Borlin 57, OIB: 68278537131, registarski broj 04000095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EA4877">
        <w:rPr>
          <w:b/>
        </w:rPr>
        <w:t>1759</w:t>
      </w:r>
      <w:r w:rsidR="00F62CA2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4B4206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</w:t>
      </w:r>
      <w:r w:rsidR="004B4206">
        <w:t>6</w:t>
      </w:r>
      <w:r w:rsidR="00CE2AB1">
        <w:t>.000,00 kn</w:t>
      </w:r>
      <w:r w:rsidR="00365D75">
        <w:t xml:space="preserve">, trošak arhiviranja dokumentacije i ostali troškovi </w:t>
      </w:r>
      <w:r w:rsidR="004B4206">
        <w:t>4</w:t>
      </w:r>
      <w:r w:rsidR="00365D75">
        <w:t xml:space="preserve">.000,00 kn </w:t>
      </w:r>
      <w:r w:rsidR="005C0847">
        <w:t xml:space="preserve"> </w:t>
      </w:r>
      <w:r w:rsidR="00160320">
        <w:t xml:space="preserve">ukupno </w:t>
      </w:r>
      <w:r w:rsidR="004B4206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0260C" w:rsidP="009B61F0" w:rsidR="00B0260C">
      <w:pPr>
        <w:ind w:firstLine="720"/>
        <w:jc w:val="both"/>
      </w:pPr>
    </w:p>
    <w:p w:rsidRDefault="00CE2AB1" w:rsidP="009B61F0" w:rsidR="00CE2AB1">
      <w:pPr>
        <w:jc w:val="both"/>
      </w:pPr>
    </w:p>
    <w:p w:rsidRDefault="009B61F0" w:rsidP="009B61F0" w:rsidR="009B61F0" w:rsidRPr="00F62CA2">
      <w:pPr>
        <w:jc w:val="center"/>
      </w:pPr>
      <w:r w:rsidRPr="00F62CA2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EA4877" w:rsidR="00EA4877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>Predlagatelj</w:t>
      </w:r>
      <w:r w:rsidR="006254AA">
        <w:t xml:space="preserve"> -</w:t>
      </w:r>
      <w:r w:rsidR="00F81165">
        <w:t xml:space="preserve"> </w:t>
      </w:r>
      <w:r w:rsidR="00365D75">
        <w:t>dužnik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EA4877">
        <w:t>9. ožujka</w:t>
      </w:r>
      <w:r w:rsidR="00F62CA2">
        <w:t xml:space="preserve"> 2018</w:t>
      </w:r>
      <w:r w:rsidR="00CE2AB1">
        <w:t>. g.</w:t>
      </w:r>
      <w:r w:rsidRPr="00DD2365">
        <w:t xml:space="preserve"> prijedlog za otvaranje stečajnog postupka nad dužnikom </w:t>
      </w:r>
      <w:r w:rsidR="00EA4877">
        <w:rPr>
          <w:b/>
        </w:rPr>
        <w:t xml:space="preserve">Lovačko društvo "Dubovac" u likvidaciji, Karlovac, Borlin 57, OIB: 68278537131, registarski broj 04000095 </w:t>
      </w:r>
      <w:r w:rsidR="005C0847">
        <w:t xml:space="preserve">navodeći da </w:t>
      </w:r>
      <w:r w:rsidR="00EA4877">
        <w:t>imovina dužnika nije dovoljna za namirenje obveza.</w:t>
      </w:r>
    </w:p>
    <w:p w:rsidRDefault="00CA3856" w:rsidP="00160320" w:rsidR="00EE39F3" w:rsidRPr="00EA4877">
      <w:pPr>
        <w:tabs>
          <w:tab w:pos="4050" w:val="left"/>
        </w:tabs>
        <w:jc w:val="both"/>
        <w:rPr>
          <w:b/>
        </w:rPr>
      </w:pPr>
      <w:r>
        <w:rPr>
          <w:b/>
        </w:rPr>
        <w:t xml:space="preserve"> </w:t>
      </w:r>
    </w:p>
    <w:p w:rsidRDefault="002E20BE" w:rsidP="00EA4877" w:rsidR="00EA4877">
      <w:pPr>
        <w:jc w:val="right"/>
      </w:pPr>
      <w:r>
        <w:lastRenderedPageBreak/>
        <w:tab/>
      </w:r>
      <w:r w:rsidR="00EA4877">
        <w:t>Poslovni broj: 6 St-1759/18-7</w:t>
      </w:r>
    </w:p>
    <w:p w:rsidRDefault="009650C6" w:rsidP="00160320" w:rsidR="009650C6">
      <w:pPr>
        <w:tabs>
          <w:tab w:pos="4050" w:val="left"/>
        </w:tabs>
        <w:jc w:val="both"/>
      </w:pPr>
    </w:p>
    <w:p w:rsidRDefault="00CA3856" w:rsidP="00702D4E" w:rsidR="00512D34">
      <w:pPr>
        <w:ind w:firstLine="720"/>
        <w:jc w:val="both"/>
      </w:pPr>
      <w:r>
        <w:t xml:space="preserve">Dana </w:t>
      </w:r>
      <w:r w:rsidR="00EA4877">
        <w:t>27. prosinca</w:t>
      </w:r>
      <w:r>
        <w:t xml:space="preserve"> 2018. g.</w:t>
      </w:r>
      <w:r w:rsidR="004B4206">
        <w:t xml:space="preserve"> </w:t>
      </w:r>
      <w:r w:rsidR="005C0847">
        <w:t xml:space="preserve">dužnik je dostavio </w:t>
      </w:r>
      <w:r w:rsidR="00EA4877">
        <w:t xml:space="preserve">izvješće o financijsko-gospodarskom stanju dužnika i </w:t>
      </w:r>
      <w:r w:rsidR="002E0CAF">
        <w:t>prokazni popi</w:t>
      </w:r>
      <w:r w:rsidR="00EA4877">
        <w:t>s</w:t>
      </w:r>
      <w:r w:rsidR="002E0CAF">
        <w:t xml:space="preserve"> imovine dužnika od </w:t>
      </w:r>
      <w:r w:rsidR="00EA4877">
        <w:t>24.12.</w:t>
      </w:r>
      <w:r>
        <w:t>2018. g.</w:t>
      </w:r>
      <w:r w:rsidR="002E0CAF">
        <w:t xml:space="preserve"> </w:t>
      </w:r>
      <w:r w:rsidR="00702D4E">
        <w:t xml:space="preserve">ovjerovljen kod javnog bilježnika </w:t>
      </w:r>
      <w:r w:rsidR="00EA4877">
        <w:t>Blanka Žaja iz Karlovca broj OV-5418/18 od 24.12.2018. g.</w:t>
      </w:r>
      <w:r w:rsidR="00702D4E">
        <w:t xml:space="preserve"> </w:t>
      </w:r>
      <w:r w:rsidR="00B0260C">
        <w:t xml:space="preserve">iz kojeg proizlazi da </w:t>
      </w:r>
      <w:r w:rsidR="00702D4E">
        <w:t xml:space="preserve">dužnik nema </w:t>
      </w:r>
      <w:r w:rsidR="00B0260C">
        <w:t xml:space="preserve">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2E0CAF">
        <w:t>je</w:t>
      </w:r>
      <w:r>
        <w:t xml:space="preserve"> dostavi</w:t>
      </w:r>
      <w:r w:rsidR="002E0CAF">
        <w:t>o</w:t>
      </w:r>
      <w:r>
        <w:t xml:space="preserve"> dužnik utvrđeno da dužnik nema imovine iz koje bi se mogli podmiriti troškovi kako prethodnog tako i otvorenog stečajnog postupka te budući da je iz prijedloga </w:t>
      </w:r>
      <w:r w:rsidR="006254AA">
        <w:t>dužnika</w:t>
      </w:r>
      <w:r>
        <w:t xml:space="preserve"> od </w:t>
      </w:r>
      <w:r w:rsidR="00EA4877">
        <w:t>9. ožujka</w:t>
      </w:r>
      <w:r w:rsidR="00CA3856">
        <w:t xml:space="preserve"> 2018. g.</w:t>
      </w:r>
      <w:r>
        <w:t xml:space="preserve"> za otvaranje stečajnog postupka nad dužnikom razvidno da </w:t>
      </w:r>
      <w:r w:rsidR="006254AA">
        <w:t xml:space="preserve">je dužnik nesposoban za plaćanje </w:t>
      </w:r>
      <w:r w:rsidR="00EA4877">
        <w:t xml:space="preserve">te je </w:t>
      </w:r>
      <w:r>
        <w:t>valjalo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4A294A" w:rsidP="004B741D" w:rsidR="004A294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EA4877">
        <w:t>4. siječnja</w:t>
      </w:r>
      <w:r w:rsidR="00D575E6">
        <w:t xml:space="preserve"> 201</w:t>
      </w:r>
      <w:r w:rsidR="00EA4877">
        <w:t>9</w:t>
      </w:r>
      <w:r w:rsidR="00D575E6">
        <w:t>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6254AA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EA4877">
        <w:t>11.2.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857" w:rsidR="00773857">
      <w:r>
        <w:separator/>
      </w:r>
    </w:p>
  </w:endnote>
  <w:endnote w:id="0" w:type="continuationSeparator">
    <w:p w:rsidRDefault="00773857" w:rsidR="00773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857" w:rsidR="00773857">
      <w:r>
        <w:separator/>
      </w:r>
    </w:p>
  </w:footnote>
  <w:footnote w:id="0" w:type="continuationSeparator">
    <w:p w:rsidRDefault="00773857" w:rsidR="007738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0578E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2C38"/>
    <w:rsid w:val="00015125"/>
    <w:rsid w:val="000209AD"/>
    <w:rsid w:val="00025AAA"/>
    <w:rsid w:val="00025E45"/>
    <w:rsid w:val="0003531D"/>
    <w:rsid w:val="0005396D"/>
    <w:rsid w:val="00056A87"/>
    <w:rsid w:val="00064F47"/>
    <w:rsid w:val="0007653A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21A9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0CAF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57191"/>
    <w:rsid w:val="00365D75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A294A"/>
    <w:rsid w:val="004B4206"/>
    <w:rsid w:val="004B741D"/>
    <w:rsid w:val="004C420D"/>
    <w:rsid w:val="004E5065"/>
    <w:rsid w:val="00500BBD"/>
    <w:rsid w:val="00502F33"/>
    <w:rsid w:val="0050578E"/>
    <w:rsid w:val="005126A6"/>
    <w:rsid w:val="00512D34"/>
    <w:rsid w:val="0051651D"/>
    <w:rsid w:val="00521F89"/>
    <w:rsid w:val="00532A58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0C32"/>
    <w:rsid w:val="006235FB"/>
    <w:rsid w:val="006254AA"/>
    <w:rsid w:val="00626EC3"/>
    <w:rsid w:val="0064434C"/>
    <w:rsid w:val="00650423"/>
    <w:rsid w:val="006826C2"/>
    <w:rsid w:val="006837ED"/>
    <w:rsid w:val="006A2408"/>
    <w:rsid w:val="006A56C2"/>
    <w:rsid w:val="006C541C"/>
    <w:rsid w:val="006E44FD"/>
    <w:rsid w:val="006E5AA2"/>
    <w:rsid w:val="006E6779"/>
    <w:rsid w:val="00702D4E"/>
    <w:rsid w:val="00716850"/>
    <w:rsid w:val="007242CD"/>
    <w:rsid w:val="00725641"/>
    <w:rsid w:val="007400A8"/>
    <w:rsid w:val="0074711B"/>
    <w:rsid w:val="00764F4E"/>
    <w:rsid w:val="00770E51"/>
    <w:rsid w:val="00773857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45CB0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96FED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289E"/>
    <w:rsid w:val="00CA3856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2442A"/>
    <w:rsid w:val="00E33E37"/>
    <w:rsid w:val="00E430E2"/>
    <w:rsid w:val="00E55AA4"/>
    <w:rsid w:val="00E73CF8"/>
    <w:rsid w:val="00E76E22"/>
    <w:rsid w:val="00E91BC9"/>
    <w:rsid w:val="00E977C6"/>
    <w:rsid w:val="00EA4877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62CA2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57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57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7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7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7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57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57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7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7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7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18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St-1759/2018</izvorni_sadrzaj>
    <derivirana_varijabla naziv="DomainObject.Predmet.OznakaBroj_1">St-1759/2018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Lovačko društvo DUBOVAC  u likvidaciji</izvorni_sadrzaj>
    <derivirana_varijabla naziv="DomainObject.Predmet.ProtustrankaFormated_1">  Lovačko društvo DUBOVAC  u likvidaciji</derivirana_varijabla>
  </DomainObject.Predmet.ProtustrankaFormated>
  <DomainObject.Predmet.ProtustrankaFormatedOIB>
    <izvorni_sadrzaj>  Lovačko društvo DUBOVAC  u likvidaciji, OIB 68278537131</izvorni_sadrzaj>
    <derivirana_varijabla naziv="DomainObject.Predmet.ProtustrankaFormatedOIB_1">  Lovačko društvo DUBOVAC  u likvidaciji, OIB 68278537131</derivirana_varijabla>
  </DomainObject.Predmet.ProtustrankaFormatedOIB>
  <DomainObject.Predmet.ProtustrankaFormatedWithAdress>
    <izvorni_sadrzaj> Lovačko društvo DUBOVAC  u likvidaciji, Borlin 57, 47000 Karlovac</izvorni_sadrzaj>
    <derivirana_varijabla naziv="DomainObject.Predmet.ProtustrankaFormatedWithAdress_1"> Lovačko društvo DUBOVAC  u likvidaciji, Borlin 57, 47000 Karlovac</derivirana_varijabla>
  </DomainObject.Predmet.ProtustrankaFormatedWithAdress>
  <DomainObject.Predmet.ProtustrankaFormatedWithAdressOIB>
    <izvorni_sadrzaj> Lovačko društvo DUBOVAC  u likvidaciji, OIB 68278537131, Borlin 57, 47000 Karlovac</izvorni_sadrzaj>
    <derivirana_varijabla naziv="DomainObject.Predmet.ProtustrankaFormatedWithAdressOIB_1"> Lovačko društvo DUBOVAC  u likvidaciji, OIB 68278537131, Borlin 57, 47000 Karlovac</derivirana_varijabla>
  </DomainObject.Predmet.ProtustrankaFormatedWithAdressOIB>
  <DomainObject.Predmet.ProtustrankaWithAdress>
    <izvorni_sadrzaj>Lovačko društvo DUBOVAC  u likvidaciji Borlin 57, 47000 Karlovac</izvorni_sadrzaj>
    <derivirana_varijabla naziv="DomainObject.Predmet.ProtustrankaWithAdress_1">Lovačko društvo DUBOVAC  u likvidaciji Borlin 57, 47000 Karlovac</derivirana_varijabla>
  </DomainObject.Predmet.ProtustrankaWithAdress>
  <DomainObject.Predmet.ProtustrankaWithAdressOIB>
    <izvorni_sadrzaj>Lovačko društvo DUBOVAC  u likvidaciji, OIB 68278537131, Borlin 57, 47000 Karlovac</izvorni_sadrzaj>
    <derivirana_varijabla naziv="DomainObject.Predmet.ProtustrankaWithAdressOIB_1">Lovačko društvo DUBOVAC  u likvidaciji, OIB 68278537131, Borlin 57, 47000 Karlovac</derivirana_varijabla>
  </DomainObject.Predmet.ProtustrankaWithAdressOIB>
  <DomainObject.Predmet.ProtustrankaNazivFormated>
    <izvorni_sadrzaj>Lovačko društvo DUBOVAC  u likvidaciji</izvorni_sadrzaj>
    <derivirana_varijabla naziv="DomainObject.Predmet.ProtustrankaNazivFormated_1">Lovačko društvo DUBOVAC  u likvidaciji</derivirana_varijabla>
  </DomainObject.Predmet.ProtustrankaNazivFormated>
  <DomainObject.Predmet.ProtustrankaNazivFormatedOIB>
    <izvorni_sadrzaj>Lovačko društvo DUBOVAC  u likvidaciji, OIB 68278537131</izvorni_sadrzaj>
    <derivirana_varijabla naziv="DomainObject.Predmet.ProtustrankaNazivFormatedOIB_1">Lovačko društvo DUBOVAC  u likvidaciji, OIB 68278537131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Uđbinac</izvorni_sadrzaj>
    <derivirana_varijabla naziv="DomainObject.Predmet.StrankaFormated_1">  Ivan Uđbinac</derivirana_varijabla>
  </DomainObject.Predmet.StrankaFormated>
  <DomainObject.Predmet.StrankaFormatedOIB>
    <izvorni_sadrzaj>  Ivan Uđbinac, OIB 13862845625</izvorni_sadrzaj>
    <derivirana_varijabla naziv="DomainObject.Predmet.StrankaFormatedOIB_1">  Ivan Uđbinac, OIB 13862845625</derivirana_varijabla>
  </DomainObject.Predmet.StrankaFormatedOIB>
  <DomainObject.Predmet.StrankaFormatedWithAdress>
    <izvorni_sadrzaj> Ivan Uđbinac, Miroslava Krleže 2B, 47000 Karlovac</izvorni_sadrzaj>
    <derivirana_varijabla naziv="DomainObject.Predmet.StrankaFormatedWithAdress_1"> Ivan Uđbinac, Miroslava Krleže 2B, 47000 Karlovac</derivirana_varijabla>
  </DomainObject.Predmet.StrankaFormatedWithAdress>
  <DomainObject.Predmet.StrankaFormatedWithAdressOIB>
    <izvorni_sadrzaj> Ivan Uđbinac, OIB 13862845625, Miroslava Krleže 2B, 47000 Karlovac</izvorni_sadrzaj>
    <derivirana_varijabla naziv="DomainObject.Predmet.StrankaFormatedWithAdressOIB_1"> Ivan Uđbinac, OIB 13862845625, Miroslava Krleže 2B, 47000 Karlovac</derivirana_varijabla>
  </DomainObject.Predmet.StrankaFormatedWithAdressOIB>
  <DomainObject.Predmet.StrankaWithAdress>
    <izvorni_sadrzaj>Ivan Uđbinac Miroslava Krleže 2B,47000 Karlovac</izvorni_sadrzaj>
    <derivirana_varijabla naziv="DomainObject.Predmet.StrankaWithAdress_1">Ivan Uđbinac Miroslava Krleže 2B,47000 Karlovac</derivirana_varijabla>
  </DomainObject.Predmet.StrankaWithAdress>
  <DomainObject.Predmet.StrankaWithAdressOIB>
    <izvorni_sadrzaj>Ivan Uđbinac, OIB 13862845625, Miroslava Krleže 2B,47000 Karlovac</izvorni_sadrzaj>
    <derivirana_varijabla naziv="DomainObject.Predmet.StrankaWithAdressOIB_1">Ivan Uđbinac, OIB 13862845625, Miroslava Krleže 2B,47000 Karlovac</derivirana_varijabla>
  </DomainObject.Predmet.StrankaWithAdressOIB>
  <DomainObject.Predmet.StrankaNazivFormated>
    <izvorni_sadrzaj>Ivan Uđbinac</izvorni_sadrzaj>
    <derivirana_varijabla naziv="DomainObject.Predmet.StrankaNazivFormated_1">Ivan Uđbinac</derivirana_varijabla>
  </DomainObject.Predmet.StrankaNazivFormated>
  <DomainObject.Predmet.StrankaNazivFormatedOIB>
    <izvorni_sadrzaj>Ivan Uđbinac, OIB 13862845625</izvorni_sadrzaj>
    <derivirana_varijabla naziv="DomainObject.Predmet.StrankaNazivFormatedOIB_1">Ivan Uđbinac, OIB 13862845625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Uđbinac</item>
    </izvorni_sadrzaj>
    <derivirana_varijabla naziv="DomainObject.Predmet.StrankaListFormated_1">
      <item>Ivan Uđbinac</item>
    </derivirana_varijabla>
  </DomainObject.Predmet.StrankaListFormated>
  <DomainObject.Predmet.StrankaListFormatedOIB>
    <izvorni_sadrzaj>
      <item>Ivan Uđbinac, OIB 13862845625</item>
    </izvorni_sadrzaj>
    <derivirana_varijabla naziv="DomainObject.Predmet.StrankaListFormatedOIB_1">
      <item>Ivan Uđbinac, OIB 13862845625</item>
    </derivirana_varijabla>
  </DomainObject.Predmet.StrankaListFormatedOIB>
  <DomainObject.Predmet.StrankaListFormatedWithAdress>
    <izvorni_sadrzaj>
      <item>Ivan Uđbinac, Miroslava Krleže 2B, 47000 Karlovac</item>
    </izvorni_sadrzaj>
    <derivirana_varijabla naziv="DomainObject.Predmet.StrankaListFormatedWithAdress_1">
      <item>Ivan Uđbinac, Miroslava Krleže 2B, 47000 Karlovac</item>
    </derivirana_varijabla>
  </DomainObject.Predmet.StrankaListFormatedWithAdress>
  <DomainObject.Predmet.StrankaListFormatedWithAdressOIB>
    <izvorni_sadrzaj>
      <item>Ivan Uđbinac, OIB 13862845625, Miroslava Krleže 2B, 47000 Karlovac</item>
    </izvorni_sadrzaj>
    <derivirana_varijabla naziv="DomainObject.Predmet.StrankaListFormatedWithAdressOIB_1">
      <item>Ivan Uđbinac, OIB 13862845625, Miroslava Krleže 2B, 47000 Karlovac</item>
    </derivirana_varijabla>
  </DomainObject.Predmet.StrankaListFormatedWithAdressOIB>
  <DomainObject.Predmet.StrankaListNazivFormated>
    <izvorni_sadrzaj>
      <item>Ivan Uđbinac</item>
    </izvorni_sadrzaj>
    <derivirana_varijabla naziv="DomainObject.Predmet.StrankaListNazivFormated_1">
      <item>Ivan Uđbinac</item>
    </derivirana_varijabla>
  </DomainObject.Predmet.StrankaListNazivFormated>
  <DomainObject.Predmet.StrankaListNazivFormatedOIB>
    <izvorni_sadrzaj>
      <item>Ivan Uđbinac, OIB 13862845625</item>
    </izvorni_sadrzaj>
    <derivirana_varijabla naziv="DomainObject.Predmet.StrankaListNazivFormatedOIB_1">
      <item>Ivan Uđbinac, OIB 13862845625</item>
    </derivirana_varijabla>
  </DomainObject.Predmet.StrankaListNazivFormatedOIB>
  <DomainObject.Predmet.ProtuStrankaListFormated>
    <izvorni_sadrzaj>
      <item>Lovačko društvo DUBOVAC  u likvidaciji</item>
    </izvorni_sadrzaj>
    <derivirana_varijabla naziv="DomainObject.Predmet.ProtuStrankaListFormated_1">
      <item>Lovačko društvo DUBOVAC  u likvidaciji</item>
    </derivirana_varijabla>
  </DomainObject.Predmet.ProtuStrankaListFormated>
  <DomainObject.Predmet.ProtuStrankaListFormatedOIB>
    <izvorni_sadrzaj>
      <item>Lovačko društvo DUBOVAC  u likvidaciji, OIB 68278537131</item>
    </izvorni_sadrzaj>
    <derivirana_varijabla naziv="DomainObject.Predmet.ProtuStrankaListFormatedOIB_1">
      <item>Lovačko društvo DUBOVAC  u likvidaciji, OIB 68278537131</item>
    </derivirana_varijabla>
  </DomainObject.Predmet.ProtuStrankaListFormatedOIB>
  <DomainObject.Predmet.ProtuStrankaListFormatedWithAdress>
    <izvorni_sadrzaj>
      <item>Lovačko društvo DUBOVAC  u likvidaciji, Borlin 57, 47000 Karlovac</item>
    </izvorni_sadrzaj>
    <derivirana_varijabla naziv="DomainObject.Predmet.ProtuStrankaListFormatedWithAdress_1">
      <item>Lovačko društvo DUBOVAC  u likvidaciji, Borlin 57, 47000 Karlovac</item>
    </derivirana_varijabla>
  </DomainObject.Predmet.ProtuStrankaListFormatedWithAdress>
  <DomainObject.Predmet.ProtuStrankaListFormatedWithAdressOIB>
    <izvorni_sadrzaj>
      <item>Lovačko društvo DUBOVAC  u likvidaciji, OIB 68278537131, Borlin 57, 47000 Karlovac</item>
    </izvorni_sadrzaj>
    <derivirana_varijabla naziv="DomainObject.Predmet.ProtuStrankaListFormatedWithAdressOIB_1">
      <item>Lovačko društvo DUBOVAC  u likvidaciji, OIB 68278537131, Borlin 57, 47000 Karlovac</item>
    </derivirana_varijabla>
  </DomainObject.Predmet.ProtuStrankaListFormatedWithAdressOIB>
  <DomainObject.Predmet.ProtuStrankaListNazivFormated>
    <izvorni_sadrzaj>
      <item>Lovačko društvo DUBOVAC  u likvidaciji</item>
    </izvorni_sadrzaj>
    <derivirana_varijabla naziv="DomainObject.Predmet.ProtuStrankaListNazivFormated_1">
      <item>Lovačko društvo DUBOVAC  u likvidaciji</item>
    </derivirana_varijabla>
  </DomainObject.Predmet.ProtuStrankaListNazivFormated>
  <DomainObject.Predmet.ProtuStrankaListNazivFormatedOIB>
    <izvorni_sadrzaj>
      <item>Lovačko društvo DUBOVAC  u likvidaciji, OIB 68278537131</item>
    </izvorni_sadrzaj>
    <derivirana_varijabla naziv="DomainObject.Predmet.ProtuStrankaListNazivFormatedOIB_1">
      <item>Lovačko društvo DUBOVAC  u likvidaciji, OIB 68278537131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Uđbinac</izvorni_sadrzaj>
    <derivirana_varijabla naziv="DomainObject.Predmet.StrankaIDrugi_1">Ivan Uđbinac</derivirana_varijabla>
  </DomainObject.Predmet.StrankaIDrugi>
  <DomainObject.Predmet.ProtustrankaIDrugi>
    <izvorni_sadrzaj>Lovačko društvo DUBOVAC  u likvidaciji</izvorni_sadrzaj>
    <derivirana_varijabla naziv="DomainObject.Predmet.ProtustrankaIDrugi_1">Lovačko društvo DUBOVAC  u likvidaciji</derivirana_varijabla>
  </DomainObject.Predmet.ProtustrankaIDrugi>
  <DomainObject.Predmet.StrankaIDrugiAdressOIB>
    <izvorni_sadrzaj>Ivan Uđbinac, OIB 13862845625, Miroslava Krleže 2B, 47000 Karlovac</izvorni_sadrzaj>
    <derivirana_varijabla naziv="DomainObject.Predmet.StrankaIDrugiAdressOIB_1">Ivan Uđbinac, OIB 13862845625, Miroslava Krleže 2B, 47000 Karlovac</derivirana_varijabla>
  </DomainObject.Predmet.StrankaIDrugiAdressOIB>
  <DomainObject.Predmet.ProtustrankaIDrugiAdressOIB>
    <izvorni_sadrzaj>Lovačko društvo DUBOVAC  u likvidaciji, OIB 68278537131, Borlin 57, 47000 Karlovac</izvorni_sadrzaj>
    <derivirana_varijabla naziv="DomainObject.Predmet.ProtustrankaIDrugiAdressOIB_1">Lovačko društvo DUBOVAC  u likvidaciji, OIB 68278537131, Borlin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DUBOVAC  u likvidaciji</item>
      <item>Ivan Uđbinac</item>
    </izvorni_sadrzaj>
    <derivirana_varijabla naziv="DomainObject.Predmet.SudioniciListNaziv_1">
      <item>Lovačko društvo DUBOVAC  u likvidaciji</item>
      <item>Ivan Uđbinac</item>
    </derivirana_varijabla>
  </DomainObject.Predmet.SudioniciListNaziv>
  <DomainObject.Predmet.SudioniciListAdressOIB>
    <izvorni_sadrzaj>
      <item>Lovačko društvo DUBOVAC  u likvidaciji, OIB 68278537131, Borlin 57,47000 Karlovac</item>
      <item>Ivan Uđbinac, OIB 13862845625, Miroslava Krleže 2B,47000 Karlovac</item>
    </izvorni_sadrzaj>
    <derivirana_varijabla naziv="DomainObject.Predmet.SudioniciListAdressOIB_1">
      <item>Lovačko društvo DUBOVAC  u likvidaciji, OIB 68278537131, Borlin 57,47000 Karlovac</item>
      <item>Ivan Uđbinac, OIB 13862845625, Miroslava Krleže 2B,47000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68278537131</item>
      <item>, OIB 13862845625</item>
    </izvorni_sadrzaj>
    <derivirana_varijabla naziv="DomainObject.Predmet.SudioniciListNazivOIB_1">
      <item>, OIB 68278537131</item>
      <item>, OIB 13862845625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D4522-FAC6-418F-ACEC-893C9099EE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2583</properties:Characters>
  <properties:Lines>97</properties:Lines>
  <properties:Paragraphs>24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2017-10-25T12:20:00Z</dcterms:created>
  <dc:creator>hermanj</dc:creator>
  <cp:lastModifiedBy>Danijela Sekulić</cp:lastModifiedBy>
  <cp:lastPrinted>2019-01-04T07:19:00Z</cp:lastPrinted>
  <dcterms:modified xmlns:xsi="http://www.w3.org/2001/XMLSchema-instance" xsi:type="dcterms:W3CDTF">2019-01-04T07:20:00Z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PRETHODNOG-DUŽNIK.docx)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