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a561" w14:paraId="37fa561" w:rsidRDefault="008011F6" w:rsidP="008011F6" w:rsidR="008011F6" w:rsidRPr="008011F6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6 St-</w:t>
      </w:r>
      <w:r w:rsidR="00E04A8B">
        <w:rPr>
          <w:rFonts w:hAnsi="Times New Roman" w:ascii="Times New Roman"/>
          <w:sz w:val="24"/>
          <w:szCs w:val="24"/>
        </w:rPr>
        <w:t>1738/16-18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6D488E" w:rsidRPr="008011F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11F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U IME REPUBLIKE HRVATSKE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DF668A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E04A8B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E04A8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04A8B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</w:t>
      </w:r>
      <w:r w:rsidR="00E04A8B" w:rsidRPr="00E04A8B">
        <w:rPr>
          <w:rFonts w:hAnsi="Times New Roman" w:ascii="Times New Roman"/>
          <w:b/>
          <w:sz w:val="24"/>
          <w:szCs w:val="24"/>
        </w:rPr>
        <w:t xml:space="preserve">STRGAR-PLUS j.d.o.o., </w:t>
      </w:r>
      <w:proofErr w:type="spellStart"/>
      <w:r w:rsidR="00E04A8B" w:rsidRPr="00E04A8B">
        <w:rPr>
          <w:rFonts w:hAnsi="Times New Roman" w:ascii="Times New Roman"/>
          <w:b/>
          <w:sz w:val="24"/>
          <w:szCs w:val="24"/>
        </w:rPr>
        <w:t>Ilača</w:t>
      </w:r>
      <w:proofErr w:type="spellEnd"/>
      <w:r w:rsidR="00E04A8B" w:rsidRPr="00E04A8B">
        <w:rPr>
          <w:rFonts w:hAnsi="Times New Roman" w:ascii="Times New Roman"/>
          <w:b/>
          <w:sz w:val="24"/>
          <w:szCs w:val="24"/>
        </w:rPr>
        <w:t>, Stjepana Radića 13, OIB: 49244162324, MBS: 030125854</w:t>
      </w:r>
      <w:r w:rsidRPr="00E04A8B">
        <w:rPr>
          <w:rFonts w:hAnsi="Times New Roman" w:ascii="Times New Roman"/>
          <w:sz w:val="24"/>
          <w:szCs w:val="24"/>
        </w:rPr>
        <w:t xml:space="preserve">, dana </w:t>
      </w:r>
      <w:r w:rsidR="00E04A8B" w:rsidRPr="00E04A8B">
        <w:rPr>
          <w:rFonts w:hAnsi="Times New Roman" w:ascii="Times New Roman"/>
          <w:sz w:val="24"/>
          <w:szCs w:val="24"/>
        </w:rPr>
        <w:t>9. svibnja</w:t>
      </w:r>
      <w:r w:rsidR="00925835" w:rsidRPr="00E04A8B">
        <w:rPr>
          <w:rFonts w:hAnsi="Times New Roman" w:ascii="Times New Roman"/>
          <w:sz w:val="24"/>
          <w:szCs w:val="24"/>
        </w:rPr>
        <w:t xml:space="preserve"> 2017. g.,</w:t>
      </w:r>
    </w:p>
    <w:p w:rsidRDefault="0063768B" w:rsidP="00424FA6" w:rsidR="00F427F2" w:rsidRPr="00DF668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04A8B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DF668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DF668A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DF668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E04A8B">
      <w:pPr>
        <w:pStyle w:val="Bezproreda1"/>
        <w:rPr>
          <w:rFonts w:hAnsi="Times New Roman" w:ascii="Times New Roman"/>
          <w:sz w:val="24"/>
          <w:szCs w:val="24"/>
        </w:rPr>
      </w:pPr>
    </w:p>
    <w:p w:rsidRDefault="00E04A8B" w:rsidP="00E04A8B" w:rsidR="004535C5" w:rsidRPr="00E04A8B">
      <w:pPr>
        <w:pStyle w:val="Odlomakpopisa"/>
        <w:numPr>
          <w:ilvl w:val="0"/>
          <w:numId w:val="16"/>
        </w:numPr>
        <w:tabs>
          <w:tab w:pos="6195" w:val="left"/>
        </w:tabs>
        <w:rPr>
          <w:rFonts w:hAnsi="Times New Roman" w:ascii="Times New Roman"/>
          <w:b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Privremenom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</w:t>
      </w:r>
      <w:r w:rsidR="004535C5" w:rsidRPr="00E04A8B">
        <w:rPr>
          <w:rFonts w:hAnsi="Times New Roman" w:ascii="Times New Roman"/>
          <w:sz w:val="24"/>
          <w:szCs w:val="24"/>
        </w:rPr>
        <w:t>tečajnom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upravitelju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b/>
          <w:sz w:val="24"/>
          <w:szCs w:val="24"/>
        </w:rPr>
        <w:t>Mladenu</w:t>
      </w:r>
      <w:proofErr w:type="spellEnd"/>
      <w:r w:rsidRPr="00E04A8B">
        <w:rPr>
          <w:rFonts w:hAnsi="Times New Roman" w:ascii="Times New Roman"/>
          <w:b/>
          <w:sz w:val="24"/>
          <w:szCs w:val="24"/>
        </w:rPr>
        <w:t xml:space="preserve"> Beljo, </w:t>
      </w:r>
      <w:proofErr w:type="spellStart"/>
      <w:r w:rsidRPr="00E04A8B">
        <w:rPr>
          <w:rFonts w:hAnsi="Times New Roman" w:ascii="Times New Roman"/>
          <w:b/>
          <w:sz w:val="24"/>
          <w:szCs w:val="24"/>
        </w:rPr>
        <w:t>Vinkovci</w:t>
      </w:r>
      <w:proofErr w:type="spellEnd"/>
      <w:r w:rsidRPr="00E04A8B">
        <w:rPr>
          <w:rFonts w:hAnsi="Times New Roman" w:ascii="Times New Roman"/>
          <w:b/>
          <w:sz w:val="24"/>
          <w:szCs w:val="24"/>
        </w:rPr>
        <w:t xml:space="preserve">, A. </w:t>
      </w:r>
      <w:proofErr w:type="spellStart"/>
      <w:r w:rsidRPr="00E04A8B">
        <w:rPr>
          <w:rFonts w:hAnsi="Times New Roman" w:ascii="Times New Roman"/>
          <w:b/>
          <w:sz w:val="24"/>
          <w:szCs w:val="24"/>
        </w:rPr>
        <w:t>Mihanovića</w:t>
      </w:r>
      <w:proofErr w:type="spellEnd"/>
      <w:r w:rsidRPr="00E04A8B">
        <w:rPr>
          <w:rFonts w:hAnsi="Times New Roman" w:ascii="Times New Roman"/>
          <w:b/>
          <w:sz w:val="24"/>
          <w:szCs w:val="24"/>
        </w:rPr>
        <w:t xml:space="preserve"> 1, OIB: 76591147167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odobrava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naknada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stvarnih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troškova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stečajnom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postupku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nad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dužnikom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r w:rsidRPr="00E04A8B">
        <w:rPr>
          <w:rFonts w:hAnsi="Times New Roman" w:ascii="Times New Roman"/>
          <w:b/>
          <w:sz w:val="24"/>
          <w:szCs w:val="24"/>
        </w:rPr>
        <w:t xml:space="preserve">STRGAR-PLUS </w:t>
      </w:r>
      <w:proofErr w:type="spellStart"/>
      <w:r w:rsidRPr="00E04A8B">
        <w:rPr>
          <w:rFonts w:hAnsi="Times New Roman" w:ascii="Times New Roman"/>
          <w:b/>
          <w:sz w:val="24"/>
          <w:szCs w:val="24"/>
        </w:rPr>
        <w:t>j.d.o.o</w:t>
      </w:r>
      <w:proofErr w:type="spellEnd"/>
      <w:r w:rsidRPr="00E04A8B">
        <w:rPr>
          <w:rFonts w:hAnsi="Times New Roman" w:ascii="Times New Roman"/>
          <w:b/>
          <w:sz w:val="24"/>
          <w:szCs w:val="24"/>
        </w:rPr>
        <w:t xml:space="preserve">., </w:t>
      </w:r>
      <w:proofErr w:type="spellStart"/>
      <w:r w:rsidRPr="00E04A8B">
        <w:rPr>
          <w:rFonts w:hAnsi="Times New Roman" w:ascii="Times New Roman"/>
          <w:b/>
          <w:sz w:val="24"/>
          <w:szCs w:val="24"/>
        </w:rPr>
        <w:t>Ilača</w:t>
      </w:r>
      <w:proofErr w:type="spellEnd"/>
      <w:r w:rsidRPr="00E04A8B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E04A8B">
        <w:rPr>
          <w:rFonts w:hAnsi="Times New Roman" w:ascii="Times New Roman"/>
          <w:b/>
          <w:sz w:val="24"/>
          <w:szCs w:val="24"/>
        </w:rPr>
        <w:t>Stjepana</w:t>
      </w:r>
      <w:proofErr w:type="spellEnd"/>
      <w:r w:rsidRPr="00E04A8B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E04A8B">
        <w:rPr>
          <w:rFonts w:hAnsi="Times New Roman" w:ascii="Times New Roman"/>
          <w:b/>
          <w:sz w:val="24"/>
          <w:szCs w:val="24"/>
        </w:rPr>
        <w:t>Radića</w:t>
      </w:r>
      <w:proofErr w:type="spellEnd"/>
      <w:r w:rsidRPr="00E04A8B">
        <w:rPr>
          <w:rFonts w:hAnsi="Times New Roman" w:ascii="Times New Roman"/>
          <w:b/>
          <w:sz w:val="24"/>
          <w:szCs w:val="24"/>
        </w:rPr>
        <w:t xml:space="preserve"> 13, OIB: 49244162324, MBS: 030125854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66096B" w:rsidRPr="00E04A8B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iznosu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170</w:t>
      </w:r>
      <w:proofErr w:type="gramStart"/>
      <w:r>
        <w:rPr>
          <w:rFonts w:hAnsi="Times New Roman" w:ascii="Times New Roman"/>
          <w:sz w:val="24"/>
          <w:szCs w:val="24"/>
        </w:rPr>
        <w:t>,75</w:t>
      </w:r>
      <w:proofErr w:type="gram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kn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neto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>.</w:t>
      </w:r>
    </w:p>
    <w:p w:rsidRDefault="00E04A8B" w:rsidP="00E04A8B" w:rsidR="00E04A8B" w:rsidRPr="00E04A8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3028F7">
        <w:rPr>
          <w:b w:val="false"/>
          <w:sz w:val="24"/>
          <w:szCs w:val="24"/>
        </w:rPr>
        <w:t xml:space="preserve">Nalaže se računovodstvu ovoga suda da </w:t>
      </w:r>
      <w:proofErr w:type="spellStart"/>
      <w:r>
        <w:rPr>
          <w:b w:val="false"/>
          <w:sz w:val="24"/>
          <w:szCs w:val="24"/>
        </w:rPr>
        <w:t>kontovnika</w:t>
      </w:r>
      <w:proofErr w:type="spellEnd"/>
      <w:r>
        <w:rPr>
          <w:b w:val="false"/>
          <w:sz w:val="24"/>
          <w:szCs w:val="24"/>
        </w:rPr>
        <w:t xml:space="preserve"> 8500</w:t>
      </w:r>
      <w:r w:rsidRPr="003028F7">
        <w:rPr>
          <w:b w:val="false"/>
          <w:sz w:val="24"/>
          <w:szCs w:val="24"/>
        </w:rPr>
        <w:t xml:space="preserve"> isplati iznos od </w:t>
      </w:r>
      <w:r>
        <w:rPr>
          <w:sz w:val="24"/>
          <w:szCs w:val="24"/>
        </w:rPr>
        <w:t>170,75</w:t>
      </w:r>
      <w:r w:rsidRPr="003028F7">
        <w:rPr>
          <w:sz w:val="24"/>
          <w:szCs w:val="24"/>
        </w:rPr>
        <w:t xml:space="preserve"> kn neto</w:t>
      </w:r>
      <w:r w:rsidRPr="003028F7">
        <w:rPr>
          <w:b w:val="false"/>
          <w:sz w:val="24"/>
          <w:szCs w:val="24"/>
        </w:rPr>
        <w:t xml:space="preserve"> privremenom stečajnom upravitelju </w:t>
      </w:r>
      <w:r>
        <w:rPr>
          <w:b w:val="false"/>
          <w:sz w:val="24"/>
          <w:szCs w:val="24"/>
        </w:rPr>
        <w:t>Mladenu</w:t>
      </w:r>
      <w:r w:rsidRPr="00E04A8B">
        <w:rPr>
          <w:sz w:val="24"/>
          <w:szCs w:val="24"/>
        </w:rPr>
        <w:t xml:space="preserve"> Beljo, Vinkovci, A. Mihanovića 1, OIB: 76591147167</w:t>
      </w:r>
      <w:r>
        <w:rPr>
          <w:b w:val="false"/>
          <w:sz w:val="24"/>
          <w:szCs w:val="24"/>
        </w:rPr>
        <w:t xml:space="preserve"> </w:t>
      </w:r>
      <w:r w:rsidRPr="003028F7">
        <w:rPr>
          <w:b w:val="false"/>
          <w:sz w:val="24"/>
          <w:szCs w:val="24"/>
        </w:rPr>
        <w:t>na žiro</w:t>
      </w:r>
      <w:r>
        <w:rPr>
          <w:b w:val="false"/>
          <w:sz w:val="24"/>
          <w:szCs w:val="24"/>
        </w:rPr>
        <w:t xml:space="preserve"> broj </w:t>
      </w:r>
      <w:r w:rsidRPr="004535C5">
        <w:rPr>
          <w:sz w:val="24"/>
          <w:szCs w:val="24"/>
        </w:rPr>
        <w:t>HR</w:t>
      </w:r>
      <w:r>
        <w:rPr>
          <w:sz w:val="24"/>
          <w:szCs w:val="24"/>
        </w:rPr>
        <w:t>26 2340 0093 1020 4453 2.</w:t>
      </w:r>
    </w:p>
    <w:p w:rsidRDefault="00E04A8B" w:rsidP="00E04A8B" w:rsidR="00E04A8B" w:rsidRPr="00E04A8B">
      <w:pPr>
        <w:pStyle w:val="Naslov1"/>
        <w:shd w:fill="FFFFFF" w:color="auto" w:val="clear"/>
        <w:spacing w:afterAutospacing="false" w:after="0" w:beforeAutospacing="false" w:before="0"/>
        <w:ind w:left="644"/>
        <w:jc w:val="both"/>
        <w:rPr>
          <w:b w:val="false"/>
          <w:sz w:val="24"/>
          <w:szCs w:val="24"/>
        </w:rPr>
      </w:pPr>
    </w:p>
    <w:p w:rsidRDefault="008524A5" w:rsidP="00E04A8B" w:rsidR="00A10D32" w:rsidRPr="00E04A8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E04A8B">
        <w:rPr>
          <w:sz w:val="24"/>
          <w:szCs w:val="24"/>
        </w:rPr>
        <w:t xml:space="preserve"> </w:t>
      </w:r>
      <w:r w:rsidR="00424FA6" w:rsidRPr="00E04A8B">
        <w:rPr>
          <w:b w:val="false"/>
          <w:sz w:val="24"/>
          <w:szCs w:val="24"/>
        </w:rPr>
        <w:t>Ovo rješenje objaviti će se u izvodu, na mrežnoj stranici e-Oglasna ploč</w:t>
      </w:r>
      <w:r w:rsidR="0066096B" w:rsidRPr="00E04A8B">
        <w:rPr>
          <w:b w:val="false"/>
          <w:sz w:val="24"/>
          <w:szCs w:val="24"/>
        </w:rPr>
        <w:t xml:space="preserve">a Trgovačkog </w:t>
      </w:r>
      <w:r w:rsidR="00424FA6" w:rsidRPr="00E04A8B">
        <w:rPr>
          <w:b w:val="false"/>
          <w:sz w:val="24"/>
          <w:szCs w:val="24"/>
        </w:rPr>
        <w:t>suda u Osijeku (čl. 94 st. 4 SZ).</w:t>
      </w:r>
    </w:p>
    <w:p w:rsidRDefault="008524A5" w:rsidP="008524A5" w:rsidR="008524A5" w:rsidRPr="0066096B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A10D32" w:rsidP="0066096B" w:rsidR="007E448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66096B" w:rsidP="0066096B" w:rsidR="0066096B">
      <w:pPr>
        <w:jc w:val="center"/>
        <w:rPr>
          <w:rFonts w:hAnsi="Times New Roman" w:ascii="Times New Roman"/>
          <w:sz w:val="24"/>
          <w:szCs w:val="24"/>
        </w:rPr>
      </w:pPr>
    </w:p>
    <w:p w:rsidRDefault="008524A5" w:rsidP="00E04A8B" w:rsidR="0038117A" w:rsidRPr="008011F6">
      <w:pPr>
        <w:pStyle w:val="Bezproreda1"/>
        <w:ind w:firstLine="708"/>
        <w:jc w:val="both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E04A8B">
        <w:rPr>
          <w:rFonts w:hAnsi="Times New Roman" w:ascii="Times New Roman"/>
          <w:sz w:val="24"/>
          <w:szCs w:val="24"/>
        </w:rPr>
        <w:t>27</w:t>
      </w:r>
      <w:r w:rsidR="0038117A">
        <w:rPr>
          <w:rFonts w:hAnsi="Times New Roman" w:ascii="Times New Roman"/>
          <w:sz w:val="24"/>
          <w:szCs w:val="24"/>
        </w:rPr>
        <w:t>. travnja</w:t>
      </w:r>
      <w:r>
        <w:rPr>
          <w:rFonts w:hAnsi="Times New Roman" w:ascii="Times New Roman"/>
          <w:sz w:val="24"/>
          <w:szCs w:val="24"/>
        </w:rPr>
        <w:t xml:space="preserve"> 2017. g.</w:t>
      </w:r>
      <w:r w:rsidR="00E04A8B">
        <w:rPr>
          <w:rFonts w:hAnsi="Times New Roman" w:ascii="Times New Roman"/>
          <w:sz w:val="24"/>
          <w:szCs w:val="24"/>
        </w:rPr>
        <w:t xml:space="preserve"> privremeni</w:t>
      </w:r>
      <w:r>
        <w:rPr>
          <w:rFonts w:hAnsi="Times New Roman" w:ascii="Times New Roman"/>
          <w:sz w:val="24"/>
          <w:szCs w:val="24"/>
        </w:rPr>
        <w:t xml:space="preserve"> stečajni upravitelj predložio je da mu se isplati naknada stvarnih troškova</w:t>
      </w:r>
      <w:r w:rsidR="0066096B">
        <w:rPr>
          <w:rFonts w:hAnsi="Times New Roman" w:ascii="Times New Roman"/>
          <w:sz w:val="24"/>
          <w:szCs w:val="24"/>
        </w:rPr>
        <w:t xml:space="preserve"> u iznosu od </w:t>
      </w:r>
      <w:r w:rsidR="00E04A8B">
        <w:rPr>
          <w:rFonts w:hAnsi="Times New Roman" w:ascii="Times New Roman"/>
          <w:sz w:val="24"/>
          <w:szCs w:val="24"/>
        </w:rPr>
        <w:t>170,75</w:t>
      </w:r>
      <w:r w:rsidR="0066096B">
        <w:rPr>
          <w:rFonts w:hAnsi="Times New Roman" w:ascii="Times New Roman"/>
          <w:sz w:val="24"/>
          <w:szCs w:val="24"/>
        </w:rPr>
        <w:t xml:space="preserve"> kn</w:t>
      </w:r>
      <w:r w:rsidR="0038117A">
        <w:rPr>
          <w:rFonts w:hAnsi="Times New Roman" w:ascii="Times New Roman"/>
          <w:sz w:val="24"/>
          <w:szCs w:val="24"/>
        </w:rPr>
        <w:t xml:space="preserve"> neto</w:t>
      </w:r>
      <w:r w:rsidR="0066096B">
        <w:rPr>
          <w:rFonts w:hAnsi="Times New Roman" w:ascii="Times New Roman"/>
          <w:sz w:val="24"/>
          <w:szCs w:val="24"/>
        </w:rPr>
        <w:t xml:space="preserve"> na ime </w:t>
      </w:r>
      <w:r w:rsidR="00E04A8B">
        <w:rPr>
          <w:rFonts w:hAnsi="Times New Roman" w:ascii="Times New Roman"/>
          <w:sz w:val="24"/>
          <w:szCs w:val="24"/>
        </w:rPr>
        <w:t xml:space="preserve">biljega uz dopis prema MUP-u, DGU, </w:t>
      </w:r>
      <w:proofErr w:type="spellStart"/>
      <w:r w:rsidR="00E04A8B">
        <w:rPr>
          <w:rFonts w:hAnsi="Times New Roman" w:ascii="Times New Roman"/>
          <w:sz w:val="24"/>
          <w:szCs w:val="24"/>
        </w:rPr>
        <w:t>zk</w:t>
      </w:r>
      <w:proofErr w:type="spellEnd"/>
      <w:r w:rsidR="00E04A8B">
        <w:rPr>
          <w:rFonts w:hAnsi="Times New Roman" w:ascii="Times New Roman"/>
          <w:sz w:val="24"/>
          <w:szCs w:val="24"/>
        </w:rPr>
        <w:t xml:space="preserve">. odjelu u ukupnom iznosu od 60,00 kn, poštarina za preporučenu pošiljku prema </w:t>
      </w:r>
      <w:proofErr w:type="spellStart"/>
      <w:r w:rsidR="00E04A8B">
        <w:rPr>
          <w:rFonts w:hAnsi="Times New Roman" w:ascii="Times New Roman"/>
          <w:sz w:val="24"/>
          <w:szCs w:val="24"/>
        </w:rPr>
        <w:t>z.z</w:t>
      </w:r>
      <w:proofErr w:type="spellEnd"/>
      <w:r w:rsidR="00E04A8B">
        <w:rPr>
          <w:rFonts w:hAnsi="Times New Roman" w:ascii="Times New Roman"/>
          <w:sz w:val="24"/>
          <w:szCs w:val="24"/>
        </w:rPr>
        <w:t xml:space="preserve">., MUP-u DGU, </w:t>
      </w:r>
      <w:proofErr w:type="spellStart"/>
      <w:r w:rsidR="00E04A8B">
        <w:rPr>
          <w:rFonts w:hAnsi="Times New Roman" w:ascii="Times New Roman"/>
          <w:sz w:val="24"/>
          <w:szCs w:val="24"/>
        </w:rPr>
        <w:t>zk</w:t>
      </w:r>
      <w:proofErr w:type="spellEnd"/>
      <w:r w:rsidR="00E04A8B">
        <w:rPr>
          <w:rFonts w:hAnsi="Times New Roman" w:ascii="Times New Roman"/>
          <w:sz w:val="24"/>
          <w:szCs w:val="24"/>
        </w:rPr>
        <w:t>. odjelu, Poreznoj upravi i Trgovačkom sudu u Osijeku u ukupnom iznosu od 57,00 kn te naknada za Potvrdu FINE u iznosu od 53,75 kn a što ukupno iznosi 170,75 kn neto.</w:t>
      </w:r>
    </w:p>
    <w:p w:rsidRDefault="0038117A" w:rsidP="008524A5" w:rsidR="0038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04A8B" w:rsidP="00E04A8B" w:rsidR="00E04A8B" w:rsidRPr="008011F6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1738/16-18</w:t>
      </w:r>
    </w:p>
    <w:p w:rsidRDefault="0038117A" w:rsidP="008524A5" w:rsidR="0038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04A8B" w:rsidP="008524A5" w:rsidR="00E04A8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04A8B" w:rsidP="008524A5" w:rsidR="00E04A8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6096B" w:rsidP="0038117A" w:rsidR="00BA58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materijalnu dokumentaciju u spisu (str. </w:t>
      </w:r>
      <w:r w:rsidR="00E04A8B">
        <w:rPr>
          <w:rFonts w:hAnsi="Times New Roman" w:ascii="Times New Roman"/>
          <w:sz w:val="24"/>
          <w:szCs w:val="24"/>
        </w:rPr>
        <w:t>30 i 31</w:t>
      </w:r>
      <w:r>
        <w:rPr>
          <w:rFonts w:hAnsi="Times New Roman" w:ascii="Times New Roman"/>
          <w:sz w:val="24"/>
          <w:szCs w:val="24"/>
        </w:rPr>
        <w:t xml:space="preserve"> spisa)- </w:t>
      </w:r>
      <w:r w:rsidR="00E04A8B">
        <w:rPr>
          <w:rFonts w:hAnsi="Times New Roman" w:ascii="Times New Roman"/>
          <w:sz w:val="24"/>
          <w:szCs w:val="24"/>
        </w:rPr>
        <w:t xml:space="preserve">preslike potvrde preporučene pošiljke, računa </w:t>
      </w:r>
      <w:r>
        <w:rPr>
          <w:rFonts w:hAnsi="Times New Roman" w:ascii="Times New Roman"/>
          <w:sz w:val="24"/>
          <w:szCs w:val="24"/>
        </w:rPr>
        <w:t xml:space="preserve">valjalo je </w:t>
      </w:r>
      <w:r w:rsidR="00133703">
        <w:rPr>
          <w:rFonts w:hAnsi="Times New Roman" w:ascii="Times New Roman"/>
          <w:sz w:val="24"/>
          <w:szCs w:val="24"/>
        </w:rPr>
        <w:t xml:space="preserve">sukladno </w:t>
      </w:r>
      <w:r w:rsidR="00AB006A">
        <w:rPr>
          <w:rFonts w:hAnsi="Times New Roman" w:ascii="Times New Roman"/>
          <w:sz w:val="24"/>
          <w:szCs w:val="24"/>
        </w:rPr>
        <w:t xml:space="preserve">čl. 94 st. 1 i 3 </w:t>
      </w:r>
      <w:r w:rsidR="007E4482">
        <w:rPr>
          <w:rFonts w:hAnsi="Times New Roman" w:ascii="Times New Roman"/>
          <w:sz w:val="24"/>
          <w:szCs w:val="24"/>
        </w:rPr>
        <w:t>Stečajnog zakona (NN 71/15)</w:t>
      </w:r>
      <w:r w:rsidR="00AB006A">
        <w:rPr>
          <w:rFonts w:hAnsi="Times New Roman" w:ascii="Times New Roman"/>
          <w:sz w:val="24"/>
          <w:szCs w:val="24"/>
        </w:rPr>
        <w:t xml:space="preserve"> o</w:t>
      </w:r>
      <w:r w:rsidR="00E04A8B">
        <w:rPr>
          <w:rFonts w:hAnsi="Times New Roman" w:ascii="Times New Roman"/>
          <w:sz w:val="24"/>
          <w:szCs w:val="24"/>
        </w:rPr>
        <w:t>dlučiti kao u izreci</w:t>
      </w:r>
      <w:r w:rsidR="00AB006A">
        <w:rPr>
          <w:rFonts w:hAnsi="Times New Roman" w:ascii="Times New Roman"/>
          <w:sz w:val="24"/>
          <w:szCs w:val="24"/>
        </w:rPr>
        <w:t>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2066CF" w:rsidP="00B07C6A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E04A8B">
        <w:rPr>
          <w:rFonts w:hAnsi="Times New Roman" w:ascii="Times New Roman"/>
          <w:sz w:val="24"/>
          <w:szCs w:val="24"/>
        </w:rPr>
        <w:t>9.</w:t>
      </w:r>
      <w:proofErr w:type="gramEnd"/>
      <w:r w:rsidR="00652E82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04A8B">
        <w:rPr>
          <w:rFonts w:hAnsi="Times New Roman" w:ascii="Times New Roman"/>
          <w:sz w:val="24"/>
          <w:szCs w:val="24"/>
        </w:rPr>
        <w:t>svibnja</w:t>
      </w:r>
      <w:proofErr w:type="spellEnd"/>
      <w:proofErr w:type="gramEnd"/>
      <w:r w:rsidR="00E04A8B">
        <w:rPr>
          <w:rFonts w:hAnsi="Times New Roman" w:ascii="Times New Roman"/>
          <w:sz w:val="24"/>
          <w:szCs w:val="24"/>
        </w:rPr>
        <w:t xml:space="preserve"> </w:t>
      </w:r>
      <w:r w:rsidR="00652E82">
        <w:rPr>
          <w:rFonts w:hAnsi="Times New Roman" w:ascii="Times New Roman"/>
          <w:sz w:val="24"/>
          <w:szCs w:val="24"/>
        </w:rPr>
        <w:t xml:space="preserve">2017. </w:t>
      </w:r>
      <w:proofErr w:type="gramStart"/>
      <w:r w:rsidR="00652E82">
        <w:rPr>
          <w:rFonts w:hAnsi="Times New Roman" w:ascii="Times New Roman"/>
          <w:sz w:val="24"/>
          <w:szCs w:val="24"/>
        </w:rPr>
        <w:t>g</w:t>
      </w:r>
      <w:proofErr w:type="gramEnd"/>
      <w:r w:rsidR="00652E82">
        <w:rPr>
          <w:rFonts w:hAnsi="Times New Roman" w:ascii="Times New Roman"/>
          <w:sz w:val="24"/>
          <w:szCs w:val="24"/>
        </w:rPr>
        <w:t>.</w:t>
      </w:r>
    </w:p>
    <w:p w:rsidRDefault="00133703" w:rsidP="00B07C6A" w:rsidR="00133703" w:rsidRPr="00F427F2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BA58E3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07C6A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7E4482" w:rsidP="002066CF" w:rsidR="007E448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133703">
      <w:pPr>
        <w:pStyle w:val="Bezproreda1"/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e-</w:t>
      </w:r>
      <w:proofErr w:type="spellStart"/>
      <w:r w:rsidRPr="00133703">
        <w:rPr>
          <w:rFonts w:hAnsi="Times New Roman" w:ascii="Times New Roman"/>
          <w:sz w:val="24"/>
          <w:szCs w:val="24"/>
        </w:rPr>
        <w:t>ogl</w:t>
      </w:r>
      <w:proofErr w:type="spellEnd"/>
      <w:r w:rsidRPr="00133703">
        <w:rPr>
          <w:rFonts w:hAnsi="Times New Roman" w:ascii="Times New Roman"/>
          <w:sz w:val="24"/>
          <w:szCs w:val="24"/>
        </w:rPr>
        <w:t>. pl.</w:t>
      </w:r>
      <w:r w:rsidR="00AB006A" w:rsidRPr="00133703">
        <w:rPr>
          <w:rFonts w:hAnsi="Times New Roman" w:ascii="Times New Roman"/>
          <w:sz w:val="24"/>
          <w:szCs w:val="24"/>
        </w:rPr>
        <w:t xml:space="preserve"> uz podnesak</w:t>
      </w:r>
      <w:r w:rsidR="007E4482" w:rsidRPr="0013370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04A8B">
        <w:rPr>
          <w:rFonts w:hAnsi="Times New Roman" w:ascii="Times New Roman"/>
          <w:sz w:val="24"/>
          <w:szCs w:val="24"/>
        </w:rPr>
        <w:t>priv</w:t>
      </w:r>
      <w:proofErr w:type="spellEnd"/>
      <w:r w:rsidR="00E04A8B">
        <w:rPr>
          <w:rFonts w:hAnsi="Times New Roman" w:ascii="Times New Roman"/>
          <w:sz w:val="24"/>
          <w:szCs w:val="24"/>
        </w:rPr>
        <w:t xml:space="preserve">. </w:t>
      </w:r>
      <w:r w:rsidR="00AB006A" w:rsidRPr="00133703">
        <w:rPr>
          <w:rFonts w:hAnsi="Times New Roman" w:ascii="Times New Roman"/>
          <w:sz w:val="24"/>
          <w:szCs w:val="24"/>
        </w:rPr>
        <w:t xml:space="preserve">st. uprav. od </w:t>
      </w:r>
      <w:r w:rsidR="00E04A8B">
        <w:rPr>
          <w:rFonts w:hAnsi="Times New Roman" w:ascii="Times New Roman"/>
          <w:sz w:val="24"/>
          <w:szCs w:val="24"/>
        </w:rPr>
        <w:t>27</w:t>
      </w:r>
      <w:r w:rsidR="0038117A">
        <w:rPr>
          <w:rFonts w:hAnsi="Times New Roman" w:ascii="Times New Roman"/>
          <w:sz w:val="24"/>
          <w:szCs w:val="24"/>
        </w:rPr>
        <w:t>.4.</w:t>
      </w:r>
      <w:r w:rsidR="00133703">
        <w:rPr>
          <w:rFonts w:hAnsi="Times New Roman" w:ascii="Times New Roman"/>
          <w:sz w:val="24"/>
          <w:szCs w:val="24"/>
        </w:rPr>
        <w:t xml:space="preserve">2017. g. s prilogom (str. </w:t>
      </w:r>
      <w:r w:rsidR="00E04A8B">
        <w:rPr>
          <w:rFonts w:hAnsi="Times New Roman" w:ascii="Times New Roman"/>
          <w:sz w:val="24"/>
          <w:szCs w:val="24"/>
        </w:rPr>
        <w:t>28-31</w:t>
      </w:r>
      <w:r w:rsidR="00133703">
        <w:rPr>
          <w:rFonts w:hAnsi="Times New Roman" w:ascii="Times New Roman"/>
          <w:sz w:val="24"/>
          <w:szCs w:val="24"/>
        </w:rPr>
        <w:t xml:space="preserve"> spisa)</w:t>
      </w:r>
    </w:p>
    <w:p w:rsidRDefault="00E04A8B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AA006E" w:rsidRPr="00133703">
        <w:rPr>
          <w:rFonts w:hAnsi="Times New Roman" w:ascii="Times New Roman"/>
          <w:sz w:val="24"/>
          <w:szCs w:val="24"/>
        </w:rPr>
        <w:t xml:space="preserve">st. uprav. </w:t>
      </w:r>
      <w:r>
        <w:rPr>
          <w:rFonts w:hAnsi="Times New Roman" w:ascii="Times New Roman"/>
          <w:sz w:val="24"/>
          <w:szCs w:val="24"/>
        </w:rPr>
        <w:t>Mladen Beljo, Vinkovci, A. Mihanovića 1</w:t>
      </w:r>
    </w:p>
    <w:p w:rsidRDefault="00E04A8B" w:rsidP="002066CF" w:rsidR="00E04A8B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nakon pravomoćnosti</w:t>
      </w:r>
    </w:p>
    <w:p w:rsidRDefault="00E04A8B" w:rsidP="002066CF" w:rsidR="002066CF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K-9.6.</w:t>
      </w:r>
    </w:p>
    <w:p w:rsidRDefault="002066CF" w:rsidP="002066CF" w:rsidR="002066CF" w:rsidRPr="00133703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AB76F6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D3F" w:rsidP="00F427F2" w:rsidR="009A1D3F">
      <w:pPr>
        <w:spacing w:lineRule="auto" w:line="240" w:after="0"/>
      </w:pPr>
      <w:r>
        <w:separator/>
      </w:r>
    </w:p>
  </w:endnote>
  <w:endnote w:id="0" w:type="continuationSeparator">
    <w:p w:rsidRDefault="009A1D3F" w:rsidP="00F427F2" w:rsidR="009A1D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D3F" w:rsidP="00F427F2" w:rsidR="009A1D3F">
      <w:pPr>
        <w:spacing w:lineRule="auto" w:line="240" w:after="0"/>
      </w:pPr>
      <w:r>
        <w:separator/>
      </w:r>
    </w:p>
  </w:footnote>
  <w:footnote w:id="0" w:type="continuationSeparator">
    <w:p w:rsidRDefault="009A1D3F" w:rsidP="00F427F2" w:rsidR="009A1D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F7EB9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59520FB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4407338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73E5"/>
    <w:rsid w:val="00065080"/>
    <w:rsid w:val="000A0E36"/>
    <w:rsid w:val="000D2A5B"/>
    <w:rsid w:val="000D2DDD"/>
    <w:rsid w:val="000F132D"/>
    <w:rsid w:val="000F1B6A"/>
    <w:rsid w:val="001027DC"/>
    <w:rsid w:val="00103414"/>
    <w:rsid w:val="00133703"/>
    <w:rsid w:val="00136638"/>
    <w:rsid w:val="00147EC6"/>
    <w:rsid w:val="00152705"/>
    <w:rsid w:val="001A5B57"/>
    <w:rsid w:val="001B157C"/>
    <w:rsid w:val="001C6383"/>
    <w:rsid w:val="002066CF"/>
    <w:rsid w:val="00215958"/>
    <w:rsid w:val="00246940"/>
    <w:rsid w:val="002700D8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117A"/>
    <w:rsid w:val="003879DF"/>
    <w:rsid w:val="003B450C"/>
    <w:rsid w:val="003C1C2B"/>
    <w:rsid w:val="003E669A"/>
    <w:rsid w:val="003F2E76"/>
    <w:rsid w:val="00404F3C"/>
    <w:rsid w:val="004164EB"/>
    <w:rsid w:val="00417717"/>
    <w:rsid w:val="00424FA6"/>
    <w:rsid w:val="004535C5"/>
    <w:rsid w:val="00467F8B"/>
    <w:rsid w:val="00482C31"/>
    <w:rsid w:val="004D52CC"/>
    <w:rsid w:val="004F2585"/>
    <w:rsid w:val="00506963"/>
    <w:rsid w:val="00512209"/>
    <w:rsid w:val="00512965"/>
    <w:rsid w:val="00540D04"/>
    <w:rsid w:val="00573829"/>
    <w:rsid w:val="00593C2F"/>
    <w:rsid w:val="00594D7A"/>
    <w:rsid w:val="005A583D"/>
    <w:rsid w:val="005D4370"/>
    <w:rsid w:val="005E4C89"/>
    <w:rsid w:val="0063768B"/>
    <w:rsid w:val="00652E82"/>
    <w:rsid w:val="0066096B"/>
    <w:rsid w:val="0066718C"/>
    <w:rsid w:val="00680119"/>
    <w:rsid w:val="00682389"/>
    <w:rsid w:val="00697B15"/>
    <w:rsid w:val="006D488E"/>
    <w:rsid w:val="0071464C"/>
    <w:rsid w:val="00752475"/>
    <w:rsid w:val="00760EDA"/>
    <w:rsid w:val="007B43BB"/>
    <w:rsid w:val="007B7E29"/>
    <w:rsid w:val="007D36C3"/>
    <w:rsid w:val="007E4482"/>
    <w:rsid w:val="007F0A8A"/>
    <w:rsid w:val="008011F6"/>
    <w:rsid w:val="00837290"/>
    <w:rsid w:val="008524A5"/>
    <w:rsid w:val="0086436C"/>
    <w:rsid w:val="00865D1F"/>
    <w:rsid w:val="00876B41"/>
    <w:rsid w:val="008847B6"/>
    <w:rsid w:val="00887529"/>
    <w:rsid w:val="00891726"/>
    <w:rsid w:val="008B41BC"/>
    <w:rsid w:val="008C6C0E"/>
    <w:rsid w:val="008D5E30"/>
    <w:rsid w:val="008D6FC8"/>
    <w:rsid w:val="0090044B"/>
    <w:rsid w:val="00923BDA"/>
    <w:rsid w:val="00925835"/>
    <w:rsid w:val="0093701A"/>
    <w:rsid w:val="009849F0"/>
    <w:rsid w:val="00990647"/>
    <w:rsid w:val="009A0499"/>
    <w:rsid w:val="009A0FA2"/>
    <w:rsid w:val="009A1D3F"/>
    <w:rsid w:val="009A3C05"/>
    <w:rsid w:val="009D4867"/>
    <w:rsid w:val="009F06DF"/>
    <w:rsid w:val="00A012EA"/>
    <w:rsid w:val="00A07C0B"/>
    <w:rsid w:val="00A10D32"/>
    <w:rsid w:val="00A40ED7"/>
    <w:rsid w:val="00A5153D"/>
    <w:rsid w:val="00A601A9"/>
    <w:rsid w:val="00A77371"/>
    <w:rsid w:val="00A855CE"/>
    <w:rsid w:val="00AA006E"/>
    <w:rsid w:val="00AB006A"/>
    <w:rsid w:val="00AB76F6"/>
    <w:rsid w:val="00AC6D07"/>
    <w:rsid w:val="00B071A9"/>
    <w:rsid w:val="00B07C6A"/>
    <w:rsid w:val="00B1188C"/>
    <w:rsid w:val="00B5773C"/>
    <w:rsid w:val="00B712C7"/>
    <w:rsid w:val="00BA09AD"/>
    <w:rsid w:val="00BA58E3"/>
    <w:rsid w:val="00BC2C03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DF668A"/>
    <w:rsid w:val="00DF7EB9"/>
    <w:rsid w:val="00E04A8B"/>
    <w:rsid w:val="00E066C0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F7E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7E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EB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E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E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F7E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7E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EB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E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E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4590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St-1738/2016</izvorni_sadrzaj>
    <derivirana_varijabla naziv="DomainObject.Predmet.OznakaBroj_1">St-1738/2016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STRGAR-PLUS jednostavno društvo s ograničenom odgovornošću za trgovinu i usluge</izvorni_sadrzaj>
    <derivirana_varijabla naziv="DomainObject.Predmet.ProtustrankaFormated_1">  STRGAR-PLUS jednostavno društvo s ograničenom odgovornošću za trgovinu i usluge</derivirana_varijabla>
  </DomainObject.Predmet.ProtustrankaFormated>
  <DomainObject.Predmet.ProtustrankaFormatedOIB>
    <izvorni_sadrzaj>  STRGAR-PLUS jednostavno društvo s ograničenom odgovornošću za trgovinu i usluge, OIB 49244162324</izvorni_sadrzaj>
    <derivirana_varijabla naziv="DomainObject.Predmet.ProtustrankaFormatedOIB_1">  STRGAR-PLUS jednostavno društvo s ograničenom odgovornošću za trgovinu i usluge, OIB 49244162324</derivirana_varijabla>
  </DomainObject.Predmet.ProtustrankaFormatedOIB>
  <DomainObject.Predmet.ProtustrankaFormatedWithAdress>
    <izvorni_sadrzaj> STRGAR-PLUS jednostavno društvo s ograničenom odgovornošću za trgovinu i usluge, Stjepana Radića 13, 32248 Ilača</izvorni_sadrzaj>
    <derivirana_varijabla naziv="DomainObject.Predmet.ProtustrankaFormatedWithAdress_1"> STRGAR-PLUS jednostavno društvo s ograničenom odgovornošću za trgovinu i usluge, Stjepana Radića 13, 32248 Ilača</derivirana_varijabla>
  </DomainObject.Predmet.ProtustrankaFormatedWithAdress>
  <DomainObject.Predmet.ProtustrankaFormatedWithAdressOIB>
    <izvorni_sadrzaj> STRGAR-PLUS jednostavno društvo s ograničenom odgovornošću za trgovinu i usluge, OIB 49244162324, Stjepana Radića 13, 32248 Ilača</izvorni_sadrzaj>
    <derivirana_varijabla naziv="DomainObject.Predmet.ProtustrankaFormatedWithAdressOIB_1"> STRGAR-PLUS jednostavno društvo s ograničenom odgovornošću za trgovinu i usluge, OIB 49244162324, Stjepana Radića 13, 32248 Ilača</derivirana_varijabla>
  </DomainObject.Predmet.ProtustrankaFormatedWithAdressOIB>
  <DomainObject.Predmet.ProtustrankaWithAdress>
    <izvorni_sadrzaj>STRGAR-PLUS jednostavno društvo s ograničenom odgovornošću za trgovinu i usluge Stjepana Radića 13, 32248 Ilača</izvorni_sadrzaj>
    <derivirana_varijabla naziv="DomainObject.Predmet.ProtustrankaWithAdress_1">STRGAR-PLUS jednostavno društvo s ograničenom odgovornošću za trgovinu i usluge Stjepana Radića 13, 32248 Ilača</derivirana_varijabla>
  </DomainObject.Predmet.ProtustrankaWithAdress>
  <DomainObject.Predmet.ProtustrankaWithAdressOIB>
    <izvorni_sadrzaj>STRGAR-PLUS jednostavno društvo s ograničenom odgovornošću za trgovinu i usluge, OIB 49244162324, Stjepana Radića 13, 32248 Ilača</izvorni_sadrzaj>
    <derivirana_varijabla naziv="DomainObject.Predmet.ProtustrankaWithAdressOIB_1">STRGAR-PLUS jednostavno društvo s ograničenom odgovornošću za trgovinu i usluge, OIB 49244162324, Stjepana Radića 13, 32248 Ilača</derivirana_varijabla>
  </DomainObject.Predmet.ProtustrankaWithAdressOIB>
  <DomainObject.Predmet.ProtustrankaNazivFormated>
    <izvorni_sadrzaj>STRGAR-PLUS jednostavno društvo s ograničenom odgovornošću za trgovinu i usluge</izvorni_sadrzaj>
    <derivirana_varijabla naziv="DomainObject.Predmet.ProtustrankaNazivFormated_1">STRGAR-PLUS jednostavno društvo s ograničenom odgovornošću za trgovinu i usluge</derivirana_varijabla>
  </DomainObject.Predmet.ProtustrankaNazivFormated>
  <DomainObject.Predmet.ProtustrankaNazivFormatedOIB>
    <izvorni_sadrzaj>STRGAR-PLUS jednostavno društvo s ograničenom odgovornošću za trgovinu i usluge, OIB 49244162324</izvorni_sadrzaj>
    <derivirana_varijabla naziv="DomainObject.Predmet.ProtustrankaNazivFormatedOIB_1">STRGAR-PLUS jednostavno društvo s ograničenom odgovornošću za trgovinu i usluge, OIB 49244162324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STRGAR-PLUS jednostavno društvo s ograničenom odgovornošću za trgovinu i usluge</item>
    </izvorni_sadrzaj>
    <derivirana_varijabla naziv="DomainObject.Predmet.ProtuStrankaListFormated_1">
      <item>STRGAR-PLUS jednostavno društvo s ograničenom odgovornošću za trgovinu i usluge</item>
    </derivirana_varijabla>
  </DomainObject.Predmet.ProtuStrankaListFormated>
  <DomainObject.Predmet.ProtuStrankaListFormatedOIB>
    <izvorni_sadrzaj>
      <item>STRGAR-PLUS jednostavno društvo s ograničenom odgovornošću za trgovinu i usluge, OIB 49244162324</item>
    </izvorni_sadrzaj>
    <derivirana_varijabla naziv="DomainObject.Predmet.ProtuStrankaListFormatedOIB_1">
      <item>STRGAR-PLUS jednostavno društvo s ograničenom odgovornošću za trgovinu i usluge, OIB 49244162324</item>
    </derivirana_varijabla>
  </DomainObject.Predmet.ProtuStrankaListFormatedOIB>
  <DomainObject.Predmet.ProtuStrankaListFormatedWithAdress>
    <izvorni_sadrzaj>
      <item>STRGAR-PLUS jednostavno društvo s ograničenom odgovornošću za trgovinu i usluge, Stjepana Radića 13, 32248 Ilača</item>
    </izvorni_sadrzaj>
    <derivirana_varijabla naziv="DomainObject.Predmet.ProtuStrankaListFormatedWithAdress_1">
      <item>STRGAR-PLUS jednostavno društvo s ograničenom odgovornošću za trgovinu i usluge, Stjepana Radića 13, 32248 Ilača</item>
    </derivirana_varijabla>
  </DomainObject.Predmet.ProtuStrankaListFormatedWithAdress>
  <DomainObject.Predmet.ProtuStrankaListFormatedWithAdressOIB>
    <izvorni_sadrzaj>
      <item>STRGAR-PLUS jednostavno društvo s ograničenom odgovornošću za trgovinu i usluge, OIB 49244162324, Stjepana Radića 13, 32248 Ilača</item>
    </izvorni_sadrzaj>
    <derivirana_varijabla naziv="DomainObject.Predmet.ProtuStrankaListFormatedWithAdressOIB_1">
      <item>STRGAR-PLUS jednostavno društvo s ograničenom odgovornošću za trgovinu i usluge, OIB 49244162324, Stjepana Radića 13, 32248 Ilača</item>
    </derivirana_varijabla>
  </DomainObject.Predmet.ProtuStrankaListFormatedWithAdressOIB>
  <DomainObject.Predmet.ProtuStrankaListNazivFormated>
    <izvorni_sadrzaj>
      <item>STRGAR-PLUS jednostavno društvo s ograničenom odgovornošću za trgovinu i usluge</item>
    </izvorni_sadrzaj>
    <derivirana_varijabla naziv="DomainObject.Predmet.ProtuStrankaListNazivFormated_1">
      <item>STRGAR-PLUS jednostavno društvo s ograničenom odgovornošću za trgovinu i usluge</item>
    </derivirana_varijabla>
  </DomainObject.Predmet.ProtuStrankaListNazivFormated>
  <DomainObject.Predmet.ProtuStrankaListNazivFormatedOIB>
    <izvorni_sadrzaj>
      <item>STRGAR-PLUS jednostavno društvo s ograničenom odgovornošću za trgovinu i usluge, OIB 49244162324</item>
    </izvorni_sadrzaj>
    <derivirana_varijabla naziv="DomainObject.Predmet.ProtuStrankaListNazivFormatedOIB_1">
      <item>STRGAR-PLUS jednostavno društvo s ograničenom odgovornošću za trgovinu i usluge, OIB 49244162324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STRGAR-PLUS jednostavno društvo s ograničenom odgovornošću za trgovinu i usluge</izvorni_sadrzaj>
    <derivirana_varijabla naziv="DomainObject.Predmet.ProtustrankaIDrugi_1">STRGAR-PLUS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STRGAR-PLUS jednostavno društvo s ograničenom odgovornošću za trgovinu i usluge, OIB 49244162324, Stjepana Radića 13, 32248 Ilača</izvorni_sadrzaj>
    <derivirana_varijabla naziv="DomainObject.Predmet.ProtustrankaIDrugiAdressOIB_1">STRGAR-PLUS jednostavno društvo s ograničenom odgovornošću za trgovinu i usluge, OIB 49244162324, Stjepana Radića 13, 32248 Ilača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STRGAR-PLUS jednostavno društvo s ograničenom odgovornošću za trgovinu i usluge</item>
    </izvorni_sadrzaj>
    <derivirana_varijabla naziv="DomainObject.Predmet.SudioniciListNaziv_1">
      <item>FINA RC OSIJEK</item>
      <item>STRGAR-PLUS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STRGAR-PLUS jednostavno društvo s ograničenom odgovornošću za trgovinu i usluge, OIB 49244162324, Stjepana Radića 13,32248 Ilača</item>
    </izvorni_sadrzaj>
    <derivirana_varijabla naziv="DomainObject.Predmet.SudioniciListAdressOIB_1">
      <item>FINA RC OSIJEK, OIB 85821130368</item>
      <item>STRGAR-PLUS jednostavno društvo s ograničenom odgovornošću za trgovinu i usluge, OIB 49244162324, Stjepana Radića 13,32248 Ilača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49244162324</item>
    </izvorni_sadrzaj>
    <derivirana_varijabla naziv="DomainObject.Predmet.SudioniciListNazivOIB_1">
      <item>, OIB 85821130368</item>
      <item>, OIB 49244162324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377EA-20ED-43DC-A676-8FEC2E9E8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343</properties:Words>
  <properties:Characters>1758</properties:Characters>
  <properties:Lines>127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2017-05-09T06:42:00Z</dcterms:created>
  <dc:creator>Blanka</dc:creator>
  <cp:lastModifiedBy>Danijela Sekulić</cp:lastModifiedBy>
  <cp:lastPrinted>2017-05-09T06:40:00Z</cp:lastPrinted>
  <dcterms:modified xmlns:xsi="http://www.w3.org/2001/XMLSchema-instance" xsi:type="dcterms:W3CDTF">2017-05-09T06:43:00Z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