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551e" w14:paraId="2c0551e" w:rsidRDefault="008E6ED6" w:rsidR="008E6ED6">
      <w:pPr>
        <w15:collapsed w:val="false"/>
      </w:pPr>
      <w:bookmarkStart w:name="_GoBack" w:id="0"/>
      <w:bookmarkEnd w:id="0"/>
    </w:p>
    <w:p w:rsidRDefault="008E6ED6" w:rsidR="008E6ED6"/>
    <w:p w:rsidRDefault="00F401D9" w:rsidR="008E6ED6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>TALNA SLUŽBA U S</w:t>
      </w:r>
      <w:r>
        <w:t>LAVONSKOM BRODU</w:t>
      </w:r>
    </w:p>
    <w:p w:rsidRDefault="00CA7BDE" w:rsidR="00CA7BDE">
      <w:r>
        <w:t>Trg pobjede 13</w:t>
      </w:r>
    </w:p>
    <w:p w:rsidRDefault="00CA7BDE" w:rsidR="008044C1">
      <w:pPr>
        <w:rPr>
          <w:b/>
        </w:rPr>
      </w:pPr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0A24DF">
        <w:t xml:space="preserve">    </w:t>
      </w:r>
      <w:r w:rsidR="008E6ED6" w:rsidRPr="00670949">
        <w:rPr>
          <w:b/>
        </w:rPr>
        <w:t>Broj: St-</w:t>
      </w:r>
      <w:r w:rsidR="00421F0B">
        <w:rPr>
          <w:b/>
        </w:rPr>
        <w:t>660/2017-5</w:t>
      </w:r>
    </w:p>
    <w:p w:rsidRDefault="005D3177" w:rsidR="005D3177"/>
    <w:p w:rsidRDefault="00315CAC" w:rsidP="00CA7BDE" w:rsidR="0073360D">
      <w:pPr>
        <w:jc w:val="center"/>
        <w:rPr>
          <w:b/>
        </w:rPr>
      </w:pPr>
      <w:r>
        <w:rPr>
          <w:b/>
        </w:rPr>
        <w:t>R E P U B L I K A     H R V A T S K A</w:t>
      </w:r>
    </w:p>
    <w:p w:rsidRDefault="008E6ED6" w:rsidP="00CA7BDE" w:rsidR="005D3177">
      <w:pPr>
        <w:jc w:val="center"/>
      </w:pPr>
      <w:r w:rsidRPr="008E6ED6">
        <w:rPr>
          <w:b/>
        </w:rPr>
        <w:t>R J E Š E N J E</w:t>
      </w:r>
    </w:p>
    <w:p w:rsidRDefault="008E6ED6" w:rsidR="008E6ED6"/>
    <w:p w:rsidRDefault="008E6ED6" w:rsidP="00A25F7F" w:rsidR="00D7716C">
      <w:pPr>
        <w:jc w:val="both"/>
      </w:pPr>
      <w:r>
        <w:tab/>
        <w:t xml:space="preserve">TRGOVAČKI SUD U </w:t>
      </w:r>
      <w:r w:rsidR="00587C13">
        <w:t xml:space="preserve">OSIJEKU STALNA SLUŽBA U </w:t>
      </w:r>
      <w:r>
        <w:t>SLAVONSKOM BRODU, po stečajnom sucu Vesni Vukelić, u postupku</w:t>
      </w:r>
      <w:r w:rsidR="00421F0B">
        <w:t xml:space="preserve"> radi naknadne diobe stečajne mase iza ĐURO ĐAKOVIĆ INDUSTRIJSKA POSTROJENJA d.o.o. u stečaju, sa sjedištem Trg pobjede 13/III Slavonski Brod, OIB 06418236329, nastale iza brisanog subjekta ĐURO ĐAKOVIĆ INDUSTRIJSKA POSTROJENJA d.o.o. u stečaju, </w:t>
      </w:r>
      <w:proofErr w:type="spellStart"/>
      <w:r w:rsidR="00421F0B">
        <w:t>Dr.Mile</w:t>
      </w:r>
      <w:proofErr w:type="spellEnd"/>
      <w:r w:rsidR="00421F0B">
        <w:t xml:space="preserve"> Budaka 1, Slavonski Brod,</w:t>
      </w:r>
      <w:r>
        <w:t xml:space="preserve"> </w:t>
      </w:r>
      <w:r w:rsidR="0013363A">
        <w:t xml:space="preserve"> odlučujući o </w:t>
      </w:r>
      <w:r w:rsidR="000F7195">
        <w:t>nagradi</w:t>
      </w:r>
      <w:r w:rsidR="00E3056B">
        <w:t xml:space="preserve"> za rad članova Odbora</w:t>
      </w:r>
      <w:r w:rsidR="000F7195">
        <w:t xml:space="preserve"> vjerovnika</w:t>
      </w:r>
      <w:r w:rsidR="0013363A">
        <w:t xml:space="preserve">, dana </w:t>
      </w:r>
      <w:r w:rsidR="00421F0B">
        <w:t>20.listopada</w:t>
      </w:r>
      <w:r w:rsidR="00A7437E">
        <w:t xml:space="preserve"> 2017</w:t>
      </w:r>
      <w:r w:rsidR="0013363A">
        <w:t>.g.</w:t>
      </w:r>
    </w:p>
    <w:p w:rsidRDefault="00A25F7F" w:rsidP="00A25F7F" w:rsidR="00A25F7F">
      <w:pPr>
        <w:jc w:val="both"/>
      </w:pPr>
    </w:p>
    <w:p w:rsidRDefault="008E6ED6" w:rsidP="00A25F7F" w:rsidR="00D7716C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846EE8" w:rsidP="00A25F7F" w:rsidR="00846EE8">
      <w:pPr>
        <w:jc w:val="center"/>
        <w:rPr>
          <w:b/>
        </w:rPr>
      </w:pPr>
    </w:p>
    <w:p w:rsidRDefault="00C164A9" w:rsidP="001B7F0D" w:rsidR="00C164A9">
      <w:pPr>
        <w:jc w:val="center"/>
        <w:rPr>
          <w:b/>
        </w:rPr>
      </w:pPr>
    </w:p>
    <w:p w:rsidRDefault="001F372E" w:rsidP="00137D4F" w:rsidR="00E3056B">
      <w:pPr>
        <w:ind w:firstLine="708"/>
        <w:jc w:val="both"/>
      </w:pPr>
      <w:r>
        <w:rPr>
          <w:b/>
        </w:rPr>
        <w:t>I</w:t>
      </w:r>
      <w:r w:rsidR="00E3056B" w:rsidRPr="00E3056B">
        <w:rPr>
          <w:b/>
        </w:rPr>
        <w:t xml:space="preserve"> –</w:t>
      </w:r>
      <w:r w:rsidR="00421F0B">
        <w:t xml:space="preserve"> Članovima</w:t>
      </w:r>
      <w:r w:rsidR="00E3056B">
        <w:t xml:space="preserve"> Odbora vjerovnika </w:t>
      </w:r>
      <w:r w:rsidR="00A7437E">
        <w:t>Mati Stankoviću</w:t>
      </w:r>
      <w:r w:rsidR="00A33D29">
        <w:t xml:space="preserve"> i Zdenku </w:t>
      </w:r>
      <w:proofErr w:type="spellStart"/>
      <w:r w:rsidR="00A33D29">
        <w:t>Soldi</w:t>
      </w:r>
      <w:proofErr w:type="spellEnd"/>
      <w:r w:rsidR="00421F0B">
        <w:t xml:space="preserve"> za sudjelovanje</w:t>
      </w:r>
      <w:r w:rsidR="008627CE">
        <w:t xml:space="preserve"> u radu</w:t>
      </w:r>
      <w:r w:rsidR="00421F0B">
        <w:t xml:space="preserve"> na sjednici Odbora vjerovnika održanoj</w:t>
      </w:r>
      <w:r w:rsidR="00E3056B">
        <w:t xml:space="preserve"> dana </w:t>
      </w:r>
      <w:r w:rsidR="00421F0B">
        <w:t>10.04.2017.g.</w:t>
      </w:r>
      <w:r w:rsidR="00E3056B">
        <w:t>, određuje se</w:t>
      </w:r>
      <w:r w:rsidR="00951058">
        <w:t xml:space="preserve"> svakom članu</w:t>
      </w:r>
      <w:r w:rsidR="00E3056B">
        <w:t xml:space="preserve"> nagrada od </w:t>
      </w:r>
      <w:r w:rsidR="00EA4094">
        <w:t>po</w:t>
      </w:r>
      <w:r w:rsidR="00E3056B">
        <w:t xml:space="preserve"> </w:t>
      </w:r>
      <w:r w:rsidR="00EA4094">
        <w:t>345,00 kn</w:t>
      </w:r>
      <w:r w:rsidR="00951058">
        <w:t xml:space="preserve"> bruto</w:t>
      </w:r>
      <w:r w:rsidR="00E3056B">
        <w:t>.</w:t>
      </w:r>
    </w:p>
    <w:p w:rsidRDefault="00010B2F" w:rsidP="00E3056B" w:rsidR="00E3056B">
      <w:pPr>
        <w:ind w:firstLine="708"/>
        <w:jc w:val="both"/>
      </w:pPr>
      <w:r>
        <w:rPr>
          <w:b/>
        </w:rPr>
        <w:t>I</w:t>
      </w:r>
      <w:r w:rsidR="00137D4F">
        <w:rPr>
          <w:b/>
        </w:rPr>
        <w:t>I</w:t>
      </w:r>
      <w:r w:rsidR="00E3056B" w:rsidRPr="00846EE8">
        <w:rPr>
          <w:b/>
        </w:rPr>
        <w:t xml:space="preserve"> –</w:t>
      </w:r>
      <w:r w:rsidR="00A7437E">
        <w:t xml:space="preserve"> </w:t>
      </w:r>
      <w:r w:rsidR="00EA4094">
        <w:t>Ovlašćuje se stečajni upravitelj stečajne mase po pravomoćnosti ovog rješenja isplatiti članovima Odbora o</w:t>
      </w:r>
      <w:r w:rsidR="00A7437E">
        <w:t xml:space="preserve">dmjerene nagrade </w:t>
      </w:r>
      <w:r w:rsidR="00E3056B">
        <w:t>na teret troškova stečajnog postupka.</w:t>
      </w:r>
    </w:p>
    <w:p w:rsidRDefault="00E3056B" w:rsidP="000F7195" w:rsidR="00E3056B">
      <w:pPr>
        <w:ind w:firstLine="708"/>
        <w:jc w:val="both"/>
      </w:pPr>
    </w:p>
    <w:p w:rsidRDefault="005D3177" w:rsidP="0013363A" w:rsidR="005D3177">
      <w:pPr>
        <w:ind w:firstLine="708"/>
        <w:jc w:val="both"/>
      </w:pPr>
    </w:p>
    <w:p w:rsidRDefault="00C164A9" w:rsidP="00C164A9" w:rsidR="007F4152">
      <w:pPr>
        <w:jc w:val="center"/>
        <w:rPr>
          <w:b/>
        </w:rPr>
      </w:pPr>
      <w:r>
        <w:rPr>
          <w:b/>
        </w:rPr>
        <w:t>Obrazloženje</w:t>
      </w:r>
    </w:p>
    <w:p w:rsidRDefault="00B82694" w:rsidP="00C164A9" w:rsidR="00B82694">
      <w:pPr>
        <w:jc w:val="center"/>
        <w:rPr>
          <w:b/>
        </w:rPr>
      </w:pPr>
    </w:p>
    <w:p w:rsidRDefault="00C164A9" w:rsidP="000F7195" w:rsidR="000F7195">
      <w:pPr>
        <w:jc w:val="both"/>
      </w:pPr>
      <w:r>
        <w:tab/>
      </w:r>
    </w:p>
    <w:p w:rsidRDefault="008B2251" w:rsidP="00E3056B" w:rsidR="003E4846">
      <w:pPr>
        <w:ind w:firstLine="708"/>
        <w:jc w:val="both"/>
      </w:pPr>
      <w:r>
        <w:t>Predsjednik</w:t>
      </w:r>
      <w:r w:rsidR="00E3056B">
        <w:t xml:space="preserve"> Odbora vjerovnika </w:t>
      </w:r>
      <w:r>
        <w:t>Mato Stanković</w:t>
      </w:r>
      <w:r w:rsidR="00E3056B">
        <w:t xml:space="preserve"> pisanim podneskom od </w:t>
      </w:r>
      <w:r w:rsidR="00EA4094">
        <w:t>19.lipnja</w:t>
      </w:r>
      <w:r>
        <w:t xml:space="preserve"> 2017</w:t>
      </w:r>
      <w:r w:rsidR="00E3056B">
        <w:t>.,</w:t>
      </w:r>
      <w:r w:rsidR="00EA4094">
        <w:t xml:space="preserve"> </w:t>
      </w:r>
      <w:r w:rsidR="00E3056B">
        <w:t xml:space="preserve">u svoje ime te u ime </w:t>
      </w:r>
      <w:r w:rsidR="00EA4094">
        <w:t>člana</w:t>
      </w:r>
      <w:r>
        <w:t xml:space="preserve"> Odbora </w:t>
      </w:r>
      <w:r w:rsidR="00EA4094">
        <w:t xml:space="preserve"> Zdenka </w:t>
      </w:r>
      <w:proofErr w:type="spellStart"/>
      <w:r w:rsidR="00EA4094">
        <w:t>Solde</w:t>
      </w:r>
      <w:proofErr w:type="spellEnd"/>
      <w:r w:rsidR="00EA4094">
        <w:t xml:space="preserve">, </w:t>
      </w:r>
      <w:r>
        <w:t>podnio</w:t>
      </w:r>
      <w:r w:rsidR="00E3056B">
        <w:t xml:space="preserve"> </w:t>
      </w:r>
      <w:r>
        <w:t xml:space="preserve">je </w:t>
      </w:r>
      <w:r w:rsidR="003E4846">
        <w:t>prijedlog</w:t>
      </w:r>
      <w:r w:rsidR="00E3056B">
        <w:t xml:space="preserve"> </w:t>
      </w:r>
      <w:r w:rsidR="000F435A">
        <w:t xml:space="preserve">za </w:t>
      </w:r>
      <w:r w:rsidR="00EA4094">
        <w:t>određivanje nagrade</w:t>
      </w:r>
      <w:r w:rsidR="00010B2F">
        <w:t xml:space="preserve"> za rad u Odboru </w:t>
      </w:r>
      <w:r w:rsidR="00EA4094">
        <w:t>na sjednici</w:t>
      </w:r>
      <w:r w:rsidR="003E4846">
        <w:t xml:space="preserve"> održan</w:t>
      </w:r>
      <w:r w:rsidR="00EA4094">
        <w:t>oj</w:t>
      </w:r>
      <w:r w:rsidR="003E4846">
        <w:t xml:space="preserve"> </w:t>
      </w:r>
      <w:r w:rsidR="002A7DF5">
        <w:t xml:space="preserve"> </w:t>
      </w:r>
      <w:r w:rsidR="003E4846">
        <w:t xml:space="preserve">dana </w:t>
      </w:r>
      <w:r w:rsidR="00EA4094">
        <w:t>10.04.2017</w:t>
      </w:r>
      <w:r w:rsidR="003E4846">
        <w:t>.</w:t>
      </w:r>
      <w:r w:rsidR="00EA4094">
        <w:t>g.</w:t>
      </w:r>
      <w:r w:rsidR="003E4846">
        <w:t xml:space="preserve"> </w:t>
      </w:r>
    </w:p>
    <w:p w:rsidRDefault="003E4846" w:rsidP="003E4846" w:rsidR="003E4846">
      <w:pPr>
        <w:ind w:firstLine="708"/>
        <w:jc w:val="both"/>
      </w:pPr>
      <w:r>
        <w:t>Odlučujući o prijedlogu, sud je izvršio uvid u spis i priložene ispr</w:t>
      </w:r>
      <w:r w:rsidR="00EA4094">
        <w:t>ave te je uvidom u zapisnik s održane sjednice</w:t>
      </w:r>
      <w:r>
        <w:t xml:space="preserve"> Odbora </w:t>
      </w:r>
      <w:r w:rsidR="00EA4094">
        <w:t xml:space="preserve">od 10.04.2017.g. </w:t>
      </w:r>
      <w:r>
        <w:t xml:space="preserve">utvrdio da </w:t>
      </w:r>
      <w:r w:rsidR="00EA4094">
        <w:t>su</w:t>
      </w:r>
      <w:r>
        <w:t xml:space="preserve"> predsjednik Odbora Mato Stanković</w:t>
      </w:r>
      <w:r w:rsidR="00EA4094">
        <w:t xml:space="preserve"> i član Odbora Zdenko </w:t>
      </w:r>
      <w:proofErr w:type="spellStart"/>
      <w:r w:rsidR="00EA4094">
        <w:t>Soldo</w:t>
      </w:r>
      <w:proofErr w:type="spellEnd"/>
      <w:r w:rsidR="00EA4094">
        <w:t xml:space="preserve"> bili prisutni na navedenoj sjednici na kojoj su </w:t>
      </w:r>
      <w:r w:rsidR="008627CE">
        <w:t>donosili</w:t>
      </w:r>
      <w:r w:rsidR="00EA4094">
        <w:t xml:space="preserve"> odgovarajuće odluke nužne za nastavak postupka radi naknadne diobe.</w:t>
      </w:r>
    </w:p>
    <w:p w:rsidRDefault="003E4846" w:rsidP="003E4846" w:rsidR="003E4846">
      <w:pPr>
        <w:ind w:firstLine="708"/>
        <w:jc w:val="both"/>
      </w:pPr>
      <w:r>
        <w:t>Odredbom čl. 102 st1 Stečajnog zakona (NN br.71/15,</w:t>
      </w:r>
      <w:r w:rsidR="00685492">
        <w:t xml:space="preserve"> </w:t>
      </w:r>
      <w:r>
        <w:t>dalje SZ), propisano je da članovi Odbora vjerovnika imaju pravo na nagradu za rad u Odboru koja se određuje do iznosa prosječne dnevne plaće u RH po danu koji provedu u obavljanju poslova iz svog djelokruga.</w:t>
      </w:r>
    </w:p>
    <w:p w:rsidRDefault="00685492" w:rsidP="00685492" w:rsidR="002A7DF5">
      <w:pPr>
        <w:ind w:firstLine="708"/>
        <w:jc w:val="both"/>
      </w:pPr>
      <w:r>
        <w:t xml:space="preserve">Kako prema podacima </w:t>
      </w:r>
      <w:r w:rsidR="003E4846">
        <w:t>Državnog zavoda za statistiku</w:t>
      </w:r>
      <w:r>
        <w:t xml:space="preserve"> proizlazi da je prosječna bruto plaća u RH u travnju 2017. iznosila 7.945,00 kn, to dnevna plaća za navedeno razdoblje iznosi </w:t>
      </w:r>
      <w:r>
        <w:lastRenderedPageBreak/>
        <w:t>375,00 kn bruto, pa je iz tih razloga u tom iznosu, u skladu s odredbom čl.</w:t>
      </w:r>
      <w:r w:rsidR="00B82694">
        <w:t xml:space="preserve">102 st 1 SZ-a </w:t>
      </w:r>
      <w:r w:rsidR="008627CE">
        <w:t xml:space="preserve">valjalo </w:t>
      </w:r>
      <w:r w:rsidR="00B82694">
        <w:t>odmjeriti nagrade članovima Odbora i odlučiti kao u izreci ovog rješenja.</w:t>
      </w:r>
    </w:p>
    <w:p w:rsidRDefault="00477BAA" w:rsidP="00E6359D" w:rsidR="00477BAA">
      <w:pPr>
        <w:ind w:firstLine="708"/>
        <w:jc w:val="both"/>
      </w:pPr>
    </w:p>
    <w:p w:rsidRDefault="00C164A9" w:rsidP="00B82694" w:rsidR="00C164A9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66516D">
        <w:t xml:space="preserve"> </w:t>
      </w:r>
      <w:r w:rsidR="00B82694">
        <w:t>20.listopada</w:t>
      </w:r>
      <w:r w:rsidR="003E4846">
        <w:t xml:space="preserve"> 2017</w:t>
      </w:r>
      <w:r w:rsidR="0066516D">
        <w:t>.</w:t>
      </w:r>
    </w:p>
    <w:p w:rsidRDefault="00C164A9" w:rsidP="00C164A9" w:rsidR="00434E22">
      <w:r>
        <w:t xml:space="preserve">                                                                                        </w:t>
      </w:r>
      <w:r>
        <w:tab/>
      </w:r>
      <w:r w:rsidR="00E1752D">
        <w:tab/>
      </w:r>
      <w:r w:rsidR="00BB33A2">
        <w:t xml:space="preserve">      </w:t>
      </w:r>
      <w:r>
        <w:t xml:space="preserve">STEČAJNI SUDAC:                                                                                 </w:t>
      </w:r>
      <w:r>
        <w:tab/>
      </w:r>
      <w:r w:rsidR="00E1752D">
        <w:tab/>
        <w:t xml:space="preserve">  </w:t>
      </w:r>
    </w:p>
    <w:p w:rsidRDefault="00BB33A2" w:rsidP="009E7415" w:rsidR="003E4846">
      <w:pPr>
        <w:ind w:left="6372"/>
      </w:pPr>
      <w:r>
        <w:t xml:space="preserve">         </w:t>
      </w:r>
      <w:r w:rsidR="00C164A9">
        <w:t xml:space="preserve">Vesna Vukelić </w:t>
      </w:r>
    </w:p>
    <w:p w:rsidRDefault="00A33D29" w:rsidP="00C841EC" w:rsidR="00C841EC" w:rsidRPr="008344F6">
      <w:pPr>
        <w:rPr>
          <w:b/>
          <w:sz w:val="22"/>
          <w:szCs w:val="22"/>
        </w:rPr>
      </w:pPr>
      <w:r>
        <w:rPr>
          <w:b/>
          <w:sz w:val="22"/>
          <w:szCs w:val="22"/>
        </w:rPr>
        <w:t>NAPUTAK O PRAVNOM</w:t>
      </w:r>
      <w:r w:rsidR="00C841EC" w:rsidRPr="008344F6">
        <w:rPr>
          <w:b/>
          <w:sz w:val="22"/>
          <w:szCs w:val="22"/>
        </w:rPr>
        <w:t xml:space="preserve"> LIJEKU:</w:t>
      </w:r>
    </w:p>
    <w:p w:rsidRDefault="00C841EC" w:rsidP="00C841EC" w:rsidR="008344F6">
      <w:pPr>
        <w:rPr>
          <w:b/>
          <w:sz w:val="22"/>
          <w:szCs w:val="22"/>
        </w:rPr>
      </w:pPr>
      <w:r w:rsidRPr="008344F6">
        <w:rPr>
          <w:b/>
          <w:sz w:val="22"/>
          <w:szCs w:val="22"/>
        </w:rPr>
        <w:t>Protiv ovog rješenja može se izjaviti žalba u roku od</w:t>
      </w:r>
    </w:p>
    <w:p w:rsidRDefault="00C841EC" w:rsidP="00C841EC" w:rsidR="008344F6">
      <w:pPr>
        <w:rPr>
          <w:b/>
          <w:sz w:val="22"/>
          <w:szCs w:val="22"/>
        </w:rPr>
      </w:pPr>
      <w:r w:rsidRPr="008344F6">
        <w:rPr>
          <w:b/>
          <w:sz w:val="22"/>
          <w:szCs w:val="22"/>
        </w:rPr>
        <w:t>8 dana</w:t>
      </w:r>
      <w:r w:rsidR="004757FD">
        <w:rPr>
          <w:b/>
          <w:sz w:val="22"/>
          <w:szCs w:val="22"/>
        </w:rPr>
        <w:t xml:space="preserve"> </w:t>
      </w:r>
      <w:r w:rsidRPr="008344F6">
        <w:rPr>
          <w:b/>
          <w:sz w:val="22"/>
          <w:szCs w:val="22"/>
        </w:rPr>
        <w:t>od dana dostave rješenja, a dostava se smatra</w:t>
      </w:r>
    </w:p>
    <w:p w:rsidRDefault="00C841EC" w:rsidP="00C841EC" w:rsidR="008344F6">
      <w:pPr>
        <w:rPr>
          <w:b/>
          <w:sz w:val="22"/>
          <w:szCs w:val="22"/>
        </w:rPr>
      </w:pPr>
      <w:r w:rsidRPr="008344F6">
        <w:rPr>
          <w:b/>
          <w:sz w:val="22"/>
          <w:szCs w:val="22"/>
        </w:rPr>
        <w:t xml:space="preserve"> obavljenom</w:t>
      </w:r>
      <w:r w:rsidR="008344F6">
        <w:rPr>
          <w:b/>
          <w:sz w:val="22"/>
          <w:szCs w:val="22"/>
        </w:rPr>
        <w:t xml:space="preserve"> </w:t>
      </w:r>
      <w:r w:rsidRPr="008344F6">
        <w:rPr>
          <w:b/>
          <w:sz w:val="22"/>
          <w:szCs w:val="22"/>
        </w:rPr>
        <w:t>istekom osmog dana od dana objave</w:t>
      </w:r>
    </w:p>
    <w:p w:rsidRDefault="00C841EC" w:rsidP="00C841EC" w:rsidR="00846EE8" w:rsidRPr="008344F6">
      <w:pPr>
        <w:rPr>
          <w:b/>
          <w:sz w:val="22"/>
          <w:szCs w:val="22"/>
        </w:rPr>
      </w:pPr>
      <w:r w:rsidRPr="008344F6">
        <w:rPr>
          <w:b/>
          <w:sz w:val="22"/>
          <w:szCs w:val="22"/>
        </w:rPr>
        <w:t xml:space="preserve"> pismena na mrežnoj stanici e-Oglasna ploča suda.</w:t>
      </w:r>
    </w:p>
    <w:p w:rsidRDefault="00C164A9" w:rsidP="00C164A9" w:rsidR="00C164A9"/>
    <w:p w:rsidRDefault="001B7F0D" w:rsidP="00B86B26" w:rsidR="001B7F0D" w:rsidRPr="00B86B26"/>
    <w:p w:rsidRDefault="00226094" w:rsidP="00B97F5B" w:rsidR="00063CF2">
      <w:pPr>
        <w:jc w:val="both"/>
      </w:pPr>
      <w:r>
        <w:t>Dostaviti</w:t>
      </w:r>
      <w:r w:rsidR="00E6359D">
        <w:t xml:space="preserve"> putem mrežne stanice e-oglasna ploča</w:t>
      </w:r>
      <w:r w:rsidR="00063CF2">
        <w:t>:</w:t>
      </w:r>
    </w:p>
    <w:p w:rsidRDefault="00F458BD" w:rsidP="00063CF2" w:rsidR="00B86B26">
      <w:pPr>
        <w:numPr>
          <w:ilvl w:val="0"/>
          <w:numId w:val="5"/>
        </w:numPr>
        <w:jc w:val="both"/>
      </w:pPr>
      <w:proofErr w:type="spellStart"/>
      <w:r>
        <w:t>steč.upravitelju</w:t>
      </w:r>
      <w:proofErr w:type="spellEnd"/>
    </w:p>
    <w:p w:rsidRDefault="000F7195" w:rsidP="00D1415D" w:rsidR="00684F0A">
      <w:pPr>
        <w:ind w:left="720"/>
        <w:jc w:val="both"/>
      </w:pPr>
      <w:r>
        <w:t>članovima Odbora vjerovnika</w:t>
      </w:r>
    </w:p>
    <w:p w:rsidRDefault="003E4846" w:rsidP="00327287" w:rsidR="00D1415D">
      <w:pPr>
        <w:numPr>
          <w:ilvl w:val="0"/>
          <w:numId w:val="5"/>
        </w:numPr>
        <w:jc w:val="both"/>
      </w:pPr>
      <w:r>
        <w:t>Mato Stanković</w:t>
      </w:r>
    </w:p>
    <w:p w:rsidRDefault="00B82694" w:rsidP="00327287" w:rsidR="003E4846">
      <w:pPr>
        <w:numPr>
          <w:ilvl w:val="0"/>
          <w:numId w:val="5"/>
        </w:numPr>
        <w:jc w:val="both"/>
      </w:pPr>
      <w:r>
        <w:t xml:space="preserve">Zdenko </w:t>
      </w:r>
      <w:proofErr w:type="spellStart"/>
      <w:r>
        <w:t>Soldo</w:t>
      </w:r>
      <w:proofErr w:type="spellEnd"/>
    </w:p>
    <w:p w:rsidRDefault="00AB63E2" w:rsidP="00974AE3" w:rsidR="00AB63E2">
      <w:pPr>
        <w:ind w:left="360"/>
        <w:jc w:val="both"/>
      </w:pPr>
    </w:p>
    <w:sectPr w:rsidR="00AB63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D0B8A"/>
    <w:multiLevelType w:val="hybridMultilevel"/>
    <w:tmpl w:val="38100BFC"/>
    <w:lvl w:tplc="66F075A8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811E8F"/>
    <w:multiLevelType w:val="hybridMultilevel"/>
    <w:tmpl w:val="3584730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860B0D"/>
    <w:multiLevelType w:val="hybridMultilevel"/>
    <w:tmpl w:val="A22AB2F0"/>
    <w:lvl w:tplc="47DC56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0B2F"/>
    <w:rsid w:val="00010F5C"/>
    <w:rsid w:val="000325A2"/>
    <w:rsid w:val="00043960"/>
    <w:rsid w:val="00063CF2"/>
    <w:rsid w:val="00073CA2"/>
    <w:rsid w:val="000A24DF"/>
    <w:rsid w:val="000C5BB8"/>
    <w:rsid w:val="000C621E"/>
    <w:rsid w:val="000F435A"/>
    <w:rsid w:val="000F7195"/>
    <w:rsid w:val="0013363A"/>
    <w:rsid w:val="00137D4F"/>
    <w:rsid w:val="00142736"/>
    <w:rsid w:val="00151675"/>
    <w:rsid w:val="00162906"/>
    <w:rsid w:val="0017039A"/>
    <w:rsid w:val="001812D1"/>
    <w:rsid w:val="00192DE8"/>
    <w:rsid w:val="001B27AA"/>
    <w:rsid w:val="001B7F0D"/>
    <w:rsid w:val="001C1393"/>
    <w:rsid w:val="001F372E"/>
    <w:rsid w:val="0020366C"/>
    <w:rsid w:val="0021361E"/>
    <w:rsid w:val="00226094"/>
    <w:rsid w:val="00233DC4"/>
    <w:rsid w:val="00250DF5"/>
    <w:rsid w:val="00296DF3"/>
    <w:rsid w:val="002A7DF5"/>
    <w:rsid w:val="002C2476"/>
    <w:rsid w:val="002E3B30"/>
    <w:rsid w:val="002F2E75"/>
    <w:rsid w:val="00315CAC"/>
    <w:rsid w:val="00320B33"/>
    <w:rsid w:val="00327287"/>
    <w:rsid w:val="0033260E"/>
    <w:rsid w:val="00353F46"/>
    <w:rsid w:val="00362A55"/>
    <w:rsid w:val="003C05F4"/>
    <w:rsid w:val="003C351D"/>
    <w:rsid w:val="003E4846"/>
    <w:rsid w:val="004067BB"/>
    <w:rsid w:val="00421F0B"/>
    <w:rsid w:val="00434E22"/>
    <w:rsid w:val="00453432"/>
    <w:rsid w:val="004757FD"/>
    <w:rsid w:val="00477BAA"/>
    <w:rsid w:val="004818CE"/>
    <w:rsid w:val="00487A73"/>
    <w:rsid w:val="004E7FCB"/>
    <w:rsid w:val="004F5C86"/>
    <w:rsid w:val="005815F5"/>
    <w:rsid w:val="00585DE8"/>
    <w:rsid w:val="00587C13"/>
    <w:rsid w:val="005D3177"/>
    <w:rsid w:val="005E6735"/>
    <w:rsid w:val="005F26AD"/>
    <w:rsid w:val="006210C3"/>
    <w:rsid w:val="00623755"/>
    <w:rsid w:val="006316DE"/>
    <w:rsid w:val="006623EF"/>
    <w:rsid w:val="0066516D"/>
    <w:rsid w:val="00670397"/>
    <w:rsid w:val="00670949"/>
    <w:rsid w:val="00682116"/>
    <w:rsid w:val="00684F0A"/>
    <w:rsid w:val="00685492"/>
    <w:rsid w:val="00695FBB"/>
    <w:rsid w:val="006F6342"/>
    <w:rsid w:val="00706911"/>
    <w:rsid w:val="00716E0D"/>
    <w:rsid w:val="0073360D"/>
    <w:rsid w:val="0075462E"/>
    <w:rsid w:val="007A418C"/>
    <w:rsid w:val="007A57D0"/>
    <w:rsid w:val="007E6E1A"/>
    <w:rsid w:val="007F4152"/>
    <w:rsid w:val="00802805"/>
    <w:rsid w:val="008044C1"/>
    <w:rsid w:val="00816D1D"/>
    <w:rsid w:val="00830C5D"/>
    <w:rsid w:val="008344F6"/>
    <w:rsid w:val="00846EE8"/>
    <w:rsid w:val="008627CE"/>
    <w:rsid w:val="00874235"/>
    <w:rsid w:val="008776D5"/>
    <w:rsid w:val="008B2251"/>
    <w:rsid w:val="008B2719"/>
    <w:rsid w:val="008C2D8B"/>
    <w:rsid w:val="008D71F8"/>
    <w:rsid w:val="008E262B"/>
    <w:rsid w:val="008E6ED6"/>
    <w:rsid w:val="0090311B"/>
    <w:rsid w:val="00913EAC"/>
    <w:rsid w:val="00921F70"/>
    <w:rsid w:val="00931765"/>
    <w:rsid w:val="00941F6A"/>
    <w:rsid w:val="00941FF2"/>
    <w:rsid w:val="00951058"/>
    <w:rsid w:val="00974AE3"/>
    <w:rsid w:val="00976EE1"/>
    <w:rsid w:val="009A1D7A"/>
    <w:rsid w:val="009B3B46"/>
    <w:rsid w:val="009D1B8B"/>
    <w:rsid w:val="009E7415"/>
    <w:rsid w:val="009F7D50"/>
    <w:rsid w:val="00A02E05"/>
    <w:rsid w:val="00A250B7"/>
    <w:rsid w:val="00A25F7F"/>
    <w:rsid w:val="00A33D29"/>
    <w:rsid w:val="00A35C20"/>
    <w:rsid w:val="00A53D4D"/>
    <w:rsid w:val="00A553A6"/>
    <w:rsid w:val="00A7437E"/>
    <w:rsid w:val="00AA4C1A"/>
    <w:rsid w:val="00AB530F"/>
    <w:rsid w:val="00AB63E2"/>
    <w:rsid w:val="00AC48E4"/>
    <w:rsid w:val="00AC4FC5"/>
    <w:rsid w:val="00AC7EB8"/>
    <w:rsid w:val="00AD6624"/>
    <w:rsid w:val="00AF60CF"/>
    <w:rsid w:val="00AF73A6"/>
    <w:rsid w:val="00B05FAA"/>
    <w:rsid w:val="00B2677C"/>
    <w:rsid w:val="00B30F61"/>
    <w:rsid w:val="00B82694"/>
    <w:rsid w:val="00B83ED1"/>
    <w:rsid w:val="00B86B26"/>
    <w:rsid w:val="00B97F5B"/>
    <w:rsid w:val="00BB1DE8"/>
    <w:rsid w:val="00BB33A2"/>
    <w:rsid w:val="00C164A9"/>
    <w:rsid w:val="00C2062B"/>
    <w:rsid w:val="00C42E0F"/>
    <w:rsid w:val="00C662C4"/>
    <w:rsid w:val="00C841EC"/>
    <w:rsid w:val="00C95E1C"/>
    <w:rsid w:val="00CA4A38"/>
    <w:rsid w:val="00CA7B2E"/>
    <w:rsid w:val="00CA7BDE"/>
    <w:rsid w:val="00CC1691"/>
    <w:rsid w:val="00D1415D"/>
    <w:rsid w:val="00D153FF"/>
    <w:rsid w:val="00D7716C"/>
    <w:rsid w:val="00D967C9"/>
    <w:rsid w:val="00DC43AA"/>
    <w:rsid w:val="00E015AC"/>
    <w:rsid w:val="00E058D8"/>
    <w:rsid w:val="00E1752D"/>
    <w:rsid w:val="00E17F09"/>
    <w:rsid w:val="00E27BED"/>
    <w:rsid w:val="00E3056B"/>
    <w:rsid w:val="00E34446"/>
    <w:rsid w:val="00E6359D"/>
    <w:rsid w:val="00E77BEF"/>
    <w:rsid w:val="00E906C7"/>
    <w:rsid w:val="00E9546E"/>
    <w:rsid w:val="00EA4094"/>
    <w:rsid w:val="00EB2660"/>
    <w:rsid w:val="00ED4141"/>
    <w:rsid w:val="00ED6F32"/>
    <w:rsid w:val="00EF1B00"/>
    <w:rsid w:val="00EF59AD"/>
    <w:rsid w:val="00F401D9"/>
    <w:rsid w:val="00F458BD"/>
    <w:rsid w:val="00F71B33"/>
    <w:rsid w:val="00FD0B06"/>
    <w:rsid w:val="00FE2514"/>
    <w:rsid w:val="00FE4C68"/>
    <w:rsid w:val="00FE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7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4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4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4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4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7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4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4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4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4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Trgovačkog suda u Slavonskom Brodu 1 St-75/2002.</izvorni_sadrzaj>
    <derivirana_varijabla naziv="DomainObject.Predmet.Opis_1">Spis Trgovačkog suda u Slavonskom Brodu 1 St-75/2002.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St-660/2017</izvorni_sadrzaj>
    <derivirana_varijabla naziv="DomainObject.Predmet.OznakaBroj_1">St-660/2017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Đuro Đaković, Industrijska postrojenja, društvo s ograničenom odgovornošću za projektiranje, proizvodn</izvorni_sadrzaj>
    <derivirana_varijabla naziv="DomainObject.Predmet.ProtustrankaFormated_1">  Stečajna masa iza Đuro Đaković, Industrijska postrojenja, društvo s ograničenom odgovornošću za projektiranje, proizvodn</derivirana_varijabla>
  </DomainObject.Predmet.ProtustrankaFormated>
  <DomainObject.Predmet.ProtustrankaFormatedOIB>
    <izvorni_sadrzaj>  Stečajna masa iza Đuro Đaković, Industrijska postrojenja, društvo s ograničenom odgovornošću za projektiranje, proizvodn, OIB 06418236329</izvorni_sadrzaj>
    <derivirana_varijabla naziv="DomainObject.Predmet.ProtustrankaFormatedOIB_1">  Stečajna masa iza Đuro Đaković, Industrijska postrojenja, društvo s ograničenom odgovornošću za projektiranje, proizvodn, OIB 06418236329</derivirana_varijabla>
  </DomainObject.Predmet.ProtustrankaFormatedOIB>
  <DomainObject.Predmet.ProtustrankaFormatedWithAdress>
    <izvorni_sadrzaj> Stečajna masa iza Đuro Đaković, Industrijska postrojenja, društvo s ograničenom odgovornošću za projektiranje, proizvodn, Trg pobjede br. 13/III, 35000 Slavonski Brod</izvorni_sadrzaj>
    <derivirana_varijabla naziv="DomainObject.Predmet.ProtustrankaFormatedWithAdress_1"> Stečajna masa iza Đuro Đaković, Industrijska postrojenja, društvo s ograničenom odgovornošću za projektiranje, proizvodn, Trg pobjede br. 13/III, 35000 Slavonski Brod</derivirana_varijabla>
  </DomainObject.Predmet.ProtustrankaFormatedWithAdress>
  <DomainObject.Predmet.ProtustrankaFormatedWithAdressOIB>
    <izvorni_sadrzaj> Stečajna masa iza Đuro Đaković, Industrijska postrojenja, društvo s ograničenom odgovornošću za projektiranje, proizvodn, OIB 06418236329, Trg pobjede br. 13/III, 35000 Slavonski Brod</izvorni_sadrzaj>
    <derivirana_varijabla naziv="DomainObject.Predmet.ProtustrankaFormatedWithAdressOIB_1"> Stečajna masa iza Đuro Đaković, Industrijska postrojenja, društvo s ograničenom odgovornošću za projektiranje, proizvodn, OIB 06418236329, Trg pobjede br. 13/III, 35000 Slavonski Brod</derivirana_varijabla>
  </DomainObject.Predmet.ProtustrankaFormatedWithAdressOIB>
  <DomainObject.Predmet.ProtustrankaWithAdress>
    <izvorni_sadrzaj>Stečajna masa iza Đuro Đaković, Industrijska postrojenja, društvo s ograničenom odgovornošću za projektiranje, proizvodn Trg pobjede br. 13/III, 35000 Slavonski Brod</izvorni_sadrzaj>
    <derivirana_varijabla naziv="DomainObject.Predmet.ProtustrankaWithAdress_1">Stečajna masa iza Đuro Đaković, Industrijska postrojenja, društvo s ograničenom odgovornošću za projektiranje, proizvodn Trg pobjede br. 13/III, 35000 Slavonski Brod</derivirana_varijabla>
  </DomainObject.Predmet.ProtustrankaWithAdress>
  <DomainObject.Predmet.ProtustrankaWithAdressOIB>
    <izvorni_sadrzaj>Stečajna masa iza Đuro Đaković, Industrijska postrojenja, društvo s ograničenom odgovornošću za projektiranje, proizvodn, OIB 06418236329, Trg pobjede br. 13/III, 35000 Slavonski Brod</izvorni_sadrzaj>
    <derivirana_varijabla naziv="DomainObject.Predmet.ProtustrankaWithAdressOIB_1">Stečajna masa iza Đuro Đaković, Industrijska postrojenja, društvo s ograničenom odgovornošću za projektiranje, proizvodn, OIB 06418236329, Trg pobjede br. 13/III, 35000 Slavonski Brod</derivirana_varijabla>
  </DomainObject.Predmet.ProtustrankaWithAdressOIB>
  <DomainObject.Predmet.ProtustrankaNazivFormated>
    <izvorni_sadrzaj>Stečajna masa iza Đuro Đaković, Industrijska postrojenja, društvo s ograničenom odgovornošću za projektiranje, proizvodn</izvorni_sadrzaj>
    <derivirana_varijabla naziv="DomainObject.Predmet.ProtustrankaNazivFormated_1">Stečajna masa iza Đuro Đaković, Industrijska postrojenja, društvo s ograničenom odgovornošću za projektiranje, proizvodn</derivirana_varijabla>
  </DomainObject.Predmet.ProtustrankaNazivFormated>
  <DomainObject.Predmet.ProtustrankaNazivFormatedOIB>
    <izvorni_sadrzaj>Stečajna masa iza Đuro Đaković, Industrijska postrojenja, društvo s ograničenom odgovornošću za projektiranje, proizvodn, OIB 06418236329</izvorni_sadrzaj>
    <derivirana_varijabla naziv="DomainObject.Predmet.ProtustrankaNazivFormatedOIB_1">Stečajna masa iza Đuro Đaković, Industrijska postrojenja, društvo s ograničenom odgovornošću za projektiranje, proizvodn, OIB 06418236329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Đuro Đaković, Industrijska postrojenja, društvo s ograničenom odgovornošću za projektiranje, proizvodn</item>
    </izvorni_sadrzaj>
    <derivirana_varijabla naziv="DomainObject.Predmet.ProtuStrankaListFormated_1">
      <item>Stečajna masa iza Đuro Đaković, Industrijska postrojenja, društvo s ograničenom odgovornošću za projektiranje, proizvodn</item>
    </derivirana_varijabla>
  </DomainObject.Predmet.ProtuStrankaListFormated>
  <DomainObject.Predmet.ProtuStrankaListFormatedOIB>
    <izvorni_sadrzaj>
      <item>Stečajna masa iza Đuro Đaković, Industrijska postrojenja, društvo s ograničenom odgovornošću za projektiranje, proizvodn, OIB 06418236329</item>
    </izvorni_sadrzaj>
    <derivirana_varijabla naziv="DomainObject.Predmet.ProtuStrankaListFormatedOIB_1">
      <item>Stečajna masa iza Đuro Đaković, Industrijska postrojenja, društvo s ograničenom odgovornošću za projektiranje, proizvodn, OIB 06418236329</item>
    </derivirana_varijabla>
  </DomainObject.Predmet.ProtuStrankaListFormatedOIB>
  <DomainObject.Predmet.ProtuStrankaListFormatedWithAdress>
    <izvorni_sadrzaj>
      <item>Stečajna masa iza Đuro Đaković, Industrijska postrojenja, društvo s ograničenom odgovornošću za projektiranje, proizvodn, Trg pobjede br. 13/III, 35000 Slavonski Brod</item>
    </izvorni_sadrzaj>
    <derivirana_varijabla naziv="DomainObject.Predmet.ProtuStrankaListFormatedWithAdress_1">
      <item>Stečajna masa iza Đuro Đaković, Industrijska postrojenja, društvo s ograničenom odgovornošću za projektiranje, proizvodn, Trg pobjede br. 13/III, 35000 Slavonski Brod</item>
    </derivirana_varijabla>
  </DomainObject.Predmet.ProtuStrankaListFormatedWithAdress>
  <DomainObject.Predmet.ProtuStrankaListFormatedWithAdressOIB>
    <izvorni_sadrzaj>
      <item>Stečajna masa iza Đuro Đaković, Industrijska postrojenja, društvo s ograničenom odgovornošću za projektiranje, proizvodn, OIB 06418236329, Trg pobjede br. 13/III, 35000 Slavonski Brod</item>
    </izvorni_sadrzaj>
    <derivirana_varijabla naziv="DomainObject.Predmet.ProtuStrankaListFormatedWithAdressOIB_1">
      <item>Stečajna masa iza Đuro Đaković, Industrijska postrojenja, društvo s ograničenom odgovornošću za projektiranje, proizvodn, OIB 06418236329, Trg pobjede br. 13/III, 35000 Slavonski Brod</item>
    </derivirana_varijabla>
  </DomainObject.Predmet.ProtuStrankaListFormatedWithAdressOIB>
  <DomainObject.Predmet.ProtuStrankaListNazivFormated>
    <izvorni_sadrzaj>
      <item>Stečajna masa iza Đuro Đaković, Industrijska postrojenja, društvo s ograničenom odgovornošću za projektiranje, proizvodn</item>
    </izvorni_sadrzaj>
    <derivirana_varijabla naziv="DomainObject.Predmet.ProtuStrankaListNazivFormated_1">
      <item>Stečajna masa iza Đuro Đaković, Industrijska postrojenja, društvo s ograničenom odgovornošću za projektiranje, proizvodn</item>
    </derivirana_varijabla>
  </DomainObject.Predmet.ProtuStrankaListNazivFormated>
  <DomainObject.Predmet.ProtuStrankaListNazivFormatedOIB>
    <izvorni_sadrzaj>
      <item>Stečajna masa iza Đuro Đaković, Industrijska postrojenja, društvo s ograničenom odgovornošću za projektiranje, proizvodn, OIB 06418236329</item>
    </izvorni_sadrzaj>
    <derivirana_varijabla naziv="DomainObject.Predmet.ProtuStrankaListNazivFormatedOIB_1">
      <item>Stečajna masa iza Đuro Đaković, Industrijska postrojenja, društvo s ograničenom odgovornošću za projektiranje, proizvodn, OIB 06418236329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Đuro Đaković, Industrijska postrojenja, društvo s ograničenom odgovornošću za projektiranje, proizvodn</izvorni_sadrzaj>
    <derivirana_varijabla naziv="DomainObject.Predmet.ProtustrankaIDrugi_1">Stečajna masa iza Đuro Đaković, Industrijska postrojenja, društvo s ograničenom odgovornošću za projektiranje, proizvodn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Đuro Đaković, Industrijska postrojenja, društvo s ograničenom odgovornošću za projektiranje, proizvodn, OIB 06418236329, Trg pobjede br. 13/III, 35000 Slavonski Brod</izvorni_sadrzaj>
    <derivirana_varijabla naziv="DomainObject.Predmet.ProtustrankaIDrugiAdressOIB_1">Stečajna masa iza Đuro Đaković, Industrijska postrojenja, društvo s ograničenom odgovornošću za projektiranje, proizvodn, OIB 06418236329, Trg pobjede br. 13/III,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Đuro Đaković, Industrijska postrojenja, društvo s ograničenom odgovornošću za projektiranje, proizvodn</item>
    </izvorni_sadrzaj>
    <derivirana_varijabla naziv="DomainObject.Predmet.SudioniciListNaziv_1">
      <item>Stečajna masa iza Đuro Đaković, Industrijska postrojenja, društvo s ograničenom odgovornošću za projektiranje, proizvodn</item>
    </derivirana_varijabla>
  </DomainObject.Predmet.SudioniciListNaziv>
  <DomainObject.Predmet.SudioniciListAdressOIB>
    <izvorni_sadrzaj>
      <item>Stečajna masa iza Đuro Đaković, Industrijska postrojenja, društvo s ograničenom odgovornošću za projektiranje, proizvodn, OIB 06418236329, Trg pobjede br. 13/III,35000 Slavonski Brod</item>
    </izvorni_sadrzaj>
    <derivirana_varijabla naziv="DomainObject.Predmet.SudioniciListAdressOIB_1">
      <item>Stečajna masa iza Đuro Đaković, Industrijska postrojenja, društvo s ograničenom odgovornošću za projektiranje, proizvodn, OIB 06418236329, Trg pobjede br. 13/III,35000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06418236329</item>
    </izvorni_sadrzaj>
    <derivirana_varijabla naziv="DomainObject.Predmet.SudioniciListNazivOIB_1">
      <item>, OIB 06418236329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Mikić, OIB 72990296304, P. Krešimira IV. br. 25 Slavonski Brod</item>
    </izvorni_sadrzaj>
    <derivirana_varijabla naziv="DomainObject.Predmet.StecajniUpraviteljiListAddressOIB_1">
      <item>Miroslav Mikić, OIB 72990296304, P. Krešimira IV. br. 25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424</properties:Words>
  <properties:Characters>2213</properties:Characters>
  <properties:Lines>65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2017-10-20T06:10:00Z</dcterms:created>
  <dc:creator>Korisnik</dc:creator>
  <cp:keywords/>
  <cp:lastModifiedBy>wsadmin</cp:lastModifiedBy>
  <cp:lastPrinted>2017-10-20T06:27:00Z</cp:lastPrinted>
  <dcterms:modified xmlns:xsi="http://www.w3.org/2001/XMLSchema-instance" xsi:type="dcterms:W3CDTF">2017-10-20T06:29:00Z</dcterms:modified>
  <cp:revision>12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