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dfc0" w14:paraId="9e8dfc0" w:rsidRDefault="00DB4528" w:rsidP="00D72630" w:rsidR="00997BA9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1E1DE4">
        <w:rPr>
          <w:rFonts w:hAnsi="Times New Roman" w:ascii="Times New Roman"/>
          <w:szCs w:val="24"/>
          <w:lang w:val="hr-HR"/>
        </w:rPr>
        <w:t>UDRUGA ZA PROMICANJE PROIZVOĐAČA REPUBLIKE HRVATSKE I MEĐUNARODNU SURADNJU-MIRVER, Siget 18 c, Zagreb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1E1DE4">
        <w:rPr>
          <w:rFonts w:hAnsi="Times New Roman" w:ascii="Times New Roman"/>
          <w:szCs w:val="24"/>
          <w:lang w:val="hr-HR"/>
        </w:rPr>
        <w:t xml:space="preserve"> </w:t>
      </w:r>
      <w:r w:rsidR="001E1DE4" w:rsidRPr="001E1DE4">
        <w:rPr>
          <w:rFonts w:hAnsi="Times New Roman" w:ascii="Times New Roman"/>
          <w:szCs w:val="24"/>
          <w:lang w:val="hr-HR"/>
        </w:rPr>
        <w:t>01737945874</w:t>
      </w:r>
      <w:r w:rsidR="001E1DE4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80016C">
        <w:rPr>
          <w:rFonts w:hAnsi="Times New Roman" w:ascii="Times New Roman"/>
          <w:szCs w:val="24"/>
          <w:lang w:val="hr-HR"/>
        </w:rPr>
        <w:t>22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1E1DE4">
        <w:rPr>
          <w:rFonts w:hAnsi="Times New Roman" w:ascii="Times New Roman"/>
          <w:szCs w:val="24"/>
          <w:lang w:val="hr-HR"/>
        </w:rPr>
        <w:t>UDRUGA ZA PROMICANJE PROIZVOĐAČA REPUBLIKE HRVATSKE I MEĐUNARODNU SURADNJU-MIRVER, Siget 18 c, Zagreb</w:t>
      </w:r>
      <w:r w:rsidR="001E1DE4" w:rsidRPr="003A09E3">
        <w:rPr>
          <w:rFonts w:hAnsi="Times New Roman" w:ascii="Times New Roman"/>
          <w:szCs w:val="24"/>
          <w:lang w:val="hr-HR"/>
        </w:rPr>
        <w:t xml:space="preserve">, </w:t>
      </w:r>
      <w:r w:rsidR="001E1DE4">
        <w:rPr>
          <w:rFonts w:hAnsi="Times New Roman" w:ascii="Times New Roman"/>
          <w:szCs w:val="24"/>
          <w:lang w:val="hr-HR"/>
        </w:rPr>
        <w:t xml:space="preserve"> </w:t>
      </w:r>
      <w:r w:rsidR="001E1DE4" w:rsidRPr="003A09E3">
        <w:rPr>
          <w:rFonts w:hAnsi="Times New Roman" w:ascii="Times New Roman"/>
          <w:szCs w:val="24"/>
          <w:lang w:val="hr-HR"/>
        </w:rPr>
        <w:t>OIB</w:t>
      </w:r>
      <w:r w:rsidR="001E1DE4">
        <w:rPr>
          <w:rFonts w:hAnsi="Times New Roman" w:ascii="Times New Roman"/>
          <w:szCs w:val="24"/>
          <w:lang w:val="hr-HR"/>
        </w:rPr>
        <w:t xml:space="preserve"> </w:t>
      </w:r>
      <w:r w:rsidR="001E1DE4" w:rsidRPr="001E1DE4">
        <w:rPr>
          <w:rFonts w:hAnsi="Times New Roman" w:ascii="Times New Roman"/>
          <w:szCs w:val="24"/>
          <w:lang w:val="hr-HR"/>
        </w:rPr>
        <w:t>01737945874</w:t>
      </w:r>
      <w:r w:rsidR="001E1DE4">
        <w:rPr>
          <w:rFonts w:hAnsi="Times New Roman" w:ascii="Times New Roman"/>
          <w:szCs w:val="24"/>
          <w:lang w:val="hr-HR"/>
        </w:rPr>
        <w:t>.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1E1DE4">
        <w:rPr>
          <w:rFonts w:hAnsi="Times New Roman" w:ascii="Times New Roman"/>
          <w:lang w:val="hr-HR"/>
        </w:rPr>
        <w:t>7.759,48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1E1DE4">
        <w:rPr>
          <w:rFonts w:hAnsi="Times New Roman" w:ascii="Times New Roman"/>
          <w:lang w:val="hr-HR"/>
        </w:rPr>
        <w:t>1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80016C">
        <w:rPr>
          <w:rFonts w:hAnsi="Times New Roman" w:ascii="Times New Roman"/>
          <w:lang w:val="hr-HR"/>
        </w:rPr>
        <w:t>22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E1DE4" w:rsidP="001E1DE4" w:rsidR="001E1DE4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1E1DE4" w:rsidP="001E1DE4" w:rsidR="001E1DE4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1.) Podnositelju zahtjeva: FINA</w:t>
      </w:r>
    </w:p>
    <w:p w:rsidRDefault="001E1DE4" w:rsidP="001E1DE4" w:rsidR="001E1DE4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 Dužnik</w:t>
      </w:r>
    </w:p>
    <w:p w:rsidRDefault="001E1DE4" w:rsidP="001E1DE4" w:rsidR="001E1DE4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016C" w:rsidR="0080016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016C" w:rsidR="0080016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016C" w:rsidR="0080016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016C" w:rsidR="008001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F7F4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80016C">
      <w:rPr>
        <w:rFonts w:hAnsi="Times New Roman" w:ascii="Times New Roman"/>
        <w:lang w:val="hr-HR"/>
      </w:rPr>
      <w:t>875</w:t>
    </w:r>
    <w:r w:rsidR="00D72630">
      <w:rPr>
        <w:rFonts w:hAnsi="Times New Roman" w:ascii="Times New Roman"/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80016C">
      <w:rPr>
        <w:rFonts w:hAnsi="Times New Roman" w:ascii="Times New Roman"/>
        <w:lang w:val="hr-HR"/>
      </w:rPr>
      <w:t>875</w:t>
    </w:r>
    <w:r w:rsidR="0041229F">
      <w:rPr>
        <w:rFonts w:hAnsi="Times New Roman" w:ascii="Times New Roman"/>
        <w:lang w:val="hr-HR"/>
      </w:rPr>
      <w:t>/</w:t>
    </w:r>
    <w:r w:rsidR="0080016C">
      <w:rPr>
        <w:rFonts w:hAnsi="Times New Roman" w:ascii="Times New Roman"/>
        <w:lang w:val="hr-HR"/>
      </w:rPr>
      <w:t>20</w:t>
    </w:r>
    <w:r w:rsidR="0041229F">
      <w:rPr>
        <w:rFonts w:hAnsi="Times New Roman" w:ascii="Times New Roman"/>
        <w:lang w:val="hr-HR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E1DE4"/>
    <w:rsid w:val="003A09E3"/>
    <w:rsid w:val="003F7F4B"/>
    <w:rsid w:val="0041229F"/>
    <w:rsid w:val="0042162E"/>
    <w:rsid w:val="00460EA8"/>
    <w:rsid w:val="00532B71"/>
    <w:rsid w:val="005940E9"/>
    <w:rsid w:val="006356C5"/>
    <w:rsid w:val="00643D1A"/>
    <w:rsid w:val="007233AB"/>
    <w:rsid w:val="007A29F9"/>
    <w:rsid w:val="0080016C"/>
    <w:rsid w:val="00840E3D"/>
    <w:rsid w:val="00997BA9"/>
    <w:rsid w:val="009F0AE2"/>
    <w:rsid w:val="00A95334"/>
    <w:rsid w:val="00AA32F0"/>
    <w:rsid w:val="00AB7883"/>
    <w:rsid w:val="00AF40B4"/>
    <w:rsid w:val="00B03169"/>
    <w:rsid w:val="00C85395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F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F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F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F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F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F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F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F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St-875/2015</izvorni_sadrzaj>
    <derivirana_varijabla naziv="DomainObject.Predmet.OznakaBroj_1">St-875/2015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PROIZVOĐAČA REPUBLIKE HRVATSKE I MEĐUNARODNU SURADNJU-MIRVER</izvorni_sadrzaj>
    <derivirana_varijabla naziv="DomainObject.Predmet.ProtustrankaFormated_1">  UDRUGA ZA PROMICANJE PROIZVOĐAČA REPUBLIKE HRVATSKE I MEĐUNARODNU SURADNJU-MIRVER</derivirana_varijabla>
  </DomainObject.Predmet.ProtustrankaFormated>
  <DomainObject.Predmet.ProtustrankaFormatedOIB>
    <izvorni_sadrzaj>  UDRUGA ZA PROMICANJE PROIZVOĐAČA REPUBLIKE HRVATSKE I MEĐUNARODNU SURADNJU-MIRVER, OIB 01737945874</izvorni_sadrzaj>
    <derivirana_varijabla naziv="DomainObject.Predmet.ProtustrankaFormatedOIB_1">  UDRUGA ZA PROMICANJE PROIZVOĐAČA REPUBLIKE HRVATSKE I MEĐUNARODNU SURADNJU-MIRVER, OIB 01737945874</derivirana_varijabla>
  </DomainObject.Predmet.ProtustrankaFormatedOIB>
  <DomainObject.Predmet.ProtustrankaFormatedWithAdress>
    <izvorni_sadrzaj> UDRUGA ZA PROMICANJE PROIZVOĐAČA REPUBLIKE HRVATSKE I MEĐUNARODNU SURADNJU-MIRVER, Siget 18 c, 10000 Zagreb</izvorni_sadrzaj>
    <derivirana_varijabla naziv="DomainObject.Predmet.ProtustrankaFormatedWithAdress_1"> UDRUGA ZA PROMICANJE PROIZVOĐAČA REPUBLIKE HRVATSKE I MEĐUNARODNU SURADNJU-MIRVER, Siget 18 c, 10000 Zagreb</derivirana_varijabla>
  </DomainObject.Predmet.ProtustrankaFormatedWithAdress>
  <DomainObject.Predmet.ProtustrankaFormatedWithAdressOIB>
    <izvorni_sadrzaj> UDRUGA ZA PROMICANJE PROIZVOĐAČA REPUBLIKE HRVATSKE I MEĐUNARODNU SURADNJU-MIRVER, OIB 01737945874, Siget 18 c, 10000 Zagreb</izvorni_sadrzaj>
    <derivirana_varijabla naziv="DomainObject.Predmet.ProtustrankaFormatedWithAdressOIB_1"> UDRUGA ZA PROMICANJE PROIZVOĐAČA REPUBLIKE HRVATSKE I MEĐUNARODNU SURADNJU-MIRVER, OIB 01737945874, Siget 18 c, 10000 Zagreb</derivirana_varijabla>
  </DomainObject.Predmet.ProtustrankaFormatedWithAdressOIB>
  <DomainObject.Predmet.ProtustrankaWithAdress>
    <izvorni_sadrzaj>UDRUGA ZA PROMICANJE PROIZVOĐAČA REPUBLIKE HRVATSKE I MEĐUNARODNU SURADNJU-MIRVER Siget 18 c, 10000 Zagreb</izvorni_sadrzaj>
    <derivirana_varijabla naziv="DomainObject.Predmet.ProtustrankaWithAdress_1">UDRUGA ZA PROMICANJE PROIZVOĐAČA REPUBLIKE HRVATSKE I MEĐUNARODNU SURADNJU-MIRVER Siget 18 c, 10000 Zagreb</derivirana_varijabla>
  </DomainObject.Predmet.ProtustrankaWithAdress>
  <DomainObject.Predmet.ProtustrankaWithAdressOIB>
    <izvorni_sadrzaj>UDRUGA ZA PROMICANJE PROIZVOĐAČA REPUBLIKE HRVATSKE I MEĐUNARODNU SURADNJU-MIRVER, OIB 01737945874, Siget 18 c, 10000 Zagreb</izvorni_sadrzaj>
    <derivirana_varijabla naziv="DomainObject.Predmet.ProtustrankaWithAdressOIB_1">UDRUGA ZA PROMICANJE PROIZVOĐAČA REPUBLIKE HRVATSKE I MEĐUNARODNU SURADNJU-MIRVER, OIB 01737945874, Siget 18 c, 10000 Zagreb</derivirana_varijabla>
  </DomainObject.Predmet.ProtustrankaWithAdressOIB>
  <DomainObject.Predmet.ProtustrankaNazivFormated>
    <izvorni_sadrzaj>UDRUGA ZA PROMICANJE PROIZVOĐAČA REPUBLIKE HRVATSKE I MEĐUNARODNU SURADNJU-MIRVER</izvorni_sadrzaj>
    <derivirana_varijabla naziv="DomainObject.Predmet.ProtustrankaNazivFormated_1">UDRUGA ZA PROMICANJE PROIZVOĐAČA REPUBLIKE HRVATSKE I MEĐUNARODNU SURADNJU-MIRVER</derivirana_varijabla>
  </DomainObject.Predmet.ProtustrankaNazivFormated>
  <DomainObject.Predmet.ProtustrankaNazivFormatedOIB>
    <izvorni_sadrzaj>UDRUGA ZA PROMICANJE PROIZVOĐAČA REPUBLIKE HRVATSKE I MEĐUNARODNU SURADNJU-MIRVER, OIB 01737945874</izvorni_sadrzaj>
    <derivirana_varijabla naziv="DomainObject.Predmet.ProtustrankaNazivFormatedOIB_1">UDRUGA ZA PROMICANJE PROIZVOĐAČA REPUBLIKE HRVATSKE I MEĐUNARODNU SURADNJU-MIRVER, OIB 01737945874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PROIZVOĐAČA REPUBLIKE HRVATSKE I MEĐUNARODNU SURADNJU-MIRVER</item>
    </izvorni_sadrzaj>
    <derivirana_varijabla naziv="DomainObject.Predmet.ProtuStrankaListFormated_1">
      <item>UDRUGA ZA PROMICANJE PROIZVOĐAČA REPUBLIKE HRVATSKE I MEĐUNARODNU SURADNJU-MIRVER</item>
    </derivirana_varijabla>
  </DomainObject.Predmet.ProtuStrankaListFormated>
  <DomainObject.Predmet.ProtuStrankaListFormatedOIB>
    <izvorni_sadrzaj>
      <item>UDRUGA ZA PROMICANJE PROIZVOĐAČA REPUBLIKE HRVATSKE I MEĐUNARODNU SURADNJU-MIRVER, OIB 01737945874</item>
    </izvorni_sadrzaj>
    <derivirana_varijabla naziv="DomainObject.Predmet.ProtuStrankaListFormatedOIB_1">
      <item>UDRUGA ZA PROMICANJE PROIZVOĐAČA REPUBLIKE HRVATSKE I MEĐUNARODNU SURADNJU-MIRVER, OIB 01737945874</item>
    </derivirana_varijabla>
  </DomainObject.Predmet.ProtuStrankaListFormatedOIB>
  <DomainObject.Predmet.ProtuStrankaListFormatedWithAdress>
    <izvorni_sadrzaj>
      <item>UDRUGA ZA PROMICANJE PROIZVOĐAČA REPUBLIKE HRVATSKE I MEĐUNARODNU SURADNJU-MIRVER, Siget 18 c, 10000 Zagreb</item>
    </izvorni_sadrzaj>
    <derivirana_varijabla naziv="DomainObject.Predmet.ProtuStrankaListFormatedWithAdress_1">
      <item>UDRUGA ZA PROMICANJE PROIZVOĐAČA REPUBLIKE HRVATSKE I MEĐUNARODNU SURADNJU-MIRVER, Siget 18 c, 10000 Zagreb</item>
    </derivirana_varijabla>
  </DomainObject.Predmet.ProtuStrankaListFormatedWithAdress>
  <DomainObject.Predmet.ProtuStrankaListFormatedWithAdressOIB>
    <izvorni_sadrzaj>
      <item>UDRUGA ZA PROMICANJE PROIZVOĐAČA REPUBLIKE HRVATSKE I MEĐUNARODNU SURADNJU-MIRVER, OIB 01737945874, Siget 18 c, 10000 Zagreb</item>
    </izvorni_sadrzaj>
    <derivirana_varijabla naziv="DomainObject.Predmet.ProtuStrankaListFormatedWithAdressOIB_1">
      <item>UDRUGA ZA PROMICANJE PROIZVOĐAČA REPUBLIKE HRVATSKE I MEĐUNARODNU SURADNJU-MIRVER, OIB 01737945874, Siget 18 c, 10000 Zagreb</item>
    </derivirana_varijabla>
  </DomainObject.Predmet.ProtuStrankaListFormatedWithAdressOIB>
  <DomainObject.Predmet.ProtuStrankaListNazivFormated>
    <izvorni_sadrzaj>
      <item>UDRUGA ZA PROMICANJE PROIZVOĐAČA REPUBLIKE HRVATSKE I MEĐUNARODNU SURADNJU-MIRVER</item>
    </izvorni_sadrzaj>
    <derivirana_varijabla naziv="DomainObject.Predmet.ProtuStrankaListNazivFormated_1">
      <item>UDRUGA ZA PROMICANJE PROIZVOĐAČA REPUBLIKE HRVATSKE I MEĐUNARODNU SURADNJU-MIRVER</item>
    </derivirana_varijabla>
  </DomainObject.Predmet.ProtuStrankaListNazivFormated>
  <DomainObject.Predmet.ProtuStrankaListNazivFormatedOIB>
    <izvorni_sadrzaj>
      <item>UDRUGA ZA PROMICANJE PROIZVOĐAČA REPUBLIKE HRVATSKE I MEĐUNARODNU SURADNJU-MIRVER, OIB 01737945874</item>
    </izvorni_sadrzaj>
    <derivirana_varijabla naziv="DomainObject.Predmet.ProtuStrankaListNazivFormatedOIB_1">
      <item>UDRUGA ZA PROMICANJE PROIZVOĐAČA REPUBLIKE HRVATSKE I MEĐUNARODNU SURADNJU-MIRVER, OIB 01737945874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PROIZVOĐAČA REPUBLIKE HRVATSKE I MEĐUNARODNU SURADNJU-MIRVER</izvorni_sadrzaj>
    <derivirana_varijabla naziv="DomainObject.Predmet.ProtustrankaIDrugi_1">UDRUGA ZA PROMICANJE PROIZVOĐAČA REPUBLIKE HRVATSKE I MEĐUNARODNU SURADNJU-MIRVER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PROIZVOĐAČA REPUBLIKE HRVATSKE I MEĐUNARODNU SURADNJU-MIRVER, OIB 01737945874, Siget 18 c, 10000 Zagreb</izvorni_sadrzaj>
    <derivirana_varijabla naziv="DomainObject.Predmet.ProtustrankaIDrugiAdressOIB_1">UDRUGA ZA PROMICANJE PROIZVOĐAČA REPUBLIKE HRVATSKE I MEĐUNARODNU SURADNJU-MIRVER, OIB 01737945874, Siget 18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PROIZVOĐAČA REPUBLIKE HRVATSKE I MEĐUNARODNU SURADNJU-MIRVER</item>
    </izvorni_sadrzaj>
    <derivirana_varijabla naziv="DomainObject.Predmet.SudioniciListNaziv_1">
      <item>FINA Regionalni centar Zagreb</item>
      <item>UDRUGA ZA PROMICANJE PROIZVOĐAČA REPUBLIKE HRVATSKE I MEĐUNARODNU SURADNJU-MIRVER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PROIZVOĐAČA REPUBLIKE HRVATSKE I MEĐUNARODNU SURADNJU-MIRVER, OIB 01737945874, Siget 18 c,10000 Zagreb</item>
    </izvorni_sadrzaj>
    <derivirana_varijabla naziv="DomainObject.Predmet.SudioniciListAdressOIB_1">
      <item>FINA Regionalni centar Zagreb, OIB 85821130368, Trg svibanjskih žrtava 1995. 1,10000 Zagreb</item>
      <item>UDRUGA ZA PROMICANJE PROIZVOĐAČA REPUBLIKE HRVATSKE I MEĐUNARODNU SURADNJU-MIRVER, OIB 01737945874, Siget 18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01737945874</item>
    </izvorni_sadrzaj>
    <derivirana_varijabla naziv="DomainObject.Predmet.SudioniciListNazivOIB_1">
      <item>, OIB 85821130368</item>
      <item>, OIB 01737945874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1881</properties:Characters>
  <properties:Lines>51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Anđelka Mandarić</cp:lastModifiedBy>
  <cp:lastPrinted>2016-02-22T10:14:00Z</cp:lastPrinted>
  <dcterms:modified xmlns:xsi="http://www.w3.org/2001/XMLSchema-instance" xsi:type="dcterms:W3CDTF">2016-02-25T13:24:00Z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