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29730" w14:paraId="cf29730" w:rsidRDefault="00120228" w:rsidP="00001838" w:rsidR="00001838" w:rsidRPr="00D925B7">
      <w:pPr>
        <w:ind w:firstLine="708"/>
        <w15:collapsed w:val="false"/>
      </w:pPr>
      <w:bookmarkStart w:name="_GoBack" w:id="0"/>
      <w:bookmarkEnd w:id="0"/>
      <w:r>
        <w:t xml:space="preserve">  </w:t>
      </w:r>
      <w:r w:rsidR="00D83C3D" w:rsidRPr="00D925B7">
        <w:t xml:space="preserve">   </w:t>
      </w:r>
      <w:r w:rsidR="00CE5544" w:rsidRPr="00D925B7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1838" w:rsidRPr="00D925B7">
        <w:tab/>
      </w:r>
      <w:r w:rsidR="00001838" w:rsidRPr="00D925B7">
        <w:tab/>
      </w:r>
      <w:r w:rsidR="00001838" w:rsidRPr="00D925B7">
        <w:tab/>
      </w:r>
      <w:r w:rsidR="00001838" w:rsidRPr="00D925B7">
        <w:tab/>
      </w:r>
      <w:r w:rsidR="00001838" w:rsidRPr="00D925B7">
        <w:tab/>
      </w:r>
      <w:r w:rsidR="00001838" w:rsidRPr="00D925B7">
        <w:tab/>
      </w:r>
      <w:r w:rsidR="00001838" w:rsidRPr="00D925B7">
        <w:tab/>
      </w:r>
      <w:r w:rsidR="00001838" w:rsidRPr="00D925B7">
        <w:tab/>
        <w:t xml:space="preserve">      </w:t>
      </w:r>
    </w:p>
    <w:p w:rsidRDefault="00120228" w:rsidP="00001838" w:rsidR="00001838" w:rsidRPr="00D925B7">
      <w:r>
        <w:t xml:space="preserve">  </w:t>
      </w:r>
      <w:r w:rsidR="00001838" w:rsidRPr="00D925B7">
        <w:t>REPUBLIKA HRVATSKA</w:t>
      </w:r>
    </w:p>
    <w:p w:rsidRDefault="00001838" w:rsidP="00001838" w:rsidR="00001838">
      <w:r w:rsidRPr="00D925B7">
        <w:t xml:space="preserve">TRGOVAČKI SUD U </w:t>
      </w:r>
      <w:r w:rsidR="0030030D" w:rsidRPr="00D925B7">
        <w:t>PAZINU</w:t>
      </w:r>
    </w:p>
    <w:p w:rsidRDefault="00120228" w:rsidP="00001838" w:rsidR="00120228">
      <w:r>
        <w:t xml:space="preserve">           Pazin, Dršćevka 1</w:t>
      </w:r>
    </w:p>
    <w:p w:rsidRDefault="00120228" w:rsidP="00001838" w:rsidR="00120228" w:rsidRPr="00D925B7"/>
    <w:p w:rsidRDefault="00120228" w:rsidP="00120228" w:rsidR="00120228" w:rsidRPr="00D925B7">
      <w:pPr>
        <w:jc w:val="center"/>
      </w:pPr>
      <w:r w:rsidRPr="00D925B7">
        <w:t>REPUBLIKA HRVATSKA</w:t>
      </w:r>
    </w:p>
    <w:p w:rsidRDefault="00001838" w:rsidP="00120228" w:rsidR="00001838" w:rsidRPr="00D925B7">
      <w:pPr>
        <w:jc w:val="center"/>
      </w:pPr>
    </w:p>
    <w:p w:rsidRDefault="00001838" w:rsidP="00001838" w:rsidR="00001838" w:rsidRPr="00D925B7">
      <w:pPr>
        <w:jc w:val="center"/>
      </w:pPr>
      <w:r w:rsidRPr="00D925B7">
        <w:t>RJEŠENJE</w:t>
      </w:r>
    </w:p>
    <w:p w:rsidRDefault="00001838" w:rsidP="00001838" w:rsidR="00001838" w:rsidRPr="00D925B7"/>
    <w:p w:rsidRDefault="00001838" w:rsidP="00001838" w:rsidR="00001838" w:rsidRPr="00D925B7">
      <w:pPr>
        <w:ind w:firstLine="708"/>
        <w:jc w:val="both"/>
      </w:pPr>
      <w:r w:rsidRPr="00D925B7">
        <w:t xml:space="preserve">Trgovački sud u Pazinu, po stečajnom sucu </w:t>
      </w:r>
      <w:r w:rsidR="0030030D" w:rsidRPr="00D925B7">
        <w:t>Damiru Rabaru</w:t>
      </w:r>
      <w:r w:rsidRPr="00D925B7">
        <w:t>, u stečajnom postupku nad dužnikom</w:t>
      </w:r>
      <w:r w:rsidRPr="00D925B7">
        <w:rPr>
          <w:color w:val="FF0000"/>
        </w:rPr>
        <w:t xml:space="preserve"> </w:t>
      </w:r>
      <w:r w:rsidR="00A14CCF" w:rsidRPr="00D925B7">
        <w:t>ISTRA - MRAMOR d.o.o., Žminj, Domijanići 0, OIB: 13771189934</w:t>
      </w:r>
      <w:r w:rsidRPr="00D925B7">
        <w:t xml:space="preserve">, </w:t>
      </w:r>
      <w:r w:rsidR="008255FE" w:rsidRPr="00D925B7">
        <w:t>6</w:t>
      </w:r>
      <w:r w:rsidRPr="00D925B7">
        <w:t xml:space="preserve">. </w:t>
      </w:r>
      <w:r w:rsidR="008255FE" w:rsidRPr="00D925B7">
        <w:t xml:space="preserve">travnja </w:t>
      </w:r>
      <w:r w:rsidRPr="00D925B7">
        <w:t>201</w:t>
      </w:r>
      <w:r w:rsidR="008255FE" w:rsidRPr="00D925B7">
        <w:t>7</w:t>
      </w:r>
      <w:r w:rsidR="00120228">
        <w:t>.,</w:t>
      </w:r>
    </w:p>
    <w:p w:rsidRDefault="008255FE" w:rsidP="00001838" w:rsidR="008255FE" w:rsidRPr="00D925B7">
      <w:pPr>
        <w:ind w:firstLine="708"/>
        <w:jc w:val="both"/>
      </w:pPr>
    </w:p>
    <w:p w:rsidRDefault="00E80B0E" w:rsidP="008A30FF" w:rsidR="008A30FF" w:rsidRPr="00D925B7">
      <w:pPr>
        <w:jc w:val="center"/>
      </w:pPr>
      <w:r w:rsidRPr="00D925B7">
        <w:t xml:space="preserve">r i j e š i o  j e </w:t>
      </w:r>
    </w:p>
    <w:p w:rsidRDefault="008A30FF" w:rsidP="008A30FF" w:rsidR="008A30FF" w:rsidRPr="00D925B7"/>
    <w:p w:rsidRDefault="00B03CCE" w:rsidP="001F09FF" w:rsidR="001F09FF" w:rsidRPr="00D925B7">
      <w:pPr>
        <w:jc w:val="both"/>
      </w:pPr>
      <w:r w:rsidRPr="00D925B7">
        <w:t>I</w:t>
      </w:r>
      <w:r w:rsidRPr="00D925B7">
        <w:tab/>
      </w:r>
      <w:r w:rsidR="00C128AF" w:rsidRPr="00D925B7">
        <w:t>Stečajno</w:t>
      </w:r>
      <w:r w:rsidR="00A14CCF" w:rsidRPr="00D925B7">
        <w:t>m</w:t>
      </w:r>
      <w:r w:rsidR="00C128AF" w:rsidRPr="00D925B7">
        <w:t xml:space="preserve"> upravitelj</w:t>
      </w:r>
      <w:r w:rsidR="00A14CCF" w:rsidRPr="00D925B7">
        <w:t>u</w:t>
      </w:r>
      <w:r w:rsidR="00C128AF" w:rsidRPr="00D925B7">
        <w:t xml:space="preserve"> </w:t>
      </w:r>
      <w:r w:rsidR="00A14CCF" w:rsidRPr="00D925B7">
        <w:t>Zdravku Tešiću</w:t>
      </w:r>
      <w:r w:rsidR="00271CC7" w:rsidRPr="00D925B7">
        <w:rPr>
          <w:bCs w:val="false"/>
        </w:rPr>
        <w:t xml:space="preserve">, </w:t>
      </w:r>
      <w:r w:rsidR="00A14CCF" w:rsidRPr="00D925B7">
        <w:t>iz Ogulina, Bukovnik 36, OIB: 70123627818</w:t>
      </w:r>
      <w:r w:rsidRPr="00D925B7">
        <w:t>,</w:t>
      </w:r>
      <w:r w:rsidRPr="00D925B7">
        <w:rPr>
          <w:color w:val="FF0000"/>
        </w:rPr>
        <w:t xml:space="preserve"> </w:t>
      </w:r>
      <w:r w:rsidR="001F09FF" w:rsidRPr="00D925B7">
        <w:t xml:space="preserve"> određuje se konačna nagrada za rad u stečajnom postupku u iznosu od </w:t>
      </w:r>
      <w:r w:rsidR="00D17FE0" w:rsidRPr="00D925B7">
        <w:rPr>
          <w:color w:val="000000"/>
        </w:rPr>
        <w:t>2</w:t>
      </w:r>
      <w:r w:rsidR="00552776" w:rsidRPr="00D925B7">
        <w:rPr>
          <w:color w:val="000000"/>
        </w:rPr>
        <w:t>.</w:t>
      </w:r>
      <w:r w:rsidR="00D17FE0" w:rsidRPr="00D925B7">
        <w:rPr>
          <w:color w:val="000000"/>
        </w:rPr>
        <w:t xml:space="preserve">462,30 </w:t>
      </w:r>
      <w:r w:rsidR="00120228">
        <w:t>kn brut</w:t>
      </w:r>
      <w:r w:rsidR="001F09FF" w:rsidRPr="00D925B7">
        <w:t>o.</w:t>
      </w:r>
    </w:p>
    <w:p w:rsidRDefault="00B03CCE" w:rsidP="008A30FF" w:rsidR="00B03CCE" w:rsidRPr="00D925B7">
      <w:pPr>
        <w:jc w:val="both"/>
      </w:pPr>
    </w:p>
    <w:p w:rsidRDefault="00E80B0E" w:rsidP="00E80B0E" w:rsidR="00E80B0E" w:rsidRPr="00D925B7">
      <w:pPr>
        <w:jc w:val="both"/>
      </w:pPr>
      <w:r w:rsidRPr="00D925B7">
        <w:t>II</w:t>
      </w:r>
      <w:r w:rsidRPr="00D925B7">
        <w:tab/>
        <w:t xml:space="preserve">Odobrava se naknada stvarnih troškova stečajnog upravitelja </w:t>
      </w:r>
      <w:r w:rsidR="00A14CCF" w:rsidRPr="00D925B7">
        <w:t>Zdravku Tešiću</w:t>
      </w:r>
      <w:r w:rsidR="00A14CCF" w:rsidRPr="00D925B7">
        <w:rPr>
          <w:bCs w:val="false"/>
        </w:rPr>
        <w:t xml:space="preserve">, </w:t>
      </w:r>
      <w:r w:rsidR="00A14CCF" w:rsidRPr="00D925B7">
        <w:t>iz Ogulina, Bukovnik 36, OIB: 70123627818</w:t>
      </w:r>
      <w:r w:rsidR="00271CC7" w:rsidRPr="00D925B7">
        <w:t xml:space="preserve">, </w:t>
      </w:r>
      <w:r w:rsidRPr="00D925B7">
        <w:t xml:space="preserve"> u iznosu od </w:t>
      </w:r>
      <w:r w:rsidR="001F09FF" w:rsidRPr="00D925B7">
        <w:t>7.687,70</w:t>
      </w:r>
      <w:r w:rsidR="007C0673" w:rsidRPr="00D925B7">
        <w:t xml:space="preserve"> k</w:t>
      </w:r>
      <w:r w:rsidR="00C128AF" w:rsidRPr="00D925B7">
        <w:t>u</w:t>
      </w:r>
      <w:r w:rsidR="007C0673" w:rsidRPr="00D925B7">
        <w:t>n</w:t>
      </w:r>
      <w:r w:rsidR="00C128AF" w:rsidRPr="00D925B7">
        <w:t>a</w:t>
      </w:r>
      <w:r w:rsidRPr="00D925B7">
        <w:t>.</w:t>
      </w:r>
    </w:p>
    <w:p w:rsidRDefault="00271CC7" w:rsidP="00271CC7" w:rsidR="00271CC7" w:rsidRPr="00D925B7">
      <w:pPr>
        <w:jc w:val="center"/>
        <w:rPr>
          <w:color w:val="FF0000"/>
        </w:rPr>
      </w:pPr>
    </w:p>
    <w:p w:rsidRDefault="008A30FF" w:rsidP="008A30FF" w:rsidR="008A30FF" w:rsidRPr="00D925B7">
      <w:pPr>
        <w:jc w:val="both"/>
        <w:rPr>
          <w:color w:val="FF0000"/>
        </w:rPr>
      </w:pPr>
    </w:p>
    <w:p w:rsidRDefault="008A30FF" w:rsidP="008A30FF" w:rsidR="008A30FF" w:rsidRPr="00D925B7">
      <w:pPr>
        <w:jc w:val="center"/>
      </w:pPr>
      <w:r w:rsidRPr="00D925B7">
        <w:t>Obrazloženje</w:t>
      </w:r>
    </w:p>
    <w:p w:rsidRDefault="008A30FF" w:rsidP="008A30FF" w:rsidR="008A30FF" w:rsidRPr="00D925B7">
      <w:pPr>
        <w:jc w:val="both"/>
        <w:rPr>
          <w:color w:val="FF0000"/>
        </w:rPr>
      </w:pPr>
    </w:p>
    <w:p w:rsidRDefault="001F09FF" w:rsidP="001F09FF" w:rsidR="001F09FF" w:rsidRPr="00D925B7">
      <w:pPr>
        <w:jc w:val="both"/>
      </w:pPr>
      <w:r w:rsidRPr="00D925B7">
        <w:tab/>
        <w:t xml:space="preserve">Člankom </w:t>
      </w:r>
      <w:r w:rsidR="00364E17" w:rsidRPr="00D925B7">
        <w:t>94</w:t>
      </w:r>
      <w:r w:rsidRPr="00D925B7">
        <w:t>. st. 1.</w:t>
      </w:r>
      <w:r w:rsidR="00364E17" w:rsidRPr="00D925B7">
        <w:t>,</w:t>
      </w:r>
      <w:r w:rsidRPr="00D925B7">
        <w:t xml:space="preserve"> 2.</w:t>
      </w:r>
      <w:r w:rsidR="00364E17" w:rsidRPr="00D925B7">
        <w:t xml:space="preserve"> i 3.</w:t>
      </w:r>
      <w:r w:rsidRPr="00D925B7">
        <w:t xml:space="preserve"> Stečajnog zakona (NN 44/96, 29/99, 129/00, 123/00, 82/06, 116/10, 25/12 i 133/12) propisano je da </w:t>
      </w:r>
      <w:r w:rsidR="00364E17" w:rsidRPr="00D925B7">
        <w:t xml:space="preserve">Stečajni upravitelj ima pravo na nagradu za svoj rad i naknadu stvarnih troškova </w:t>
      </w:r>
      <w:r w:rsidRPr="00D925B7">
        <w:t>koju rješenjem određuje stečajni sudac.</w:t>
      </w:r>
    </w:p>
    <w:p w:rsidRDefault="001F09FF" w:rsidP="001F09FF" w:rsidR="001F09FF" w:rsidRPr="00D925B7">
      <w:pPr>
        <w:jc w:val="both"/>
      </w:pPr>
    </w:p>
    <w:p w:rsidRDefault="00DB6B45" w:rsidP="001F09FF" w:rsidR="001F09FF" w:rsidRPr="00D925B7">
      <w:pPr>
        <w:jc w:val="both"/>
      </w:pPr>
      <w:r w:rsidRPr="00D925B7">
        <w:tab/>
        <w:t>I</w:t>
      </w:r>
      <w:r w:rsidR="001F09FF" w:rsidRPr="00D925B7">
        <w:t xml:space="preserve">movina stečajnog dužnika unovčena u vrijednosti od </w:t>
      </w:r>
      <w:r w:rsidRPr="00D925B7">
        <w:t>7.694,69</w:t>
      </w:r>
      <w:r w:rsidR="001F09FF" w:rsidRPr="00D925B7">
        <w:rPr>
          <w:rFonts w:eastAsia="Arial Unicode MS"/>
        </w:rPr>
        <w:t xml:space="preserve"> kn</w:t>
      </w:r>
      <w:r w:rsidR="001F09FF" w:rsidRPr="00D925B7">
        <w:t xml:space="preserve">, pa je na temelju čl. 7. Uredbe o kriterijima i načinu obračuna i plaćanja nagrada stečajnim upraviteljima (NN </w:t>
      </w:r>
      <w:r w:rsidR="001F09FF" w:rsidRPr="00D925B7">
        <w:rPr>
          <w:bCs w:val="false"/>
          <w:color w:val="000000"/>
        </w:rPr>
        <w:t>105/15</w:t>
      </w:r>
      <w:r w:rsidR="009E6B73" w:rsidRPr="00D925B7">
        <w:rPr>
          <w:bCs w:val="false"/>
          <w:color w:val="000000"/>
        </w:rPr>
        <w:t>, dalje: Uredba</w:t>
      </w:r>
      <w:r w:rsidR="001F09FF" w:rsidRPr="00D925B7">
        <w:t xml:space="preserve">), stečajnom upravitelju odredio nagradu u iznosu od  </w:t>
      </w:r>
      <w:r w:rsidR="00120228">
        <w:rPr>
          <w:color w:val="000000"/>
        </w:rPr>
        <w:t>1.</w:t>
      </w:r>
      <w:r w:rsidRPr="00D925B7">
        <w:rPr>
          <w:color w:val="000000"/>
        </w:rPr>
        <w:t xml:space="preserve">231,15 </w:t>
      </w:r>
      <w:r w:rsidR="001F09FF" w:rsidRPr="00D925B7">
        <w:t>kn bruto</w:t>
      </w:r>
      <w:r w:rsidR="00120228">
        <w:t>.</w:t>
      </w:r>
    </w:p>
    <w:p w:rsidRDefault="00DB6B45" w:rsidP="001F09FF" w:rsidR="00DB6B45" w:rsidRPr="00D925B7">
      <w:pPr>
        <w:jc w:val="both"/>
      </w:pPr>
    </w:p>
    <w:p w:rsidRDefault="00DB6B45" w:rsidP="00D17FE0" w:rsidR="009E6B73" w:rsidRPr="00D925B7">
      <w:pPr>
        <w:jc w:val="both"/>
        <w:rPr>
          <w:color w:val="000000"/>
        </w:rPr>
      </w:pPr>
      <w:r w:rsidRPr="00D925B7">
        <w:tab/>
        <w:t>Nadalje,</w:t>
      </w:r>
      <w:r w:rsidR="00552776" w:rsidRPr="00D925B7">
        <w:t xml:space="preserve"> </w:t>
      </w:r>
      <w:r w:rsidRPr="00D925B7">
        <w:t xml:space="preserve">odredbom čl. </w:t>
      </w:r>
      <w:r w:rsidR="009E6B73" w:rsidRPr="00D925B7">
        <w:t>8. stečajnom upravitelju s</w:t>
      </w:r>
      <w:r w:rsidR="00552776" w:rsidRPr="00D925B7">
        <w:t xml:space="preserve">ud je odredio i dodatnu nagradu. </w:t>
      </w:r>
      <w:r w:rsidR="009E6B73" w:rsidRPr="00D925B7">
        <w:t xml:space="preserve">Tom je odredbom propisano da </w:t>
      </w:r>
      <w:r w:rsidR="009E6B73" w:rsidRPr="00D925B7">
        <w:rPr>
          <w:iCs/>
          <w:color w:val="000000"/>
        </w:rPr>
        <w:t>će sud p</w:t>
      </w:r>
      <w:r w:rsidR="009E6B73" w:rsidRPr="00D925B7">
        <w:rPr>
          <w:color w:val="000000"/>
        </w:rPr>
        <w:t>ri određivanju dodatne nagrade sud će voditi računa o stupnju namirenja stečajnih vjerovnika i osobitom zalaganju stečajnoga upravitelja. Smatra se da se stečajni upravitelj osobito zalagao ako je stečajna masa unovčena u roku od jedne godine od održanoga izvještajnog ročišta.</w:t>
      </w:r>
      <w:r w:rsidR="00D17FE0" w:rsidRPr="00D925B7">
        <w:rPr>
          <w:color w:val="000000"/>
        </w:rPr>
        <w:t xml:space="preserve"> Stoga, kako je stečajni upravitelj stečajnu masu unovčio u roku od jedne godine od održanoga izvještajnog ročišta </w:t>
      </w:r>
      <w:r w:rsidR="00D17FE0" w:rsidRPr="00D925B7">
        <w:t>sud mu je odredio</w:t>
      </w:r>
      <w:r w:rsidR="00120228">
        <w:t xml:space="preserve"> i dodatnu nagradu u iznosu od </w:t>
      </w:r>
      <w:r w:rsidR="00120228">
        <w:rPr>
          <w:color w:val="000000"/>
        </w:rPr>
        <w:t>1.</w:t>
      </w:r>
      <w:r w:rsidR="00D17FE0" w:rsidRPr="00D925B7">
        <w:rPr>
          <w:color w:val="000000"/>
        </w:rPr>
        <w:t xml:space="preserve">231,15 </w:t>
      </w:r>
      <w:r w:rsidR="00D17FE0" w:rsidRPr="00D925B7">
        <w:t>kn bruto.</w:t>
      </w:r>
    </w:p>
    <w:p w:rsidRDefault="00DB6B45" w:rsidP="001F09FF" w:rsidR="00DB6B45" w:rsidRPr="00D925B7">
      <w:pPr>
        <w:jc w:val="both"/>
      </w:pPr>
    </w:p>
    <w:p w:rsidRDefault="001F09FF" w:rsidP="001F09FF" w:rsidR="001F09FF" w:rsidRPr="00D925B7">
      <w:pPr>
        <w:jc w:val="both"/>
      </w:pPr>
      <w:r w:rsidRPr="00D925B7">
        <w:tab/>
        <w:t>Prilikom određivanja konačne nagrade za rad stečajnom upravitelju, stečajni sudac je ocijenio obujam i složenost poslova kao i uložen trud stečajnog upravitelja, pa je temeljem navedenog odlučeno kao u</w:t>
      </w:r>
      <w:r w:rsidR="00120228">
        <w:t xml:space="preserve"> točki</w:t>
      </w:r>
      <w:r w:rsidR="00552776" w:rsidRPr="00D925B7">
        <w:t xml:space="preserve"> I.</w:t>
      </w:r>
      <w:r w:rsidRPr="00D925B7">
        <w:t xml:space="preserve"> izreke ovog rješenja.</w:t>
      </w:r>
    </w:p>
    <w:p w:rsidRDefault="00552776" w:rsidP="00552776" w:rsidR="002A4BAF" w:rsidRPr="00D925B7">
      <w:pPr>
        <w:pStyle w:val="a2"/>
      </w:pPr>
      <w:r w:rsidRPr="00D925B7">
        <w:tab/>
        <w:t xml:space="preserve">Nadalje, stečajni upravitelj je zatražio naknadu troškova. U popisu troškova od </w:t>
      </w:r>
      <w:r w:rsidR="00B44854" w:rsidRPr="00D925B7">
        <w:t>30</w:t>
      </w:r>
      <w:r w:rsidRPr="00D925B7">
        <w:t xml:space="preserve">. </w:t>
      </w:r>
      <w:r w:rsidR="00B44854" w:rsidRPr="00D925B7">
        <w:t xml:space="preserve">ožujka </w:t>
      </w:r>
      <w:r w:rsidRPr="00D925B7">
        <w:t>201</w:t>
      </w:r>
      <w:r w:rsidR="00B44854" w:rsidRPr="00D925B7">
        <w:t>7</w:t>
      </w:r>
      <w:r w:rsidRPr="00D925B7">
        <w:t xml:space="preserve">. specificirala troškove na način da je za </w:t>
      </w:r>
      <w:r w:rsidR="00B44854" w:rsidRPr="00D925B7">
        <w:t xml:space="preserve">stvarne </w:t>
      </w:r>
      <w:r w:rsidRPr="00D925B7">
        <w:t xml:space="preserve">troškove </w:t>
      </w:r>
      <w:r w:rsidR="00B44854" w:rsidRPr="00D925B7">
        <w:t xml:space="preserve">stečajnog upravitelja </w:t>
      </w:r>
      <w:r w:rsidRPr="00D925B7">
        <w:t>zatraži</w:t>
      </w:r>
      <w:r w:rsidR="00B44854" w:rsidRPr="00D925B7">
        <w:t>o</w:t>
      </w:r>
      <w:r w:rsidRPr="00D925B7">
        <w:t xml:space="preserve"> iznos od </w:t>
      </w:r>
      <w:r w:rsidR="00B44854" w:rsidRPr="00D925B7">
        <w:t xml:space="preserve">910,20 </w:t>
      </w:r>
      <w:r w:rsidRPr="00D925B7">
        <w:t xml:space="preserve">kuna, za </w:t>
      </w:r>
      <w:r w:rsidR="00B44854" w:rsidRPr="00D925B7">
        <w:t xml:space="preserve">knjigovodstvene usluge, materijalne troškove stečajnog </w:t>
      </w:r>
      <w:r w:rsidR="00B44854" w:rsidRPr="00D925B7">
        <w:lastRenderedPageBreak/>
        <w:t xml:space="preserve">postupka (arhiviranje, izrada GFI i ostalo) </w:t>
      </w:r>
      <w:r w:rsidR="00D925B7" w:rsidRPr="00D925B7">
        <w:t>zatražio iznos od 6.675</w:t>
      </w:r>
      <w:r w:rsidR="002A4BAF" w:rsidRPr="00D925B7">
        <w:t>,00 kn</w:t>
      </w:r>
      <w:r w:rsidR="00D925B7" w:rsidRPr="00D925B7">
        <w:t>,</w:t>
      </w:r>
      <w:r w:rsidR="002A4BAF" w:rsidRPr="00D925B7">
        <w:t xml:space="preserve"> t</w:t>
      </w:r>
      <w:r w:rsidR="00D925B7" w:rsidRPr="00D925B7">
        <w:t>e</w:t>
      </w:r>
      <w:r w:rsidR="002A4BAF" w:rsidRPr="00D925B7">
        <w:t xml:space="preserve"> za porez na dodanu vrijednost iznos od 102,50 kn. </w:t>
      </w:r>
    </w:p>
    <w:p w:rsidRDefault="002A4BAF" w:rsidP="00552776" w:rsidR="00552776" w:rsidRPr="00D925B7">
      <w:pPr>
        <w:pStyle w:val="a2"/>
      </w:pPr>
      <w:r w:rsidRPr="00D925B7">
        <w:tab/>
      </w:r>
      <w:r w:rsidR="00552776" w:rsidRPr="00D925B7">
        <w:t xml:space="preserve">Uvidom u popis troškova i njemu priložene isprave stečajni sudac je utvrdio da su nastali </w:t>
      </w:r>
      <w:r w:rsidR="00A27DDF" w:rsidRPr="00D925B7">
        <w:t xml:space="preserve">troškovi stečajnog upravitelja </w:t>
      </w:r>
      <w:r w:rsidR="00552776" w:rsidRPr="00D925B7">
        <w:t xml:space="preserve">, opravdani i realni. Slijedom navedenog, a na temelju čl. </w:t>
      </w:r>
      <w:r w:rsidR="00A27DDF" w:rsidRPr="00D925B7">
        <w:t>94</w:t>
      </w:r>
      <w:r w:rsidR="00552776" w:rsidRPr="00D925B7">
        <w:t xml:space="preserve">. st. 1. i 3. Stečajnog zakona, valjalo je riješiti kao pod </w:t>
      </w:r>
      <w:r w:rsidR="00120228">
        <w:t xml:space="preserve">točkom </w:t>
      </w:r>
      <w:r w:rsidR="00552776" w:rsidRPr="00D925B7">
        <w:t>II izreke rješenja.</w:t>
      </w:r>
    </w:p>
    <w:p w:rsidRDefault="00552776" w:rsidP="008A30FF" w:rsidR="00552776" w:rsidRPr="00D925B7">
      <w:pPr>
        <w:jc w:val="both"/>
        <w:rPr>
          <w:color w:val="FF0000"/>
        </w:rPr>
      </w:pPr>
    </w:p>
    <w:p w:rsidRDefault="008A30FF" w:rsidP="008A30FF" w:rsidR="008A30FF" w:rsidRPr="00D925B7">
      <w:pPr>
        <w:jc w:val="center"/>
      </w:pPr>
      <w:r w:rsidRPr="00D925B7">
        <w:t xml:space="preserve">U Pazinu, </w:t>
      </w:r>
      <w:r w:rsidR="000953B2" w:rsidRPr="00D925B7">
        <w:t>6</w:t>
      </w:r>
      <w:r w:rsidR="00B30436" w:rsidRPr="00D925B7">
        <w:t>.</w:t>
      </w:r>
      <w:r w:rsidRPr="00D925B7">
        <w:t xml:space="preserve"> </w:t>
      </w:r>
      <w:r w:rsidR="000953B2" w:rsidRPr="00D925B7">
        <w:t>travnja 2017</w:t>
      </w:r>
      <w:r w:rsidRPr="00D925B7">
        <w:t>. godine</w:t>
      </w:r>
    </w:p>
    <w:p w:rsidRDefault="008A30FF" w:rsidP="008A30FF" w:rsidR="008A30FF" w:rsidRPr="00D925B7">
      <w:pPr>
        <w:rPr>
          <w:color w:val="FF0000"/>
        </w:rPr>
      </w:pPr>
    </w:p>
    <w:p w:rsidRDefault="008A30FF" w:rsidP="008A30FF" w:rsidR="008A30FF" w:rsidRPr="00D925B7">
      <w:pPr>
        <w:ind w:left="4956"/>
      </w:pPr>
      <w:r w:rsidRPr="00D925B7">
        <w:t xml:space="preserve">       </w:t>
      </w:r>
      <w:r w:rsidR="00B30436" w:rsidRPr="00D925B7">
        <w:tab/>
      </w:r>
      <w:r w:rsidR="00B30436" w:rsidRPr="00D925B7">
        <w:tab/>
      </w:r>
      <w:r w:rsidRPr="00D925B7">
        <w:t xml:space="preserve">Stečajni sudac </w:t>
      </w:r>
    </w:p>
    <w:p w:rsidRDefault="008A30FF" w:rsidP="008A30FF" w:rsidR="00B30436" w:rsidRPr="00D925B7">
      <w:pPr>
        <w:ind w:left="4956"/>
      </w:pPr>
      <w:r w:rsidRPr="00D925B7">
        <w:t xml:space="preserve">          </w:t>
      </w:r>
    </w:p>
    <w:p w:rsidRDefault="000953B2" w:rsidP="00B30436" w:rsidR="008A30FF" w:rsidRPr="00D925B7">
      <w:pPr>
        <w:ind w:left="4956"/>
      </w:pPr>
      <w:r w:rsidRPr="00D925B7">
        <w:t xml:space="preserve">          </w:t>
      </w:r>
      <w:r w:rsidRPr="00D925B7">
        <w:tab/>
      </w:r>
      <w:r w:rsidR="00400627">
        <w:tab/>
      </w:r>
      <w:r w:rsidRPr="00D925B7">
        <w:t>Damir Rabar</w:t>
      </w:r>
      <w:r w:rsidR="00120228">
        <w:t>, v.r.</w:t>
      </w:r>
    </w:p>
    <w:p w:rsidRDefault="008A30FF" w:rsidP="008A30FF" w:rsidR="008A30FF" w:rsidRPr="00D925B7">
      <w:pPr>
        <w:rPr>
          <w:color w:val="FF0000"/>
        </w:rPr>
      </w:pPr>
    </w:p>
    <w:p w:rsidRDefault="008A30FF" w:rsidP="008A30FF" w:rsidR="008A30FF" w:rsidRPr="00D925B7">
      <w:pPr>
        <w:rPr>
          <w:color w:val="FF0000"/>
        </w:rPr>
      </w:pPr>
    </w:p>
    <w:p w:rsidRDefault="008A30FF" w:rsidP="008A30FF" w:rsidR="008A30FF" w:rsidRPr="00D925B7"/>
    <w:p w:rsidRDefault="008A30FF" w:rsidP="008A30FF" w:rsidR="008A30FF" w:rsidRPr="00D925B7">
      <w:r w:rsidRPr="00D925B7">
        <w:t>UPUTA O PRAVNOM LIJEKU</w:t>
      </w:r>
      <w:r w:rsidR="00B45412" w:rsidRPr="00D925B7">
        <w:t>:</w:t>
      </w:r>
    </w:p>
    <w:p w:rsidRDefault="00364E17" w:rsidP="00364E17" w:rsidR="00364E17" w:rsidRPr="00D925B7">
      <w:pPr>
        <w:jc w:val="both"/>
      </w:pPr>
      <w:r w:rsidRPr="00D925B7">
        <w:tab/>
        <w:t>Protiv ovog rješenja pravo na žalbu imaju stečajni upravitelj, dužnik pojedinac i svaki stečajni vjerovnik. Žalba se podnosi u roku od 8 dana od dana primitka istog. Žalba se podnosi putem ovog suda, u dva istovjetna primjerka, a o žalbi odlučuje Visoki trgovački sud Republike Hrvatske.</w:t>
      </w:r>
    </w:p>
    <w:p w:rsidRDefault="00467811" w:rsidP="00FC5320" w:rsidR="00467811" w:rsidRPr="00D925B7">
      <w:pPr>
        <w:jc w:val="both"/>
        <w:rPr>
          <w:color w:val="FF0000"/>
        </w:rPr>
      </w:pPr>
    </w:p>
    <w:p w:rsidRDefault="00D74390" w:rsidP="00FC5320" w:rsidR="00D74390" w:rsidRPr="00D925B7">
      <w:pPr>
        <w:jc w:val="both"/>
      </w:pPr>
      <w:r w:rsidRPr="00D925B7">
        <w:t>DNA</w:t>
      </w:r>
    </w:p>
    <w:p w:rsidRDefault="005F4B4F" w:rsidP="00B30436" w:rsidR="00A14CCF" w:rsidRPr="00D925B7">
      <w:pPr>
        <w:jc w:val="both"/>
      </w:pPr>
      <w:r w:rsidRPr="00D925B7">
        <w:t>- Stečajno</w:t>
      </w:r>
      <w:r w:rsidR="00A14CCF" w:rsidRPr="00D925B7">
        <w:t>m</w:t>
      </w:r>
      <w:r w:rsidRPr="00D925B7">
        <w:t xml:space="preserve"> </w:t>
      </w:r>
      <w:r w:rsidR="00A14CCF" w:rsidRPr="00D925B7">
        <w:t>upravitelju Zdravku Tešiću</w:t>
      </w:r>
      <w:r w:rsidR="00A14CCF" w:rsidRPr="00D925B7">
        <w:rPr>
          <w:bCs w:val="false"/>
          <w:color w:val="FF0000"/>
        </w:rPr>
        <w:t xml:space="preserve">, </w:t>
      </w:r>
      <w:r w:rsidR="00A14CCF" w:rsidRPr="00D925B7">
        <w:t>iz Ogulina, Bukovnik 36,</w:t>
      </w:r>
    </w:p>
    <w:p w:rsidRDefault="00B30436" w:rsidP="00B30436" w:rsidR="00D74390" w:rsidRPr="00D925B7">
      <w:pPr>
        <w:jc w:val="both"/>
        <w:rPr>
          <w:rStyle w:val="f01"/>
          <w:color w:val="auto"/>
        </w:rPr>
      </w:pPr>
      <w:r w:rsidRPr="00D925B7">
        <w:rPr>
          <w:rStyle w:val="f01"/>
          <w:color w:val="auto"/>
        </w:rPr>
        <w:t xml:space="preserve">- </w:t>
      </w:r>
      <w:r w:rsidR="00A14CCF" w:rsidRPr="00D925B7">
        <w:rPr>
          <w:rStyle w:val="f01"/>
          <w:color w:val="auto"/>
        </w:rPr>
        <w:t>e-o</w:t>
      </w:r>
      <w:r w:rsidR="00A27DDF" w:rsidRPr="00D925B7">
        <w:rPr>
          <w:rStyle w:val="f01"/>
          <w:color w:val="auto"/>
        </w:rPr>
        <w:t xml:space="preserve">glasna ploča suda </w:t>
      </w:r>
    </w:p>
    <w:p w:rsidRDefault="00A14CCF" w:rsidP="00B30436" w:rsidR="00A14CCF" w:rsidRPr="00D925B7">
      <w:pPr>
        <w:jc w:val="both"/>
        <w:rPr>
          <w:color w:val="FF0000"/>
        </w:rPr>
      </w:pPr>
    </w:p>
    <w:sectPr w:rsidSect="00467811" w:rsidR="00A14CCF" w:rsidRPr="00D925B7">
      <w:headerReference w:type="even" r:id="rId10"/>
      <w:headerReference w:type="default" r:id="rId11"/>
      <w:headerReference w:type="first" r:id="rId12"/>
      <w:pgSz w:h="16838" w:w="11906"/>
      <w:pgMar w:gutter="0" w:footer="709" w:header="709" w:left="1701" w:bottom="125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28CA" w:rsidR="005C28CA">
      <w:r>
        <w:separator/>
      </w:r>
    </w:p>
  </w:endnote>
  <w:endnote w:id="0" w:type="continuationSeparator">
    <w:p w:rsidRDefault="005C28CA" w:rsidR="005C28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28CA" w:rsidR="005C28CA">
      <w:r>
        <w:separator/>
      </w:r>
    </w:p>
  </w:footnote>
  <w:footnote w:id="0" w:type="continuationSeparator">
    <w:p w:rsidRDefault="005C28CA" w:rsidR="005C28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7811" w:rsidP="008A30FF" w:rsidR="004678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7811" w:rsidR="004678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7811" w:rsidP="008A30FF" w:rsidR="004678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0A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925B7" w:rsidP="000953B2" w:rsidR="000953B2" w:rsidRPr="000953B2">
    <w:pPr>
      <w:jc w:val="right"/>
    </w:pPr>
    <w:r>
      <w:t>Posl. br. 1 St-907/2016-22</w:t>
    </w:r>
  </w:p>
  <w:p w:rsidRDefault="00467811" w:rsidP="00C128AF" w:rsidR="004678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7811" w:rsidP="007C5AF7" w:rsidR="00467811" w:rsidRPr="000953B2">
    <w:pPr>
      <w:jc w:val="right"/>
    </w:pPr>
    <w:r w:rsidRPr="000953B2">
      <w:t xml:space="preserve">    Posl. br. </w:t>
    </w:r>
    <w:r w:rsidR="000953B2" w:rsidRPr="000953B2">
      <w:t>1</w:t>
    </w:r>
    <w:r w:rsidRPr="000953B2">
      <w:t xml:space="preserve"> St-</w:t>
    </w:r>
    <w:r w:rsidR="000953B2" w:rsidRPr="000953B2">
      <w:t>907</w:t>
    </w:r>
    <w:r w:rsidRPr="000953B2">
      <w:t>/</w:t>
    </w:r>
    <w:r w:rsidR="000953B2" w:rsidRPr="000953B2">
      <w:t>20</w:t>
    </w:r>
    <w:r w:rsidRPr="000953B2">
      <w:t>1</w:t>
    </w:r>
    <w:r w:rsidR="00D925B7">
      <w:t>6-22</w:t>
    </w:r>
  </w:p>
  <w:p w:rsidRDefault="00467811" w:rsidP="007C5AF7" w:rsidR="00467811" w:rsidRPr="007C5AF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D1C24"/>
    <w:multiLevelType w:val="hybridMultilevel"/>
    <w:tmpl w:val="FB6CE750"/>
    <w:lvl w:tplc="7108B0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D475A1C"/>
    <w:multiLevelType w:val="hybridMultilevel"/>
    <w:tmpl w:val="4D7E5D80"/>
    <w:lvl w:tplc="5316CCA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0FF"/>
    <w:rsid w:val="00001838"/>
    <w:rsid w:val="000953B2"/>
    <w:rsid w:val="000C7DC7"/>
    <w:rsid w:val="000F6199"/>
    <w:rsid w:val="00120228"/>
    <w:rsid w:val="001612DD"/>
    <w:rsid w:val="00190A14"/>
    <w:rsid w:val="001C2EFC"/>
    <w:rsid w:val="001E4E0A"/>
    <w:rsid w:val="001F09FF"/>
    <w:rsid w:val="0021424C"/>
    <w:rsid w:val="002573EB"/>
    <w:rsid w:val="00271CC7"/>
    <w:rsid w:val="002A4BAF"/>
    <w:rsid w:val="0030030D"/>
    <w:rsid w:val="003414EC"/>
    <w:rsid w:val="00364E17"/>
    <w:rsid w:val="0039596F"/>
    <w:rsid w:val="00400627"/>
    <w:rsid w:val="00460F44"/>
    <w:rsid w:val="00467811"/>
    <w:rsid w:val="004777C2"/>
    <w:rsid w:val="004B6A4E"/>
    <w:rsid w:val="00521172"/>
    <w:rsid w:val="00524EC3"/>
    <w:rsid w:val="00552776"/>
    <w:rsid w:val="005715C0"/>
    <w:rsid w:val="00573846"/>
    <w:rsid w:val="005B3DC5"/>
    <w:rsid w:val="005C28CA"/>
    <w:rsid w:val="005F4B4F"/>
    <w:rsid w:val="00637647"/>
    <w:rsid w:val="006D2AC7"/>
    <w:rsid w:val="007C0673"/>
    <w:rsid w:val="007C5AF7"/>
    <w:rsid w:val="007D73AB"/>
    <w:rsid w:val="00821907"/>
    <w:rsid w:val="008255FE"/>
    <w:rsid w:val="008466A1"/>
    <w:rsid w:val="00850586"/>
    <w:rsid w:val="008506B5"/>
    <w:rsid w:val="00880635"/>
    <w:rsid w:val="008839E4"/>
    <w:rsid w:val="008A30FF"/>
    <w:rsid w:val="008D1E92"/>
    <w:rsid w:val="00924809"/>
    <w:rsid w:val="00940279"/>
    <w:rsid w:val="009E6B73"/>
    <w:rsid w:val="00A14CCF"/>
    <w:rsid w:val="00A27DDF"/>
    <w:rsid w:val="00AA2679"/>
    <w:rsid w:val="00B03CCE"/>
    <w:rsid w:val="00B11226"/>
    <w:rsid w:val="00B30436"/>
    <w:rsid w:val="00B44854"/>
    <w:rsid w:val="00B45412"/>
    <w:rsid w:val="00B843B4"/>
    <w:rsid w:val="00BB2F55"/>
    <w:rsid w:val="00C128AF"/>
    <w:rsid w:val="00CB3EE5"/>
    <w:rsid w:val="00CE5544"/>
    <w:rsid w:val="00CF2443"/>
    <w:rsid w:val="00D17FE0"/>
    <w:rsid w:val="00D74390"/>
    <w:rsid w:val="00D83C3D"/>
    <w:rsid w:val="00D925B7"/>
    <w:rsid w:val="00DA0A21"/>
    <w:rsid w:val="00DB61DE"/>
    <w:rsid w:val="00DB6B45"/>
    <w:rsid w:val="00DE4BAD"/>
    <w:rsid w:val="00E23348"/>
    <w:rsid w:val="00E4118D"/>
    <w:rsid w:val="00E4728E"/>
    <w:rsid w:val="00E542CE"/>
    <w:rsid w:val="00E57459"/>
    <w:rsid w:val="00E65419"/>
    <w:rsid w:val="00E708AA"/>
    <w:rsid w:val="00E80B0E"/>
    <w:rsid w:val="00ED0A9A"/>
    <w:rsid w:val="00FC5320"/>
    <w:rsid w:val="00FE4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228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A30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30FF"/>
  </w:style>
  <w:style w:customStyle="true" w:styleId="a0s0" w:type="paragraph">
    <w:name w:val="a0 s0"/>
    <w:basedOn w:val="Normal"/>
    <w:rsid w:val="00B30436"/>
    <w:pPr>
      <w:spacing w:afterAutospacing="true" w:after="100" w:beforeAutospacing="true" w:before="100"/>
    </w:pPr>
    <w:rPr>
      <w:bCs w:val="false"/>
    </w:rPr>
  </w:style>
  <w:style w:customStyle="true" w:styleId="f01" w:type="character">
    <w:name w:val="f01"/>
    <w:rsid w:val="00B30436"/>
    <w:rPr>
      <w:rFonts w:cs="Times New Roman" w:hAnsi="Times New Roman" w:ascii="Times New Roman" w:hint="default"/>
      <w:color w:val="000000"/>
      <w:sz w:val="24"/>
      <w:szCs w:val="24"/>
    </w:rPr>
  </w:style>
  <w:style w:styleId="Podnoje" w:type="paragraph">
    <w:name w:val="footer"/>
    <w:basedOn w:val="Normal"/>
    <w:rsid w:val="00E708AA"/>
    <w:pPr>
      <w:tabs>
        <w:tab w:pos="4536" w:val="center"/>
        <w:tab w:pos="9072" w:val="right"/>
      </w:tabs>
    </w:pPr>
  </w:style>
  <w:style w:customStyle="true" w:styleId="a2" w:type="paragraph">
    <w:name w:val="a2"/>
    <w:basedOn w:val="Normal"/>
    <w:rsid w:val="00552776"/>
    <w:pPr>
      <w:spacing w:afterAutospacing="true" w:after="100" w:beforeAutospacing="true" w:before="100"/>
      <w:jc w:val="both"/>
    </w:pPr>
    <w:rPr>
      <w:bCs w:val="false"/>
    </w:rPr>
  </w:style>
  <w:style w:styleId="Tekstbalonia" w:type="paragraph">
    <w:name w:val="Balloon Text"/>
    <w:basedOn w:val="Normal"/>
    <w:link w:val="TekstbaloniaChar"/>
    <w:rsid w:val="00D925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925B7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02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02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02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2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2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228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A30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30FF"/>
  </w:style>
  <w:style w:customStyle="1" w:styleId="a0s0" w:type="paragraph">
    <w:name w:val="a0 s0"/>
    <w:basedOn w:val="Normal"/>
    <w:rsid w:val="00B30436"/>
    <w:pPr>
      <w:spacing w:after="100" w:afterAutospacing="1" w:before="100" w:beforeAutospacing="1"/>
    </w:pPr>
    <w:rPr>
      <w:bCs w:val="0"/>
    </w:rPr>
  </w:style>
  <w:style w:customStyle="1" w:styleId="f01" w:type="character">
    <w:name w:val="f01"/>
    <w:rsid w:val="00B30436"/>
    <w:rPr>
      <w:rFonts w:ascii="Times New Roman" w:cs="Times New Roman" w:hAnsi="Times New Roman" w:hint="default"/>
      <w:color w:val="000000"/>
      <w:sz w:val="24"/>
      <w:szCs w:val="24"/>
    </w:rPr>
  </w:style>
  <w:style w:styleId="Podnoje" w:type="paragraph">
    <w:name w:val="footer"/>
    <w:basedOn w:val="Normal"/>
    <w:rsid w:val="00E708AA"/>
    <w:pPr>
      <w:tabs>
        <w:tab w:pos="4536" w:val="center"/>
        <w:tab w:pos="9072" w:val="right"/>
      </w:tabs>
    </w:pPr>
  </w:style>
  <w:style w:customStyle="1" w:styleId="a2" w:type="paragraph">
    <w:name w:val="a2"/>
    <w:basedOn w:val="Normal"/>
    <w:rsid w:val="00552776"/>
    <w:pPr>
      <w:spacing w:after="100" w:afterAutospacing="1" w:before="100" w:beforeAutospacing="1"/>
      <w:jc w:val="both"/>
    </w:pPr>
    <w:rPr>
      <w:bCs w:val="0"/>
    </w:rPr>
  </w:style>
  <w:style w:styleId="Tekstbalonia" w:type="paragraph">
    <w:name w:val="Balloon Text"/>
    <w:basedOn w:val="Normal"/>
    <w:link w:val="TekstbaloniaChar"/>
    <w:rsid w:val="00D925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925B7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02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02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02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2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2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7595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74481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21773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39989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St-907/2016</izvorni_sadrzaj>
    <derivirana_varijabla naziv="DomainObject.Predmet.OznakaBroj_1">St-907/2016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- MRAMOR d.o.o. ŽMINJ; ISTRA - MRAMOR d.o.o. ŽMINJ</izvorni_sadrzaj>
    <derivirana_varijabla naziv="DomainObject.Predmet.ProtustrankaFormated_1">  ISTRA - MRAMOR d.o.o. ŽMINJ; ISTRA - MRAMOR d.o.o. ŽMINJ</derivirana_varijabla>
  </DomainObject.Predmet.ProtustrankaFormated>
  <DomainObject.Predmet.ProtustrankaFormatedOIB>
    <izvorni_sadrzaj>  ISTRA - MRAMOR d.o.o. ŽMINJ, OIB 13771189934; ISTRA - MRAMOR d.o.o. ŽMINJ, OIB 13771189934</izvorni_sadrzaj>
    <derivirana_varijabla naziv="DomainObject.Predmet.ProtustrankaFormatedOIB_1">  ISTRA - MRAMOR d.o.o. ŽMINJ, OIB 13771189934; ISTRA - MRAMOR d.o.o. ŽMINJ, OIB 13771189934</derivirana_varijabla>
  </DomainObject.Predmet.ProtustrankaFormatedOIB>
  <DomainObject.Predmet.ProtustrankaFormatedWithAdress>
    <izvorni_sadrzaj> ISTRA - MRAMOR d.o.o. ŽMINJ, Domijanići, Domijanići 0, 52341 Žminj; ISTRA - MRAMOR d.o.o. ŽMINJ, Domijanići, Domijanići 0, 52341 Žminj</izvorni_sadrzaj>
    <derivirana_varijabla naziv="DomainObject.Predmet.ProtustrankaFormatedWithAdress_1"> ISTRA - MRAMOR d.o.o. ŽMINJ, Domijanići, Domijanići 0, 52341 Žminj; ISTRA - MRAMOR d.o.o. ŽMINJ, Domijanići, Domijanići 0, 52341 Žminj</derivirana_varijabla>
  </DomainObject.Predmet.ProtustrankaFormatedWithAdress>
  <DomainObject.Predmet.ProtustrankaFormatedWithAdressOIB>
    <izvorni_sadrzaj> ISTRA - MRAMOR d.o.o. ŽMINJ, OIB 13771189934, Domijanići, Domijanići 0, 52341 Žminj; ISTRA - MRAMOR d.o.o. ŽMINJ, OIB 13771189934, Domijanići, Domijanići 0, 52341 Žminj</izvorni_sadrzaj>
    <derivirana_varijabla naziv="DomainObject.Predmet.ProtustrankaFormatedWithAdressOIB_1"> ISTRA - MRAMOR d.o.o. ŽMINJ, OIB 13771189934, Domijanići, Domijanići 0, 52341 Žminj; ISTRA - MRAMOR d.o.o. ŽMINJ, OIB 13771189934, Domijanići, Domijanići 0, 52341 Žminj</derivirana_varijabla>
  </DomainObject.Predmet.ProtustrankaFormatedWithAdressOIB>
  <DomainObject.Predmet.ProtustrankaWithAdress>
    <izvorni_sadrzaj>ISTRA - MRAMOR d.o.o. ŽMINJ Domijanići, Domijanići 0, 52341 Žminj, ISTRA - MRAMOR d.o.o. ŽMINJ Domijanići, Domijanići 0, 52341 Žminj</izvorni_sadrzaj>
    <derivirana_varijabla naziv="DomainObject.Predmet.ProtustrankaWithAdress_1">ISTRA - MRAMOR d.o.o. ŽMINJ Domijanići, Domijanići 0, 52341 Žminj, ISTRA - MRAMOR d.o.o. ŽMINJ Domijanići, Domijanići 0, 52341 Žminj</derivirana_varijabla>
  </DomainObject.Predmet.ProtustrankaWithAdress>
  <DomainObject.Predmet.ProtustrankaWithAdressOIB>
    <izvorni_sadrzaj>ISTRA - MRAMOR d.o.o. ŽMINJ, OIB 13771189934, Domijanići, Domijanići 0, 52341 Žminj, ISTRA - MRAMOR d.o.o. ŽMINJ, OIB 13771189934, Domijanići, Domijanići 0, 52341 Žminj</izvorni_sadrzaj>
    <derivirana_varijabla naziv="DomainObject.Predmet.ProtustrankaWithAdressOIB_1">ISTRA - MRAMOR d.o.o. ŽMINJ, OIB 13771189934, Domijanići, Domijanići 0, 52341 Žminj, ISTRA - MRAMOR d.o.o. ŽMINJ, OIB 13771189934, Domijanići, Domijanići 0, 52341 Žminj</derivirana_varijabla>
  </DomainObject.Predmet.ProtustrankaWithAdressOIB>
  <DomainObject.Predmet.ProtustrankaNazivFormated>
    <izvorni_sadrzaj>ISTRA - MRAMOR d.o.o. ŽMINJ,ISTRA - MRAMOR d.o.o. ŽMINJ</izvorni_sadrzaj>
    <derivirana_varijabla naziv="DomainObject.Predmet.ProtustrankaNazivFormated_1">ISTRA - MRAMOR d.o.o. ŽMINJ,ISTRA - MRAMOR d.o.o. ŽMINJ</derivirana_varijabla>
  </DomainObject.Predmet.ProtustrankaNazivFormated>
  <DomainObject.Predmet.ProtustrankaNazivFormatedOIB>
    <izvorni_sadrzaj>ISTRA - MRAMOR d.o.o. ŽMINJ, OIB 13771189934,ISTRA - MRAMOR d.o.o. ŽMINJ, OIB 13771189934</izvorni_sadrzaj>
    <derivirana_varijabla naziv="DomainObject.Predmet.ProtustrankaNazivFormatedOIB_1">ISTRA - MRAMOR d.o.o. ŽMINJ, OIB 13771189934,ISTRA - MRAMOR d.o.o. ŽMINJ, OIB 13771189934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ISTRA - MRAMOR d.o.o. ŽMINJ; FINANCIJSKA AGENCIJA, RC RIJEKA, PODRUŽNICA PULA, PULA</izvorni_sadrzaj>
    <derivirana_varijabla naziv="DomainObject.Predmet.StrankaFormated_1">  ISTRA - MRAMOR d.o.o. ŽMINJ; FINANCIJSKA AGENCIJA, RC RIJEKA, PODRUŽNICA PULA, PULA</derivirana_varijabla>
  </DomainObject.Predmet.StrankaFormated>
  <DomainObject.Predmet.StrankaFormatedOIB>
    <izvorni_sadrzaj>  ISTRA - MRAMOR d.o.o. ŽMINJ, OIB 13771189934; FINANCIJSKA AGENCIJA, RC RIJEKA, PODRUŽNICA PULA, PULA, OIB 85821130368</izvorni_sadrzaj>
    <derivirana_varijabla naziv="DomainObject.Predmet.StrankaFormatedOIB_1">  ISTRA - MRAMOR d.o.o. ŽMINJ, OIB 13771189934; FINANCIJSKA AGENCIJA, RC RIJEKA, PODRUŽNICA PULA, PULA, OIB 85821130368</derivirana_varijabla>
  </DomainObject.Predmet.StrankaFormatedOIB>
  <DomainObject.Predmet.StrankaFormatedWithAdress>
    <izvorni_sadrzaj> ISTRA - MRAMOR d.o.o. ŽMINJ, Domijanići, Domijanići 0, 52341 Žminj; FINANCIJSKA AGENCIJA, RC RIJEKA, PODRUŽNICA PULA, PULA, Giardini 5, 52100 Pula</izvorni_sadrzaj>
    <derivirana_varijabla naziv="DomainObject.Predmet.StrankaFormatedWithAdress_1"> ISTRA - MRAMOR d.o.o. ŽMINJ, Domijanići, Domijanići 0, 52341 Žminj; FINANCIJSKA AGENCIJA, RC RIJEKA, PODRUŽNICA PULA, PULA, Giardini 5, 52100 Pula</derivirana_varijabla>
  </DomainObject.Predmet.StrankaFormatedWithAdress>
  <DomainObject.Predmet.StrankaFormatedWithAdressOIB>
    <izvorni_sadrzaj> ISTRA - MRAMOR d.o.o. ŽMINJ, OIB 13771189934, Domijanići, Domijanići 0, 52341 Žminj; FINANCIJSKA AGENCIJA, RC RIJEKA, PODRUŽNICA PULA, PULA, OIB 85821130368, Giardini 5, 52100 Pula</izvorni_sadrzaj>
    <derivirana_varijabla naziv="DomainObject.Predmet.StrankaFormatedWithAdressOIB_1"> ISTRA - MRAMOR d.o.o. ŽMINJ, OIB 13771189934, Domijanići, Domijanići 0, 52341 Žminj; FINANCIJSKA AGENCIJA, RC RIJEKA, PODRUŽNICA PULA, PULA, OIB 85821130368, Giardini 5, 52100 Pula</derivirana_varijabla>
  </DomainObject.Predmet.StrankaFormatedWithAdressOIB>
  <DomainObject.Predmet.StrankaWithAdress>
    <izvorni_sadrzaj>ISTRA - MRAMOR d.o.o. ŽMINJ Domijanići, Domijanići 0,52341 Žminj,FINANCIJSKA AGENCIJA, RC RIJEKA, PODRUŽNICA PULA, PULA Giardini 5,52100 Pula</izvorni_sadrzaj>
    <derivirana_varijabla naziv="DomainObject.Predmet.StrankaWithAdress_1">ISTRA - MRAMOR d.o.o. ŽMINJ Domijanići, Domijanići 0,52341 Žminj,FINANCIJSKA AGENCIJA, RC RIJEKA, PODRUŽNICA PULA, PULA Giardini 5,52100 Pula</derivirana_varijabla>
  </DomainObject.Predmet.StrankaWithAdress>
  <DomainObject.Predmet.StrankaWithAdressOIB>
    <izvorni_sadrzaj>ISTRA - MRAMOR d.o.o. ŽMINJ, OIB 13771189934, Domijanići, Domijanići 0,52341 Žminj,FINANCIJSKA AGENCIJA, RC RIJEKA, PODRUŽNICA PULA, PULA, OIB 85821130368, Giardini 5,52100 Pula</izvorni_sadrzaj>
    <derivirana_varijabla naziv="DomainObject.Predmet.StrankaWithAdressOIB_1">ISTRA - MRAMOR d.o.o. ŽMINJ, OIB 13771189934, Domijanići, Domijanići 0,52341 Žminj,FINANCIJSKA AGENCIJA, RC RIJEKA, PODRUŽNICA PULA, PULA, OIB 85821130368, Giardini 5,52100 Pula</derivirana_varijabla>
  </DomainObject.Predmet.StrankaWithAdressOIB>
  <DomainObject.Predmet.StrankaNazivFormated>
    <izvorni_sadrzaj>ISTRA - MRAMOR d.o.o. ŽMINJ,FINANCIJSKA AGENCIJA, RC RIJEKA, PODRUŽNICA PULA, PULA</izvorni_sadrzaj>
    <derivirana_varijabla naziv="DomainObject.Predmet.StrankaNazivFormated_1">ISTRA - MRAMOR d.o.o. ŽMINJ,FINANCIJSKA AGENCIJA, RC RIJEKA, PODRUŽNICA PULA, PULA</derivirana_varijabla>
  </DomainObject.Predmet.StrankaNazivFormated>
  <DomainObject.Predmet.StrankaNazivFormatedOIB>
    <izvorni_sadrzaj>ISTRA - MRAMOR d.o.o. ŽMINJ, OIB 13771189934,FINANCIJSKA AGENCIJA, RC RIJEKA, PODRUŽNICA PULA, PULA, OIB 85821130368</izvorni_sadrzaj>
    <derivirana_varijabla naziv="DomainObject.Predmet.StrankaNazivFormatedOIB_1">ISTRA - MRAMOR d.o.o. ŽMINJ, OIB 13771189934,FINANCIJSKA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ISTRA - MRAMOR d.o.o. ŽMINJ</item>
      <item>FINANCIJSKA AGENCIJA, RC RIJEKA, PODRUŽNICA PULA, PULA</item>
    </izvorni_sadrzaj>
    <derivirana_varijabla naziv="DomainObject.Predmet.StrankaListFormated_1">
      <item>ISTRA - MRAMOR d.o.o. ŽMINJ</item>
      <item>FINANCIJSKA AGENCIJA, RC RIJEKA, PODRUŽNICA PULA, PULA</item>
    </derivirana_varijabla>
  </DomainObject.Predmet.StrankaListFormated>
  <DomainObject.Predmet.StrankaListFormatedOIB>
    <izvorni_sadrzaj>
      <item>ISTRA - MRAMOR d.o.o. ŽMINJ, OIB 13771189934</item>
      <item>FINANCIJSKA AGENCIJA, RC RIJEKA, PODRUŽNICA PULA, PULA, OIB 85821130368</item>
    </izvorni_sadrzaj>
    <derivirana_varijabla naziv="DomainObject.Predmet.StrankaListFormatedOIB_1">
      <item>ISTRA - MRAMOR d.o.o. ŽMINJ, OIB 13771189934</item>
      <item>FINANCIJSKA AGENCIJA, RC RIJEKA, PODRUŽNICA PULA, PULA, OIB 85821130368</item>
    </derivirana_varijabla>
  </DomainObject.Predmet.StrankaListFormatedOIB>
  <DomainObject.Predmet.StrankaListFormatedWithAdress>
    <izvorni_sadrzaj>
      <item>ISTRA - MRAMOR d.o.o. ŽMINJ, Domijanići, Domijanići 0, 52341 Žminj</item>
      <item>FINANCIJSKA AGENCIJA, RC RIJEKA, PODRUŽNICA PULA, PULA, Giardini 5, 52100 Pula</item>
    </izvorni_sadrzaj>
    <derivirana_varijabla naziv="DomainObject.Predmet.StrankaListFormatedWithAdress_1">
      <item>ISTRA - MRAMOR d.o.o. ŽMINJ, Domijanići, Domijanići 0, 52341 Žminj</item>
      <item>FINANCIJSKA AGENCIJA, RC RIJEKA, PODRUŽNICA PULA, PULA, Giardini 5, 52100 Pula</item>
    </derivirana_varijabla>
  </DomainObject.Predmet.StrankaListFormatedWithAdress>
  <DomainObject.Predmet.StrankaListFormatedWithAdressOIB>
    <izvorni_sadrzaj>
      <item>ISTRA - MRAMOR d.o.o. ŽMINJ, OIB 13771189934, Domijanići, Domijanići 0, 52341 Žminj</item>
      <item>FINANCIJSKA AGENCIJA, RC RIJEKA, PODRUŽNICA PULA, PULA, OIB 85821130368, Giardini 5, 52100 Pula</item>
    </izvorni_sadrzaj>
    <derivirana_varijabla naziv="DomainObject.Predmet.StrankaListFormatedWithAdressOIB_1">
      <item>ISTRA - MRAMOR d.o.o. ŽMINJ, OIB 13771189934, Domijanići, Domijanići 0, 52341 Žminj</item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ISTRA - MRAMOR d.o.o. ŽMINJ</item>
      <item>FINANCIJSKA AGENCIJA, RC RIJEKA, PODRUŽNICA PULA, PULA</item>
    </izvorni_sadrzaj>
    <derivirana_varijabla naziv="DomainObject.Predmet.StrankaListNazivFormated_1">
      <item>ISTRA - MRAMOR d.o.o. ŽMINJ</item>
      <item>FINANCIJSKA AGENCIJA, RC RIJEKA, PODRUŽNICA PULA, PULA</item>
    </derivirana_varijabla>
  </DomainObject.Predmet.StrankaListNazivFormated>
  <DomainObject.Predmet.StrankaListNazivFormatedOIB>
    <izvorni_sadrzaj>
      <item>ISTRA - MRAMOR d.o.o. ŽMINJ, OIB 13771189934</item>
      <item>FINANCIJSKA AGENCIJA, RC RIJEKA, PODRUŽNICA PULA, PULA, OIB 85821130368</item>
    </izvorni_sadrzaj>
    <derivirana_varijabla naziv="DomainObject.Predmet.StrankaListNazivFormatedOIB_1">
      <item>ISTRA - MRAMOR d.o.o. ŽMINJ, OIB 13771189934</item>
      <item>FINANCIJSKA AGENCIJA, RC RIJEKA, PODRUŽNICA PULA, PULA, OIB 85821130368</item>
    </derivirana_varijabla>
  </DomainObject.Predmet.StrankaListNazivFormatedOIB>
  <DomainObject.Predmet.ProtuStrankaListFormated>
    <izvorni_sadrzaj>
      <item>ISTRA - MRAMOR d.o.o. ŽMINJ</item>
      <item>ISTRA - MRAMOR d.o.o. ŽMINJ</item>
    </izvorni_sadrzaj>
    <derivirana_varijabla naziv="DomainObject.Predmet.ProtuStrankaListFormated_1">
      <item>ISTRA - MRAMOR d.o.o. ŽMINJ</item>
      <item>ISTRA - MRAMOR d.o.o. ŽMINJ</item>
    </derivirana_varijabla>
  </DomainObject.Predmet.ProtuStrankaListFormated>
  <DomainObject.Predmet.ProtuStrankaListFormatedOIB>
    <izvorni_sadrzaj>
      <item>ISTRA - MRAMOR d.o.o. ŽMINJ, OIB 13771189934</item>
      <item>ISTRA - MRAMOR d.o.o. ŽMINJ, OIB 13771189934</item>
    </izvorni_sadrzaj>
    <derivirana_varijabla naziv="DomainObject.Predmet.ProtuStrankaListFormatedOIB_1">
      <item>ISTRA - MRAMOR d.o.o. ŽMINJ, OIB 13771189934</item>
      <item>ISTRA - MRAMOR d.o.o. ŽMINJ, OIB 13771189934</item>
    </derivirana_varijabla>
  </DomainObject.Predmet.ProtuStrankaListFormatedOIB>
  <DomainObject.Predmet.ProtuStrankaListFormatedWithAdress>
    <izvorni_sadrzaj>
      <item>ISTRA - MRAMOR d.o.o. ŽMINJ, Domijanići, Domijanići 0, 52341 Žminj</item>
      <item>ISTRA - MRAMOR d.o.o. ŽMINJ, Domijanići, Domijanići 0, 52341 Žminj</item>
    </izvorni_sadrzaj>
    <derivirana_varijabla naziv="DomainObject.Predmet.ProtuStrankaListFormatedWithAdress_1">
      <item>ISTRA - MRAMOR d.o.o. ŽMINJ, Domijanići, Domijanići 0, 52341 Žminj</item>
      <item>ISTRA - MRAMOR d.o.o. ŽMINJ, Domijanići, Domijanići 0, 52341 Žminj</item>
    </derivirana_varijabla>
  </DomainObject.Predmet.ProtuStrankaListFormatedWithAdress>
  <DomainObject.Predmet.ProtuStrankaListFormatedWithAdressOIB>
    <izvorni_sadrzaj>
      <item>ISTRA - MRAMOR d.o.o. ŽMINJ, OIB 13771189934, Domijanići, Domijanići 0, 52341 Žminj</item>
      <item>ISTRA - MRAMOR d.o.o. ŽMINJ, OIB 13771189934, Domijanići, Domijanići 0, 52341 Žminj</item>
    </izvorni_sadrzaj>
    <derivirana_varijabla naziv="DomainObject.Predmet.ProtuStrankaListFormatedWithAdressOIB_1">
      <item>ISTRA - MRAMOR d.o.o. ŽMINJ, OIB 13771189934, Domijanići, Domijanići 0, 52341 Žminj</item>
      <item>ISTRA - MRAMOR d.o.o. ŽMINJ, OIB 13771189934, Domijanići, Domijanići 0, 52341 Žminj</item>
    </derivirana_varijabla>
  </DomainObject.Predmet.ProtuStrankaListFormatedWithAdressOIB>
  <DomainObject.Predmet.ProtuStrankaListNazivFormated>
    <izvorni_sadrzaj>
      <item>ISTRA - MRAMOR d.o.o. ŽMINJ</item>
      <item>ISTRA - MRAMOR d.o.o. ŽMINJ</item>
    </izvorni_sadrzaj>
    <derivirana_varijabla naziv="DomainObject.Predmet.ProtuStrankaListNazivFormated_1">
      <item>ISTRA - MRAMOR d.o.o. ŽMINJ</item>
      <item>ISTRA - MRAMOR d.o.o. ŽMINJ</item>
    </derivirana_varijabla>
  </DomainObject.Predmet.ProtuStrankaListNazivFormated>
  <DomainObject.Predmet.ProtuStrankaListNazivFormatedOIB>
    <izvorni_sadrzaj>
      <item>ISTRA - MRAMOR d.o.o. ŽMINJ, OIB 13771189934</item>
      <item>ISTRA - MRAMOR d.o.o. ŽMINJ, OIB 13771189934</item>
    </izvorni_sadrzaj>
    <derivirana_varijabla naziv="DomainObject.Predmet.ProtuStrankaListNazivFormatedOIB_1">
      <item>ISTRA - MRAMOR d.o.o. ŽMINJ, OIB 13771189934</item>
      <item>ISTRA - MRAMOR d.o.o. ŽMINJ, OIB 13771189934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ISTRA - MRAMOR d.o.o. ŽMINJ i dr.</izvorni_sadrzaj>
    <derivirana_varijabla naziv="DomainObject.Predmet.StrankaIDrugi_1">ISTRA - MRAMOR d.o.o. ŽMINJ i dr.</derivirana_varijabla>
  </DomainObject.Predmet.StrankaIDrugi>
  <DomainObject.Predmet.ProtustrankaIDrugi>
    <izvorni_sadrzaj>ISTRA - MRAMOR d.o.o. ŽMINJ i dr.</izvorni_sadrzaj>
    <derivirana_varijabla naziv="DomainObject.Predmet.ProtustrankaIDrugi_1">ISTRA - MRAMOR d.o.o. ŽMINJ i dr.</derivirana_varijabla>
  </DomainObject.Predmet.ProtustrankaIDrugi>
  <DomainObject.Predmet.StrankaIDrugiAdressOIB>
    <izvorni_sadrzaj>ISTRA - MRAMOR d.o.o. ŽMINJ, OIB 13771189934, Domijanići, Domijanići 0, 52341 Žminj i dr.</izvorni_sadrzaj>
    <derivirana_varijabla naziv="DomainObject.Predmet.StrankaIDrugiAdressOIB_1">ISTRA - MRAMOR d.o.o. ŽMINJ, OIB 13771189934, Domijanići, Domijanići 0, 52341 Žminj i dr.</derivirana_varijabla>
  </DomainObject.Predmet.StrankaIDrugiAdressOIB>
  <DomainObject.Predmet.ProtustrankaIDrugiAdressOIB>
    <izvorni_sadrzaj>ISTRA - MRAMOR d.o.o. ŽMINJ, OIB 13771189934, Domijanići, Domijanići 0, 52341 Žminj i dr.</izvorni_sadrzaj>
    <derivirana_varijabla naziv="DomainObject.Predmet.ProtustrankaIDrugiAdressOIB_1">ISTRA - MRAMOR d.o.o. ŽMINJ, OIB 13771189934, Domijanići, Domijanići 0, 52341 Žminj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ISTRA - MRAMOR d.o.o. ŽMINJ</item>
      <item>ISTRA - MRAMOR d.o.o. ŽMINJ</item>
      <item>ISTRA - MRAMOR d.o.o. ŽMINJ</item>
      <item>FINANCIJSKA AGENCIJA, RC RIJEKA, PODRUŽNICA PULA, PULA</item>
    </izvorni_sadrzaj>
    <derivirana_varijabla naziv="DomainObject.Predmet.SudioniciListNaziv_1">
      <item>ISTRA - MRAMOR d.o.o. ŽMINJ</item>
      <item>ISTRA - MRAMOR d.o.o. ŽMINJ</item>
      <item>ISTRA - MRAMOR d.o.o. ŽMINJ</item>
      <item>FINANCIJSKA AGENCIJA, RC RIJEKA, PODRUŽNICA PULA, PULA</item>
    </derivirana_varijabla>
  </DomainObject.Predmet.SudioniciListNaziv>
  <DomainObject.Predmet.SudioniciListAdressOIB>
    <izvorni_sadrzaj>
      <item>ISTRA - MRAMOR d.o.o. ŽMINJ, OIB 13771189934, Domijanići, Domijanići 0,52341 Žminj</item>
      <item>ISTRA - MRAMOR d.o.o. ŽMINJ, OIB 13771189934, Domijanići, Domijanići 0,52341 Žminj</item>
      <item>ISTRA - MRAMOR d.o.o. ŽMINJ, OIB 13771189934, Domijanići, Domijanići 0,52341 Žminj</item>
      <item>FINANCIJSKA AGENCIJA, RC RIJEKA, PODRUŽNICA PULA, PULA, OIB 85821130368, Giardini 5,52100 Pula</item>
    </izvorni_sadrzaj>
    <derivirana_varijabla naziv="DomainObject.Predmet.SudioniciListAdressOIB_1">
      <item>ISTRA - MRAMOR d.o.o. ŽMINJ, OIB 13771189934, Domijanići, Domijanići 0,52341 Žminj</item>
      <item>ISTRA - MRAMOR d.o.o. ŽMINJ, OIB 13771189934, Domijanići, Domijanići 0,52341 Žminj</item>
      <item>ISTRA - MRAMOR d.o.o. ŽMINJ, OIB 13771189934, Domijanići, Domijanići 0,52341 Žminj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13771189934</item>
      <item>, OIB 13771189934</item>
      <item>, OIB 13771189934</item>
      <item>, OIB 85821130368</item>
    </izvorni_sadrzaj>
    <derivirana_varijabla naziv="DomainObject.Predmet.SudioniciListNazivOIB_1">
      <item>, OIB 13771189934</item>
      <item>, OIB 13771189934</item>
      <item>, OIB 13771189934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</properties:Company>
  <properties:Pages>2</properties:Pages>
  <properties:Words>474</properties:Words>
  <properties:Characters>2594</properties:Characters>
  <properties:Lines>69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 20 St-55/11</vt:lpstr>
    </vt:vector>
  </properties:TitlesOfParts>
  <properties:LinksUpToDate>false</properties:LinksUpToDate>
  <properties:CharactersWithSpaces>3122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2017-04-06T12:32:00Z</dcterms:created>
  <dc:creator>korisnik</dc:creator>
  <cp:lastModifiedBy>Lorena Paris Aničić</cp:lastModifiedBy>
  <cp:lastPrinted>2017-04-06T12:40:00Z</cp:lastPrinted>
  <dcterms:modified xmlns:xsi="http://www.w3.org/2001/XMLSchema-instance" xsi:type="dcterms:W3CDTF">2017-04-06T12:41:00Z</dcterms:modified>
  <cp:revision>6</cp:revision>
  <dc:title>Poslovni broj: 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