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47b7" w14:paraId="91f47b7" w:rsidRDefault="00E44DA3" w:rsidP="00E44DA3" w:rsidR="00E44DA3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756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E44DA3" w:rsidP="00E44DA3" w:rsidR="00E44DA3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DA3" w:rsidP="00E44DA3" w:rsidR="00E44DA3"/>
    <w:p w:rsidRDefault="00E44DA3" w:rsidP="00E44DA3" w:rsidR="00E44DA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44DA3" w:rsidP="00E44DA3" w:rsidR="00E44DA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44DA3" w:rsidP="00E44DA3" w:rsidR="00E44DA3"/>
    <w:p w:rsidRDefault="00E44DA3" w:rsidP="00E44DA3" w:rsidR="00E44DA3"/>
    <w:p w:rsidRDefault="00E44DA3" w:rsidP="00E44DA3" w:rsidR="00E44DA3"/>
    <w:p w:rsidRDefault="00E44DA3" w:rsidP="00E44DA3" w:rsidR="00E44DA3">
      <w:pPr>
        <w:jc w:val="center"/>
      </w:pPr>
      <w:r>
        <w:t>R E P U B L I K A   H R V A T S K A</w:t>
      </w:r>
    </w:p>
    <w:p w:rsidRDefault="007A33CE" w:rsidP="00E44DA3" w:rsidR="007A33CE">
      <w:pPr>
        <w:jc w:val="center"/>
      </w:pPr>
    </w:p>
    <w:p w:rsidRDefault="00E44DA3" w:rsidP="00E44DA3" w:rsidR="00E44DA3">
      <w:pPr>
        <w:jc w:val="center"/>
      </w:pPr>
      <w:r>
        <w:t>R J E Š E N J E</w:t>
      </w:r>
    </w:p>
    <w:p w:rsidRDefault="00E44DA3" w:rsidP="00E44DA3" w:rsidR="00E44DA3">
      <w:pPr>
        <w:rPr>
          <w:b/>
        </w:rPr>
      </w:pPr>
    </w:p>
    <w:p w:rsidRDefault="00E44DA3" w:rsidP="00E44DA3" w:rsidR="00E44DA3">
      <w:pPr>
        <w:rPr>
          <w:b/>
        </w:rPr>
      </w:pPr>
    </w:p>
    <w:p w:rsidRDefault="00E44DA3" w:rsidP="00E44DA3" w:rsidR="00E44DA3">
      <w:pPr>
        <w:pStyle w:val="Tijeloteksta"/>
      </w:pPr>
      <w:r>
        <w:tab/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proofErr w:type="spellStart"/>
      <w:r>
        <w:rPr>
          <w:color w:val="000000"/>
        </w:rPr>
        <w:t>AXICIA</w:t>
      </w:r>
      <w:proofErr w:type="spellEnd"/>
      <w:r>
        <w:rPr>
          <w:color w:val="000000"/>
        </w:rPr>
        <w:t xml:space="preserve"> j.d.o.o., za frizerske usluge i trgovinu, Čepin, Psunjska </w:t>
      </w:r>
      <w:proofErr w:type="spellStart"/>
      <w:r>
        <w:rPr>
          <w:color w:val="000000"/>
        </w:rPr>
        <w:t>46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030132530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54647309465</w:t>
      </w:r>
      <w:proofErr w:type="spellEnd"/>
      <w:r>
        <w:t xml:space="preserve">, dana </w:t>
      </w:r>
      <w:proofErr w:type="spellStart"/>
      <w:r>
        <w:t>25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                                     </w:t>
      </w:r>
    </w:p>
    <w:p w:rsidRDefault="00E44DA3" w:rsidP="00E44DA3" w:rsidR="00E44DA3">
      <w:pPr>
        <w:jc w:val="both"/>
      </w:pPr>
    </w:p>
    <w:p w:rsidRDefault="00E44DA3" w:rsidP="00E44DA3" w:rsidR="00E44DA3">
      <w:pPr>
        <w:jc w:val="center"/>
      </w:pPr>
      <w:r>
        <w:t>r i j e š i o   j e</w:t>
      </w:r>
    </w:p>
    <w:p w:rsidRDefault="00E44DA3" w:rsidP="00E44DA3" w:rsidR="00E44DA3">
      <w:pPr>
        <w:pStyle w:val="Tijeloteksta"/>
      </w:pPr>
      <w:r>
        <w:tab/>
      </w:r>
    </w:p>
    <w:p w:rsidRDefault="005A2A88" w:rsidP="00E44DA3" w:rsidR="000B0BE5">
      <w:pPr>
        <w:pStyle w:val="Tijeloteksta"/>
      </w:pPr>
      <w:r>
        <w:tab/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E44DA3">
        <w:rPr>
          <w:color w:val="000000"/>
        </w:rPr>
        <w:t>AXICIA</w:t>
      </w:r>
      <w:proofErr w:type="spellEnd"/>
      <w:r w:rsidR="00E44DA3">
        <w:rPr>
          <w:color w:val="000000"/>
        </w:rPr>
        <w:t xml:space="preserve"> j.d.o.o., za frizerske usluge i trgovinu, Čepin, Psunjska </w:t>
      </w:r>
      <w:proofErr w:type="spellStart"/>
      <w:r w:rsidR="00E44DA3">
        <w:rPr>
          <w:color w:val="000000"/>
        </w:rPr>
        <w:t>46</w:t>
      </w:r>
      <w:proofErr w:type="spellEnd"/>
      <w:r w:rsidR="00E44DA3">
        <w:rPr>
          <w:color w:val="000000"/>
        </w:rPr>
        <w:t xml:space="preserve">, </w:t>
      </w:r>
      <w:proofErr w:type="spellStart"/>
      <w:r w:rsidR="00E44DA3">
        <w:rPr>
          <w:color w:val="000000"/>
        </w:rPr>
        <w:t>MBS</w:t>
      </w:r>
      <w:proofErr w:type="spellEnd"/>
      <w:r w:rsidR="00E44DA3">
        <w:rPr>
          <w:color w:val="000000"/>
        </w:rPr>
        <w:t xml:space="preserve">: </w:t>
      </w:r>
      <w:proofErr w:type="spellStart"/>
      <w:r w:rsidR="00E44DA3">
        <w:rPr>
          <w:color w:val="000000"/>
        </w:rPr>
        <w:t>030132530</w:t>
      </w:r>
      <w:proofErr w:type="spellEnd"/>
      <w:r w:rsidR="00E44DA3">
        <w:rPr>
          <w:color w:val="000000"/>
        </w:rPr>
        <w:t xml:space="preserve">, </w:t>
      </w:r>
      <w:proofErr w:type="spellStart"/>
      <w:r w:rsidR="00E44DA3">
        <w:rPr>
          <w:color w:val="000000"/>
        </w:rPr>
        <w:t>OIB</w:t>
      </w:r>
      <w:proofErr w:type="spellEnd"/>
      <w:r w:rsidR="00E44DA3">
        <w:rPr>
          <w:color w:val="000000"/>
        </w:rPr>
        <w:t xml:space="preserve">: </w:t>
      </w:r>
      <w:proofErr w:type="spellStart"/>
      <w:r w:rsidR="00E44DA3">
        <w:rPr>
          <w:color w:val="000000"/>
        </w:rPr>
        <w:t>54647309465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E44DA3">
        <w:t>756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E44DA3">
        <w:t>28</w:t>
      </w:r>
      <w:r w:rsidR="006B7E72">
        <w:t>.000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7A33CE" w:rsidP="007A33CE" w:rsidR="007A33CE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29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rPr>
          <w:color w:val="000000"/>
        </w:rPr>
        <w:t>AXICIA</w:t>
      </w:r>
      <w:proofErr w:type="spellEnd"/>
      <w:r>
        <w:rPr>
          <w:color w:val="000000"/>
        </w:rPr>
        <w:t xml:space="preserve"> j.d.o.o., za frizerske usluge i trgovinu, Čepin, Psunjska </w:t>
      </w:r>
      <w:proofErr w:type="spellStart"/>
      <w:r>
        <w:rPr>
          <w:color w:val="000000"/>
        </w:rPr>
        <w:t>46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030132530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54647309465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7A33CE" w:rsidP="007A33CE" w:rsidR="007A33C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756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7A33CE">
        <w:t>25</w:t>
      </w:r>
      <w:proofErr w:type="spellEnd"/>
      <w:r w:rsidR="007A33CE">
        <w:t>. listopada</w:t>
      </w:r>
      <w:r w:rsidR="006B7E72">
        <w:t xml:space="preserve"> </w:t>
      </w:r>
      <w:proofErr w:type="spellStart"/>
      <w:r w:rsidR="00BF312F">
        <w:t>2017</w:t>
      </w:r>
      <w:proofErr w:type="spellEnd"/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7A33CE">
        <w:t>28</w:t>
      </w:r>
      <w:r w:rsidR="00ED63F9">
        <w:t>.000</w:t>
      </w:r>
      <w:proofErr w:type="spellEnd"/>
      <w:r w:rsidR="00ED63F9">
        <w:t>,</w:t>
      </w:r>
      <w:proofErr w:type="spellStart"/>
      <w:r w:rsidR="00ED63F9">
        <w:t>00</w:t>
      </w:r>
      <w:proofErr w:type="spellEnd"/>
      <w:r w:rsidR="00865CEE">
        <w:t xml:space="preserve"> kn, </w:t>
      </w:r>
      <w:r w:rsidR="00DC42E7">
        <w:t>(troškovi otvaranja stečajnog postupka, troškovi stečajnog upravitelja, troškovi vođenja knjigovodstva, troškovi arhiviranja građe).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DC42E7">
        <w:t xml:space="preserve"> </w:t>
      </w:r>
      <w:proofErr w:type="spellStart"/>
      <w:r w:rsidR="00DC42E7">
        <w:t>25</w:t>
      </w:r>
      <w:proofErr w:type="spellEnd"/>
      <w:r w:rsidR="00DC42E7">
        <w:t xml:space="preserve">. listopad </w:t>
      </w:r>
      <w:r w:rsidR="00F17DA4">
        <w:t xml:space="preserve"> </w:t>
      </w:r>
      <w:proofErr w:type="spellStart"/>
      <w:r w:rsidR="00BF312F">
        <w:t>2017</w:t>
      </w:r>
      <w:proofErr w:type="spellEnd"/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DC42E7" w:rsidP="00DC42E7" w:rsidR="00DC42E7">
      <w:pPr>
        <w:pStyle w:val="Tijeloteksta"/>
        <w:numPr>
          <w:ilvl w:val="0"/>
          <w:numId w:val="11"/>
        </w:numPr>
        <w:jc w:val="left"/>
      </w:pPr>
      <w:r>
        <w:t>Predlagatelj- FINA Regionalni cen</w:t>
      </w:r>
      <w:r w:rsidR="00326296">
        <w:t xml:space="preserve">tar Osijek,  Osijek, L. </w:t>
      </w:r>
      <w:proofErr w:type="spellStart"/>
      <w:r w:rsidR="00326296">
        <w:t>Jagera</w:t>
      </w:r>
      <w:proofErr w:type="spellEnd"/>
      <w:r w:rsidR="00326296">
        <w:t xml:space="preserve"> 3</w:t>
      </w:r>
    </w:p>
    <w:p w:rsidRDefault="00DC42E7" w:rsidP="00DC42E7" w:rsidR="00DC42E7">
      <w:pPr>
        <w:pStyle w:val="Tijeloteksta"/>
        <w:numPr>
          <w:ilvl w:val="0"/>
          <w:numId w:val="11"/>
        </w:numPr>
        <w:jc w:val="left"/>
      </w:pPr>
      <w:r>
        <w:t xml:space="preserve">Dužnik – </w:t>
      </w:r>
      <w:proofErr w:type="spellStart"/>
      <w:r>
        <w:rPr>
          <w:color w:val="000000"/>
        </w:rPr>
        <w:t>AXICIA</w:t>
      </w:r>
      <w:proofErr w:type="spellEnd"/>
      <w:r>
        <w:rPr>
          <w:color w:val="000000"/>
        </w:rPr>
        <w:t xml:space="preserve"> j.d.o.o., za frizerske usluge i trgovinu, Čepin, Psunjska </w:t>
      </w:r>
      <w:proofErr w:type="spellStart"/>
      <w:r>
        <w:rPr>
          <w:color w:val="000000"/>
        </w:rPr>
        <w:t>46</w:t>
      </w:r>
      <w:proofErr w:type="spellEnd"/>
      <w:r>
        <w:rPr>
          <w:color w:val="000000"/>
        </w:rPr>
        <w:t>,</w:t>
      </w:r>
      <w:r>
        <w:t xml:space="preserve">  </w:t>
      </w:r>
    </w:p>
    <w:p w:rsidRDefault="00326296" w:rsidP="00DC42E7" w:rsidR="00DC42E7">
      <w:pPr>
        <w:pStyle w:val="Tijeloteksta"/>
        <w:numPr>
          <w:ilvl w:val="0"/>
          <w:numId w:val="11"/>
        </w:numPr>
        <w:jc w:val="left"/>
      </w:pPr>
      <w:r>
        <w:t>Privremeni stečajni upravitelj Kata Rašić</w:t>
      </w:r>
    </w:p>
    <w:p w:rsidRDefault="00DC42E7" w:rsidP="00DC42E7" w:rsidR="00DC42E7">
      <w:pPr>
        <w:pStyle w:val="Tijeloteksta"/>
        <w:numPr>
          <w:ilvl w:val="0"/>
          <w:numId w:val="11"/>
        </w:numPr>
      </w:pPr>
      <w:proofErr w:type="spellStart"/>
      <w:r>
        <w:t>zz</w:t>
      </w:r>
      <w:proofErr w:type="spellEnd"/>
      <w:r>
        <w:t xml:space="preserve"> dužnika </w:t>
      </w:r>
      <w:r w:rsidR="00326296">
        <w:t xml:space="preserve">Ivona Kladarić, Čepin, Kralja Zvonimira </w:t>
      </w:r>
      <w:proofErr w:type="spellStart"/>
      <w:r w:rsidR="00326296">
        <w:t>81</w:t>
      </w:r>
      <w:proofErr w:type="spellEnd"/>
    </w:p>
    <w:p w:rsidRDefault="00DC42E7" w:rsidP="00DC42E7" w:rsidR="00DC42E7">
      <w:pPr>
        <w:pStyle w:val="Tijeloteksta"/>
        <w:numPr>
          <w:ilvl w:val="0"/>
          <w:numId w:val="11"/>
        </w:numPr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DC42E7" w:rsidP="008301EE" w:rsidR="008301EE">
      <w:pPr>
        <w:numPr>
          <w:ilvl w:val="0"/>
          <w:numId w:val="11"/>
        </w:numPr>
        <w:jc w:val="both"/>
      </w:pPr>
      <w:r>
        <w:t>kal. 20/11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26296"/>
    <w:rsid w:val="00337B6B"/>
    <w:rsid w:val="00342B9D"/>
    <w:rsid w:val="003465FB"/>
    <w:rsid w:val="0036623A"/>
    <w:rsid w:val="003930B8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A33CE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61FEB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C42E7"/>
    <w:rsid w:val="00DD6C09"/>
    <w:rsid w:val="00DE5F95"/>
    <w:rsid w:val="00E05D86"/>
    <w:rsid w:val="00E13A1B"/>
    <w:rsid w:val="00E17744"/>
    <w:rsid w:val="00E30251"/>
    <w:rsid w:val="00E44DA3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1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1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53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628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60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AXICIA jednostavno društvo s ograničenom odgovornošću za frizerske usluge i trgovinu</izvorni_sadrzaj>
    <derivirana_varijabla naziv="DomainObject.Predmet.ProtustrankaFormated_1">  AXICIA jednostavno društvo s ograničenom odgovornošću za frizerske usluge i trgovinu</derivirana_varijabla>
  </DomainObject.Predmet.ProtustrankaFormated>
  <DomainObject.Predmet.ProtustrankaFormatedOIB>
    <izvorni_sadrzaj>  AXICIA jednostavno društvo s ograničenom odgovornošću za frizerske usluge i trgovinu, OIB 54647309465</izvorni_sadrzaj>
    <derivirana_varijabla naziv="DomainObject.Predmet.ProtustrankaFormatedOIB_1">  AXICIA jednostavno društvo s ograničenom odgovornošću za frizerske usluge i trgovinu, OIB 54647309465</derivirana_varijabla>
  </DomainObject.Predmet.ProtustrankaFormatedOIB>
  <DomainObject.Predmet.ProtustrankaFormatedWithAdress>
    <izvorni_sadrzaj> AXICIA jednostavno društvo s ograničenom odgovornošću za frizerske usluge i trgovinu, Psunjska 46, 31431 Čepin</izvorni_sadrzaj>
    <derivirana_varijabla naziv="DomainObject.Predmet.ProtustrankaFormatedWithAdress_1"> AXICIA jednostavno društvo s ograničenom odgovornošću za frizerske usluge i trgovinu, Psunjska 46, 31431 Čepin</derivirana_varijabla>
  </DomainObject.Predmet.ProtustrankaFormatedWithAdress>
  <DomainObject.Predmet.ProtustrankaFormatedWithAdressOIB>
    <izvorni_sadrzaj> AXICIA jednostavno društvo s ograničenom odgovornošću za frizerske usluge i trgovinu, OIB 54647309465, Psunjska 46, 31431 Čepin</izvorni_sadrzaj>
    <derivirana_varijabla naziv="DomainObject.Predmet.ProtustrankaFormatedWithAdressOIB_1"> AXICIA jednostavno društvo s ograničenom odgovornošću za frizerske usluge i trgovinu, OIB 54647309465, Psunjska 46, 31431 Čepin</derivirana_varijabla>
  </DomainObject.Predmet.ProtustrankaFormatedWithAdressOIB>
  <DomainObject.Predmet.ProtustrankaWithAdress>
    <izvorni_sadrzaj>AXICIA jednostavno društvo s ograničenom odgovornošću za frizerske usluge i trgovinu Psunjska 46, 31431 Čepin</izvorni_sadrzaj>
    <derivirana_varijabla naziv="DomainObject.Predmet.ProtustrankaWithAdress_1">AXICIA jednostavno društvo s ograničenom odgovornošću za frizerske usluge i trgovinu Psunjska 46, 31431 Čepin</derivirana_varijabla>
  </DomainObject.Predmet.ProtustrankaWithAdress>
  <DomainObject.Predmet.ProtustrankaWithAdressOIB>
    <izvorni_sadrzaj>AXICIA jednostavno društvo s ograničenom odgovornošću za frizerske usluge i trgovinu, OIB 54647309465, Psunjska 46, 31431 Čepin</izvorni_sadrzaj>
    <derivirana_varijabla naziv="DomainObject.Predmet.ProtustrankaWithAdressOIB_1">AXICIA jednostavno društvo s ograničenom odgovornošću za frizerske usluge i trgovinu, OIB 54647309465, Psunjska 46, 31431 Čepin</derivirana_varijabla>
  </DomainObject.Predmet.ProtustrankaWithAdressOIB>
  <DomainObject.Predmet.ProtustrankaNazivFormated>
    <izvorni_sadrzaj>AXICIA jednostavno društvo s ograničenom odgovornošću za frizerske usluge i trgovinu</izvorni_sadrzaj>
    <derivirana_varijabla naziv="DomainObject.Predmet.ProtustrankaNazivFormated_1">AXICIA jednostavno društvo s ograničenom odgovornošću za frizerske usluge i trgovinu</derivirana_varijabla>
  </DomainObject.Predmet.ProtustrankaNazivFormated>
  <DomainObject.Predmet.ProtustrankaNazivFormatedOIB>
    <izvorni_sadrzaj>AXICIA jednostavno društvo s ograničenom odgovornošću za frizerske usluge i trgovinu, OIB 54647309465</izvorni_sadrzaj>
    <derivirana_varijabla naziv="DomainObject.Predmet.ProtustrankaNazivFormatedOIB_1">AXICIA jednostavno društvo s ograničenom odgovornošću za frizerske usluge i trgovinu, OIB 54647309465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AXICIA jednostavno društvo s ograničenom odgovornošću za frizerske usluge i trgovinu</item>
    </izvorni_sadrzaj>
    <derivirana_varijabla naziv="DomainObject.Predmet.ProtuStrankaListFormated_1">
      <item>AXICIA jednostavno društvo s ograničenom odgovornošću za frizerske usluge i trgovinu</item>
    </derivirana_varijabla>
  </DomainObject.Predmet.ProtuStrankaListFormated>
  <DomainObject.Predmet.ProtuStrankaListFormatedOIB>
    <izvorni_sadrzaj>
      <item>AXICIA jednostavno društvo s ograničenom odgovornošću za frizerske usluge i trgovinu, OIB 54647309465</item>
    </izvorni_sadrzaj>
    <derivirana_varijabla naziv="DomainObject.Predmet.ProtuStrankaListFormatedOIB_1">
      <item>AXICIA jednostavno društvo s ograničenom odgovornošću za frizerske usluge i trgovinu, OIB 54647309465</item>
    </derivirana_varijabla>
  </DomainObject.Predmet.ProtuStrankaListFormatedOIB>
  <DomainObject.Predmet.ProtuStrankaListFormatedWithAdress>
    <izvorni_sadrzaj>
      <item>AXICIA jednostavno društvo s ograničenom odgovornošću za frizerske usluge i trgovinu, Psunjska 46, 31431 Čepin</item>
    </izvorni_sadrzaj>
    <derivirana_varijabla naziv="DomainObject.Predmet.ProtuStrankaListFormatedWithAdress_1">
      <item>AXICIA jednostavno društvo s ograničenom odgovornošću za frizerske usluge i trgovinu, Psunjska 46, 31431 Čepin</item>
    </derivirana_varijabla>
  </DomainObject.Predmet.ProtuStrankaListFormatedWithAdress>
  <DomainObject.Predmet.ProtuStrankaListFormatedWithAdressOIB>
    <izvorni_sadrzaj>
      <item>AXICIA jednostavno društvo s ograničenom odgovornošću za frizerske usluge i trgovinu, OIB 54647309465, Psunjska 46, 31431 Čepin</item>
    </izvorni_sadrzaj>
    <derivirana_varijabla naziv="DomainObject.Predmet.ProtuStrankaListFormatedWithAdressOIB_1">
      <item>AXICIA jednostavno društvo s ograničenom odgovornošću za frizerske usluge i trgovinu, OIB 54647309465, Psunjska 46, 31431 Čepin</item>
    </derivirana_varijabla>
  </DomainObject.Predmet.ProtuStrankaListFormatedWithAdressOIB>
  <DomainObject.Predmet.ProtuStrankaListNazivFormated>
    <izvorni_sadrzaj>
      <item>AXICIA jednostavno društvo s ograničenom odgovornošću za frizerske usluge i trgovinu</item>
    </izvorni_sadrzaj>
    <derivirana_varijabla naziv="DomainObject.Predmet.ProtuStrankaListNazivFormated_1">
      <item>AXICIA jednostavno društvo s ograničenom odgovornošću za frizerske usluge i trgovinu</item>
    </derivirana_varijabla>
  </DomainObject.Predmet.ProtuStrankaListNazivFormated>
  <DomainObject.Predmet.ProtuStrankaListNazivFormatedOIB>
    <izvorni_sadrzaj>
      <item>AXICIA jednostavno društvo s ograničenom odgovornošću za frizerske usluge i trgovinu, OIB 54647309465</item>
    </izvorni_sadrzaj>
    <derivirana_varijabla naziv="DomainObject.Predmet.ProtuStrankaListNazivFormatedOIB_1">
      <item>AXICIA jednostavno društvo s ograničenom odgovornošću za frizerske usluge i trgovinu, OIB 54647309465</item>
    </derivirana_varijabla>
  </DomainObject.Predmet.ProtuStrankaListNazivFormatedOIB>
  <DomainObject.Predmet.OstaliListFormated>
    <izvorni_sadrzaj>
      <item>Ivona Kladarić</item>
    </izvorni_sadrzaj>
    <derivirana_varijabla naziv="DomainObject.Predmet.OstaliListFormated_1">
      <item>Ivona Kladarić</item>
    </derivirana_varijabla>
  </DomainObject.Predmet.OstaliListFormated>
  <DomainObject.Predmet.OstaliListFormatedOIB>
    <izvorni_sadrzaj>
      <item>Ivona Kladarić, OIB 72930412561</item>
    </izvorni_sadrzaj>
    <derivirana_varijabla naziv="DomainObject.Predmet.OstaliListFormatedOIB_1">
      <item>Ivona Kladarić, OIB 72930412561</item>
    </derivirana_varijabla>
  </DomainObject.Predmet.OstaliListFormatedOIB>
  <DomainObject.Predmet.OstaliListFormatedWithAdress>
    <izvorni_sadrzaj>
      <item>Ivona Kladarić, Kralja Zvonimira 81, 31431 Čepin</item>
    </izvorni_sadrzaj>
    <derivirana_varijabla naziv="DomainObject.Predmet.OstaliListFormatedWithAdress_1">
      <item>Ivona Kladarić, Kralja Zvonimira 81, 31431 Čepin</item>
    </derivirana_varijabla>
  </DomainObject.Predmet.OstaliListFormatedWithAdress>
  <DomainObject.Predmet.OstaliListFormatedWithAdressOIB>
    <izvorni_sadrzaj>
      <item>Ivona Kladarić, OIB 72930412561, Kralja Zvonimira 81, 31431 Čepin</item>
    </izvorni_sadrzaj>
    <derivirana_varijabla naziv="DomainObject.Predmet.OstaliListFormatedWithAdressOIB_1">
      <item>Ivona Kladarić, OIB 72930412561, Kralja Zvonimira 81, 31431 Čepin</item>
    </derivirana_varijabla>
  </DomainObject.Predmet.OstaliListFormatedWithAdressOIB>
  <DomainObject.Predmet.OstaliListNazivFormated>
    <izvorni_sadrzaj>
      <item>Ivona Kladarić</item>
    </izvorni_sadrzaj>
    <derivirana_varijabla naziv="DomainObject.Predmet.OstaliListNazivFormated_1">
      <item>Ivona Kladarić</item>
    </derivirana_varijabla>
  </DomainObject.Predmet.OstaliListNazivFormated>
  <DomainObject.Predmet.OstaliListNazivFormatedOIB>
    <izvorni_sadrzaj>
      <item>Ivona Kladarić, OIB 72930412561</item>
    </izvorni_sadrzaj>
    <derivirana_varijabla naziv="DomainObject.Predmet.OstaliListNazivFormatedOIB_1">
      <item>Ivona Kladarić, OIB 72930412561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AXICIA jednostavno društvo s ograničenom odgovornošću za frizerske usluge i trgovinu</izvorni_sadrzaj>
    <derivirana_varijabla naziv="DomainObject.Predmet.ProtustrankaIDrugi_1">AXICIA jednostavno društvo s ograničenom odgovornošću za frizerske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AXICIA jednostavno društvo s ograničenom odgovornošću za frizerske usluge i trgovinu, OIB 54647309465, Psunjska 46, 31431 Čepin</izvorni_sadrzaj>
    <derivirana_varijabla naziv="DomainObject.Predmet.ProtustrankaIDrugiAdressOIB_1">AXICIA jednostavno društvo s ograničenom odgovornošću za frizerske usluge i trgovinu, OIB 54647309465, Psunjska 46,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AXICIA jednostavno društvo s ograničenom odgovornošću za frizerske usluge i trgovinu</item>
      <item>Ivona Kladarić</item>
    </izvorni_sadrzaj>
    <derivirana_varijabla naziv="DomainObject.Predmet.SudioniciListNaziv_1">
      <item>FINA RC OSIJEK</item>
      <item>AXICIA jednostavno društvo s ograničenom odgovornošću za frizerske usluge i trgovinu</item>
      <item>Ivona Kladarić</item>
    </derivirana_varijabla>
  </DomainObject.Predmet.SudioniciListNaziv>
  <DomainObject.Predmet.SudioniciListAdressOIB>
    <izvorni_sadrzaj>
      <item>FINA RC OSIJEK, OIB 85821130368</item>
      <item>AXICIA jednostavno društvo s ograničenom odgovornošću za frizerske usluge i trgovinu, OIB 54647309465, Psunjska 46,31431 Čepin</item>
      <item>Ivona Kladarić, OIB 72930412561, Kralja Zvonimira 81,31431 Čepin</item>
    </izvorni_sadrzaj>
    <derivirana_varijabla naziv="DomainObject.Predmet.SudioniciListAdressOIB_1">
      <item>FINA RC OSIJEK, OIB 85821130368</item>
      <item>AXICIA jednostavno društvo s ograničenom odgovornošću za frizerske usluge i trgovinu, OIB 54647309465, Psunjska 46,31431 Čepin</item>
      <item>Ivona Kladarić, OIB 72930412561, Kralja Zvonimira 81,31431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54647309465</item>
      <item>, OIB 72930412561</item>
    </izvorni_sadrzaj>
    <derivirana_varijabla naziv="DomainObject.Predmet.SudioniciListNazivOIB_1">
      <item>, OIB 85821130368</item>
      <item>, OIB 54647309465</item>
      <item>, OIB 72930412561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2747</properties:Characters>
  <properties:Lines>94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2017-10-25T11:09:00Z</dcterms:created>
  <dc:creator>..</dc:creator>
  <cp:lastModifiedBy>Maja Kocijan</cp:lastModifiedBy>
  <cp:lastPrinted>2017-10-25T11:20:00Z</cp:lastPrinted>
  <dcterms:modified xmlns:xsi="http://www.w3.org/2001/XMLSchema-instance" xsi:type="dcterms:W3CDTF">2017-10-25T11:22:00Z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