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c4c3" w14:paraId="eb7c4c3" w:rsidRDefault="00D063E2" w:rsidP="00910611" w:rsidR="00D063E2" w:rsidRPr="00D063E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063E2">
        <w:rPr>
          <w:rFonts w:hAnsi="Times New Roman" w:ascii="Times New Roman"/>
          <w:b w:val="false"/>
        </w:rPr>
        <w:t xml:space="preserve">  </w:t>
      </w:r>
      <w:r w:rsidRPr="00D063E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3E2" w:rsidP="00910611" w:rsidR="00D063E2" w:rsidRPr="00D063E2">
      <w:pPr>
        <w:rPr>
          <w:rFonts w:hAnsi="Times New Roman" w:ascii="Times New Roman"/>
          <w:b w:val="false"/>
        </w:rPr>
      </w:pPr>
      <w:r w:rsidRPr="00D063E2">
        <w:rPr>
          <w:rFonts w:eastAsia="MS Mincho" w:hAnsi="Times New Roman" w:ascii="Times New Roman"/>
          <w:b w:val="false"/>
        </w:rPr>
        <w:t xml:space="preserve">  REPUBLIKA HRVATSKA</w:t>
      </w:r>
    </w:p>
    <w:p w:rsidRDefault="00D063E2" w:rsidP="00910611" w:rsidR="00D063E2" w:rsidRPr="00D063E2">
      <w:pPr>
        <w:rPr>
          <w:rFonts w:hAnsi="Times New Roman" w:ascii="Times New Roman"/>
          <w:b w:val="false"/>
        </w:rPr>
      </w:pPr>
      <w:r w:rsidRPr="00D063E2">
        <w:rPr>
          <w:rFonts w:eastAsia="MS Mincho" w:hAnsi="Times New Roman" w:ascii="Times New Roman"/>
          <w:b w:val="false"/>
        </w:rPr>
        <w:t>TRGOVAČKI SUD U RIJECI</w:t>
      </w:r>
    </w:p>
    <w:p w:rsidRDefault="00D063E2" w:rsidR="00D063E2" w:rsidRPr="00D063E2">
      <w:pPr>
        <w:rPr>
          <w:rFonts w:eastAsia="MS Mincho" w:hAnsi="Times New Roman" w:ascii="Times New Roman"/>
          <w:b w:val="false"/>
        </w:rPr>
      </w:pPr>
      <w:r w:rsidRPr="00D063E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C65B4C" w:rsidRPr="00C65B4C">
        <w:rPr>
          <w:rFonts w:hAnsi="Times New Roman" w:ascii="Times New Roman"/>
        </w:rPr>
        <w:t>KLUB ZA ORGANIZACIJU KOŠARKAŠKIH MANIFESTACIJA RI-ŠPORT, Rijeka, S. J. Bujkove 3, OIB 75106315769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C65B4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65B4C" w:rsidRPr="00C65B4C">
        <w:rPr>
          <w:rFonts w:hAnsi="Times New Roman" w:ascii="Times New Roman"/>
          <w:bCs/>
        </w:rPr>
        <w:t>KLUB ZA ORGANIZACIJU KOŠARKAŠKIH MANIFESTACIJA RI-ŠPORT, Rijeka, S. J. Bujkove 3, OIB 75106315769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65B4C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C65B4C">
        <w:rPr>
          <w:rFonts w:hAnsi="Times New Roman" w:ascii="Times New Roman"/>
          <w:b w:val="false"/>
        </w:rPr>
        <w:t>0</w:t>
      </w:r>
      <w:r w:rsidR="00F06B85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51B1B" w:rsidR="00355A0B" w:rsidRPr="00251B1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</w:t>
      </w:r>
      <w:r w:rsidR="00C65B4C" w:rsidRPr="00C65B4C">
        <w:rPr>
          <w:rFonts w:hAnsi="Times New Roman" w:ascii="Times New Roman"/>
          <w:b w:val="false"/>
        </w:rPr>
        <w:t>Nikola Remenar, Velika Gorica, Dubrovačka 14, OIB 48313195864</w:t>
      </w:r>
      <w:r w:rsidR="00251B1B" w:rsidRPr="00251B1B">
        <w:rPr>
          <w:rFonts w:hAnsi="Times New Roman" w:ascii="Times New Roman"/>
          <w:b w:val="false"/>
        </w:rPr>
        <w:t xml:space="preserve">. </w:t>
      </w:r>
      <w:r w:rsidR="00355A0B" w:rsidRPr="00251B1B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C65B4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65B4C" w:rsidRPr="00C65B4C">
        <w:rPr>
          <w:rFonts w:hAnsi="Times New Roman" w:ascii="Times New Roman"/>
        </w:rPr>
        <w:t>KLUB ZA ORGANIZACIJU KOŠARKAŠKIH MANIFESTACIJA RI-ŠPORT, Rijeka, S. J. Bujkove 3, OIB 75106315769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registra</w:t>
      </w:r>
      <w:r w:rsidR="00F06B85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65B4C" w:rsidRPr="00C65B4C">
        <w:rPr>
          <w:rFonts w:hAnsi="Times New Roman" w:ascii="Times New Roman"/>
          <w:b w:val="false"/>
        </w:rPr>
        <w:t xml:space="preserve">KLUB ZA ORGANIZACIJU KOŠARKAŠKIH MANIFESTACIJA RI-ŠPORT, Rijeka, S. J. Bujkove 3, OIB 75106315769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42EF1">
        <w:rPr>
          <w:rFonts w:hAnsi="Times New Roman" w:ascii="Times New Roman"/>
          <w:b w:val="false"/>
        </w:rPr>
        <w:t>regist</w:t>
      </w:r>
      <w:r w:rsidR="00F06B85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 w:rsidR="00F06B85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65B4C">
        <w:rPr>
          <w:rFonts w:hAnsi="Times New Roman" w:ascii="Times New Roman"/>
          <w:b w:val="false"/>
        </w:rPr>
        <w:t>01.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65B4C" w:rsidR="00A114E7" w:rsidRPr="00C65B4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C65B4C">
        <w:rPr>
          <w:rFonts w:hAnsi="Times New Roman" w:ascii="Times New Roman"/>
          <w:b w:val="false"/>
        </w:rPr>
        <w:t xml:space="preserve"> 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 w:rsidRPr="00251B1B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F06B85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F06B8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65B4C">
        <w:rPr>
          <w:rFonts w:hAnsi="Times New Roman" w:ascii="Times New Roman"/>
          <w:b w:val="false"/>
          <w:sz w:val="20"/>
          <w:szCs w:val="20"/>
        </w:rPr>
        <w:t>Nikola Remenar</w:t>
      </w:r>
      <w:r w:rsidR="00F06B85">
        <w:rPr>
          <w:rFonts w:hAnsi="Times New Roman" w:ascii="Times New Roman"/>
          <w:b w:val="false"/>
          <w:sz w:val="20"/>
          <w:szCs w:val="20"/>
        </w:rPr>
        <w:t xml:space="preserve"> 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251B1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3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65B4C">
      <w:rPr>
        <w:rFonts w:hAnsi="Times New Roman" w:ascii="Times New Roman"/>
      </w:rPr>
      <w:t>556</w:t>
    </w:r>
    <w:r w:rsidR="00C42EF1">
      <w:rPr>
        <w:rFonts w:hAnsi="Times New Roman" w:ascii="Times New Roman"/>
      </w:rPr>
      <w:t>/2015-</w:t>
    </w:r>
    <w:r w:rsidR="00BF11B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331DA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E6AD4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65B4C"/>
    <w:rsid w:val="00C7411F"/>
    <w:rsid w:val="00C84333"/>
    <w:rsid w:val="00C871ED"/>
    <w:rsid w:val="00D063E2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6B85"/>
    <w:rsid w:val="00F14F45"/>
    <w:rsid w:val="00F15E68"/>
    <w:rsid w:val="00F214AE"/>
    <w:rsid w:val="00F23213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3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3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organizaciju košarkaških manifestacija RI - ŠPORT  Rijeka</izvorni_sadrzaj>
    <derivirana_varijabla naziv="DomainObject.Predmet.ProtustrankaFormated_1">  Klub za organizaciju košarkaških manifestacija RI - ŠPORT  Rijeka</derivirana_varijabla>
  </DomainObject.Predmet.ProtustrankaFormated>
  <DomainObject.Predmet.ProtustrankaFormatedOIB>
    <izvorni_sadrzaj>  Klub za organizaciju košarkaških manifestacija RI - ŠPORT  Rijeka, OIB 75106315769</izvorni_sadrzaj>
    <derivirana_varijabla naziv="DomainObject.Predmet.ProtustrankaFormatedOIB_1">  Klub za organizaciju košarkaških manifestacija RI - ŠPORT  Rijeka, OIB 75106315769</derivirana_varijabla>
  </DomainObject.Predmet.ProtustrankaFormatedOIB>
  <DomainObject.Predmet.ProtustrankaFormatedWithAdress>
    <izvorni_sadrzaj> Klub za organizaciju košarkaških manifestacija RI - ŠPORT  Rijeka, Save Jugo Bujkove 3, 51000 Rijeka</izvorni_sadrzaj>
    <derivirana_varijabla naziv="DomainObject.Predmet.ProtustrankaFormatedWithAdress_1"> Klub za organizaciju košarkaških manifestacija RI - ŠPORT  Rijeka, Save Jugo Bujkove 3, 51000 Rijeka</derivirana_varijabla>
  </DomainObject.Predmet.ProtustrankaFormatedWithAdress>
  <DomainObject.Predmet.ProtustrankaFormatedWithAdressOIB>
    <izvorni_sadrzaj> Klub za organizaciju košarkaških manifestacija RI - ŠPORT  Rijeka, OIB 75106315769, Save Jugo Bujkove 3, 51000 Rijeka</izvorni_sadrzaj>
    <derivirana_varijabla naziv="DomainObject.Predmet.ProtustrankaFormatedWithAdressOIB_1"> Klub za organizaciju košarkaških manifestacija RI - ŠPORT  Rijeka, OIB 75106315769, Save Jugo Bujkove 3, 51000 Rijeka</derivirana_varijabla>
  </DomainObject.Predmet.ProtustrankaFormatedWithAdressOIB>
  <DomainObject.Predmet.ProtustrankaWithAdress>
    <izvorni_sadrzaj>Klub za organizaciju košarkaških manifestacija RI - ŠPORT  Rijeka Save Jugo Bujkove 3, 51000 Rijeka</izvorni_sadrzaj>
    <derivirana_varijabla naziv="DomainObject.Predmet.ProtustrankaWithAdress_1">Klub za organizaciju košarkaških manifestacija RI - ŠPORT  Rijeka Save Jugo Bujkove 3, 51000 Rijeka</derivirana_varijabla>
  </DomainObject.Predmet.ProtustrankaWithAdress>
  <DomainObject.Predmet.ProtustrankaWithAdressOIB>
    <izvorni_sadrzaj>Klub za organizaciju košarkaških manifestacija RI - ŠPORT  Rijeka, OIB 75106315769, Save Jugo Bujkove 3, 51000 Rijeka</izvorni_sadrzaj>
    <derivirana_varijabla naziv="DomainObject.Predmet.ProtustrankaWithAdressOIB_1">Klub za organizaciju košarkaških manifestacija RI - ŠPORT  Rijeka, OIB 75106315769, Save Jugo Bujkove 3, 51000 Rijeka</derivirana_varijabla>
  </DomainObject.Predmet.ProtustrankaWithAdressOIB>
  <DomainObject.Predmet.ProtustrankaNazivFormated>
    <izvorni_sadrzaj>Klub za organizaciju košarkaških manifestacija RI - ŠPORT  Rijeka</izvorni_sadrzaj>
    <derivirana_varijabla naziv="DomainObject.Predmet.ProtustrankaNazivFormated_1">Klub za organizaciju košarkaških manifestacija RI - ŠPORT  Rijeka</derivirana_varijabla>
  </DomainObject.Predmet.ProtustrankaNazivFormated>
  <DomainObject.Predmet.ProtustrankaNazivFormatedOIB>
    <izvorni_sadrzaj>Klub za organizaciju košarkaških manifestacija RI - ŠPORT  Rijeka, OIB 75106315769</izvorni_sadrzaj>
    <derivirana_varijabla naziv="DomainObject.Predmet.ProtustrankaNazivFormatedOIB_1">Klub za organizaciju košarkaških manifestacija RI - ŠPORT  Rijeka, OIB 75106315769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za organizaciju košarkaških manifestacija RI - ŠPORT  Rijeka</item>
    </izvorni_sadrzaj>
    <derivirana_varijabla naziv="DomainObject.Predmet.ProtuStrankaListFormated_1">
      <item>Klub za organizaciju košarkaških manifestacija RI - ŠPORT  Rijeka</item>
    </derivirana_varijabla>
  </DomainObject.Predmet.ProtuStrankaListFormated>
  <DomainObject.Predmet.ProtuStrankaListFormatedOIB>
    <izvorni_sadrzaj>
      <item>Klub za organizaciju košarkaških manifestacija RI - ŠPORT  Rijeka, OIB 75106315769</item>
    </izvorni_sadrzaj>
    <derivirana_varijabla naziv="DomainObject.Predmet.ProtuStrankaListFormatedOIB_1">
      <item>Klub za organizaciju košarkaških manifestacija RI - ŠPORT  Rijeka, OIB 75106315769</item>
    </derivirana_varijabla>
  </DomainObject.Predmet.ProtuStrankaListFormatedOIB>
  <DomainObject.Predmet.ProtuStrankaListFormatedWithAdress>
    <izvorni_sadrzaj>
      <item>Klub za organizaciju košarkaških manifestacija RI - ŠPORT  Rijeka, Save Jugo Bujkove 3, 51000 Rijeka</item>
    </izvorni_sadrzaj>
    <derivirana_varijabla naziv="DomainObject.Predmet.ProtuStrankaListFormatedWithAdress_1">
      <item>Klub za organizaciju košarkaških manifestacija RI - ŠPORT  Rijeka, Save Jugo Bujkove 3, 51000 Rijeka</item>
    </derivirana_varijabla>
  </DomainObject.Predmet.ProtuStrankaListFormatedWithAdress>
  <DomainObject.Predmet.ProtuStrankaListFormatedWithAdressOIB>
    <izvorni_sadrzaj>
      <item>Klub za organizaciju košarkaških manifestacija RI - ŠPORT  Rijeka, OIB 75106315769, Save Jugo Bujkove 3, 51000 Rijeka</item>
    </izvorni_sadrzaj>
    <derivirana_varijabla naziv="DomainObject.Predmet.ProtuStrankaListFormatedWithAdressOIB_1">
      <item>Klub za organizaciju košarkaških manifestacija RI - ŠPORT  Rijeka, OIB 75106315769, Save Jugo Bujkove 3, 51000 Rijeka</item>
    </derivirana_varijabla>
  </DomainObject.Predmet.ProtuStrankaListFormatedWithAdressOIB>
  <DomainObject.Predmet.ProtuStrankaListNazivFormated>
    <izvorni_sadrzaj>
      <item>Klub za organizaciju košarkaških manifestacija RI - ŠPORT  Rijeka</item>
    </izvorni_sadrzaj>
    <derivirana_varijabla naziv="DomainObject.Predmet.ProtuStrankaListNazivFormated_1">
      <item>Klub za organizaciju košarkaških manifestacija RI - ŠPORT  Rijeka</item>
    </derivirana_varijabla>
  </DomainObject.Predmet.ProtuStrankaListNazivFormated>
  <DomainObject.Predmet.ProtuStrankaListNazivFormatedOIB>
    <izvorni_sadrzaj>
      <item>Klub za organizaciju košarkaških manifestacija RI - ŠPORT  Rijeka, OIB 75106315769</item>
    </izvorni_sadrzaj>
    <derivirana_varijabla naziv="DomainObject.Predmet.ProtuStrankaListNazivFormatedOIB_1">
      <item>Klub za organizaciju košarkaških manifestacija RI - ŠPORT  Rijeka, OIB 75106315769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za organizaciju košarkaških manifestacija RI - ŠPORT  Rijeka</izvorni_sadrzaj>
    <derivirana_varijabla naziv="DomainObject.Predmet.ProtustrankaIDrugi_1">Klub za organizaciju košarkaških manifestacija RI - ŠPORT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za organizaciju košarkaških manifestacija RI - ŠPORT  Rijeka, OIB 75106315769, Save Jugo Bujkove 3, 51000 Rijeka</izvorni_sadrzaj>
    <derivirana_varijabla naziv="DomainObject.Predmet.ProtustrankaIDrugiAdressOIB_1">Klub za organizaciju košarkaških manifestacija RI - ŠPORT  Rijeka, OIB 75106315769, Save Jugo Bujkove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za organizaciju košarkaških manifestacija RI - ŠPORT  Rijeka</item>
    </izvorni_sadrzaj>
    <derivirana_varijabla naziv="DomainObject.Predmet.SudioniciListNaziv_1">
      <item>FINA  Rijeka</item>
      <item>Klub za organizaciju košarkaških manifestacija RI - ŠPORT  Rijeka</item>
    </derivirana_varijabla>
  </DomainObject.Predmet.SudioniciListNaziv>
  <DomainObject.Predmet.SudioniciListAdressOIB>
    <izvorni_sadrzaj>
      <item>FINA  Rijeka, OIB 85821130368, Frana Kurelca 8,51000 Rijeka</item>
      <item>Klub za organizaciju košarkaških manifestacija RI - ŠPORT  Rijeka, OIB 75106315769, Save Jugo Bujkove 3,51000 Rijeka</item>
    </izvorni_sadrzaj>
    <derivirana_varijabla naziv="DomainObject.Predmet.SudioniciListAdressOIB_1">
      <item>FINA  Rijeka, OIB 85821130368, Frana Kurelca 8,51000 Rijeka</item>
      <item>Klub za organizaciju košarkaških manifestacija RI - ŠPORT  Rijeka, OIB 75106315769, Save Jugo Bujkove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75106315769</item>
    </izvorni_sadrzaj>
    <derivirana_varijabla naziv="DomainObject.Predmet.SudioniciListNazivOIB_1">
      <item>, OIB 85821130368</item>
      <item>, OIB 75106315769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CCE49-4A43-4142-AC4B-BE09BBC82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2800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2016-04-26T07:50:00Z</dcterms:created>
  <dc:creator>ksarlija</dc:creator>
  <cp:lastModifiedBy>Jasna Radulović</cp:lastModifiedBy>
  <cp:lastPrinted>2016-04-26T07:50:00Z</cp:lastPrinted>
  <dcterms:modified xmlns:xsi="http://www.w3.org/2001/XMLSchema-instance" xsi:type="dcterms:W3CDTF">2016-04-26T07:51:00Z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