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d4e2" w14:paraId="540d4e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zh-CN"/>
        </w:rPr>
        <w:t>7573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5C2A42" w:rsidP="009F7260" w:rsidR="005C2A4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GRESER USLUGE 2000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Meštrovića 1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53637494495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zahtjev za </w:t>
      </w:r>
      <w:r w:rsidR="005C2A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provedbu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GRESER USLUGE 2000</w:t>
      </w:r>
      <w:r w:rsidR="00A20D67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, Samobor, Ivana Meštrovića 1, OIB: 53637494495</w:t>
      </w:r>
      <w:r w:rsidR="00011FC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podnesen od strane Financijske agencije dana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A20D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02.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C2A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C2A42" w:rsidP="006A7C4C" w:rsidR="005C2A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11FC5" w:rsidP="00011FC5" w:rsidR="00A20D6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izvadak iz sudskog registra za dužnika utvrđeno je da je </w:t>
      </w:r>
      <w:r w:rsidR="00A20D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Trgovačkog suda u Zagrebu posl.br. Stpn-218/2013 od 02. travnja 2014. odobreno sklapanje predstečajne nagodbe između ovdje dužnika i vjerovnika predstečajne nagodbe.</w:t>
      </w:r>
    </w:p>
    <w:p w:rsidRDefault="00A20D67" w:rsidP="00011FC5" w:rsidR="00A20D6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A20D67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BE06FA" w:rsidP="00310BF1" w:rsidR="00BE06F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E06FA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Slijedom navedenog, valjalo je odbaciti zahtjev za prov</w:t>
      </w:r>
      <w:r w:rsidR="00A20D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dbu skraćenog stečajnog postupka, te 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11FC5">
        <w:rPr>
          <w:rFonts w:cs="Times New Roman" w:eastAsia="Times New Roman" w:hAnsi="Times New Roman" w:ascii="Times New Roman"/>
          <w:sz w:val="24"/>
          <w:szCs w:val="24"/>
          <w:lang w:eastAsia="hr-HR"/>
        </w:rPr>
        <w:t>l</w:t>
      </w:r>
      <w:r w:rsidR="00A20D67">
        <w:rPr>
          <w:rFonts w:cs="Times New Roman" w:eastAsia="Times New Roman" w:hAnsi="Times New Roman" w:ascii="Times New Roman"/>
          <w:sz w:val="24"/>
          <w:szCs w:val="24"/>
          <w:lang w:eastAsia="hr-HR"/>
        </w:rPr>
        <w:t>istopad</w:t>
      </w:r>
      <w:r w:rsidR="00BE06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BE06FA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4E734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E06FA" w:rsidP="009F7260" w:rsidR="00BE06F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67" w:rsidP="009F7260" w:rsidR="00A20D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4E7340" w:rsidP="009F7260" w:rsidR="004E73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7340" w:rsidP="009F7260" w:rsidR="003911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 točnost otpravka</w:t>
      </w:r>
    </w:p>
    <w:p w:rsidRDefault="004E7340" w:rsidP="009F7260" w:rsidR="004E73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ovlašteni službenik:</w:t>
      </w:r>
    </w:p>
    <w:p w:rsidRDefault="004E7340" w:rsidP="009F7260" w:rsidR="004E734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Višnja Jurlina</w:t>
      </w:r>
    </w:p>
    <w:p w:rsidRDefault="003911EE" w:rsidP="009F7260" w:rsidR="003911EE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3911EE" w:rsidR="009D1BD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71A" w:rsidP="00BA36F5" w:rsidR="0076171A">
      <w:pPr>
        <w:spacing w:lineRule="auto" w:line="240" w:after="0"/>
      </w:pPr>
      <w:r>
        <w:separator/>
      </w:r>
    </w:p>
  </w:endnote>
  <w:endnote w:id="0" w:type="continuationSeparator">
    <w:p w:rsidRDefault="0076171A" w:rsidP="00BA36F5" w:rsidR="007617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71A" w:rsidP="00BA36F5" w:rsidR="0076171A">
      <w:pPr>
        <w:spacing w:lineRule="auto" w:line="240" w:after="0"/>
      </w:pPr>
      <w:r>
        <w:separator/>
      </w:r>
    </w:p>
  </w:footnote>
  <w:footnote w:id="0" w:type="continuationSeparator">
    <w:p w:rsidRDefault="0076171A" w:rsidP="00BA36F5" w:rsidR="007617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5087657"/>
      <w:docPartObj>
        <w:docPartGallery w:val="Page Numbers (Top of Page)"/>
        <w:docPartUnique/>
      </w:docPartObj>
    </w:sdtPr>
    <w:sdtContent>
      <w:p w:rsidRDefault="003911EE" w:rsidR="003911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2C2">
          <w:rPr>
            <w:noProof/>
          </w:rPr>
          <w:t>2</w:t>
        </w:r>
        <w:r>
          <w:fldChar w:fldCharType="end"/>
        </w:r>
      </w:p>
    </w:sdtContent>
  </w:sdt>
  <w:p w:rsidRDefault="003911EE" w:rsidR="003911EE">
    <w:pPr>
      <w:pStyle w:val="Zaglavlje"/>
    </w:pPr>
    <w:r>
      <w:t xml:space="preserve">   </w:t>
    </w:r>
    <w:r>
      <w:tab/>
      <w:t xml:space="preserve">                                                                                                                              38. St-7573/2015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FC5"/>
    <w:rsid w:val="000A7FDE"/>
    <w:rsid w:val="000C4A65"/>
    <w:rsid w:val="0012132B"/>
    <w:rsid w:val="0017646E"/>
    <w:rsid w:val="001A415C"/>
    <w:rsid w:val="001E34D7"/>
    <w:rsid w:val="0028717D"/>
    <w:rsid w:val="002A0260"/>
    <w:rsid w:val="002B5FFE"/>
    <w:rsid w:val="00310BF1"/>
    <w:rsid w:val="003911EE"/>
    <w:rsid w:val="003928AF"/>
    <w:rsid w:val="00393011"/>
    <w:rsid w:val="003A1F20"/>
    <w:rsid w:val="003C0253"/>
    <w:rsid w:val="004072C2"/>
    <w:rsid w:val="00461F04"/>
    <w:rsid w:val="004E7340"/>
    <w:rsid w:val="0050115D"/>
    <w:rsid w:val="0051408C"/>
    <w:rsid w:val="005727D3"/>
    <w:rsid w:val="005C2A42"/>
    <w:rsid w:val="00604F51"/>
    <w:rsid w:val="006A7C4C"/>
    <w:rsid w:val="00741848"/>
    <w:rsid w:val="0076171A"/>
    <w:rsid w:val="007659BE"/>
    <w:rsid w:val="007A7929"/>
    <w:rsid w:val="007E7B9C"/>
    <w:rsid w:val="009D1BD2"/>
    <w:rsid w:val="009F1EB1"/>
    <w:rsid w:val="009F41A1"/>
    <w:rsid w:val="009F7260"/>
    <w:rsid w:val="00A15DB0"/>
    <w:rsid w:val="00A20D67"/>
    <w:rsid w:val="00A3609A"/>
    <w:rsid w:val="00A362F8"/>
    <w:rsid w:val="00A95472"/>
    <w:rsid w:val="00AE1B31"/>
    <w:rsid w:val="00BA36F5"/>
    <w:rsid w:val="00BE06FA"/>
    <w:rsid w:val="00BE3395"/>
    <w:rsid w:val="00BF306D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St-7573/2015-6</izvorni_sadrzaj>
    <derivirana_varijabla naziv="DomainObject.Oznaka_1">St-7573/2015-6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7573</izvorni_sadrzaj>
    <derivirana_varijabla naziv="DomainObject.Predmet.Broj_1">7573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2016.</izvorni_sadrzaj>
    <derivirana_varijabla naziv="DomainObject.Predmet.DatumRjesavanja_1">17.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St-7573/2015</izvorni_sadrzaj>
    <derivirana_varijabla naziv="DomainObject.Predmet.OznakaBroj_1">St-7573/2015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GRESER USLUGE 2000 d.o.o. zastupanog po punomoćniku Robert Greser; Suzana Greser</izvorni_sadrzaj>
    <derivirana_varijabla naziv="DomainObject.Predmet.ProtustrankaFormated_1">  GRESER USLUGE 2000 d.o.o. zastupanog po punomoćniku Robert Greser; Suzana Greser</derivirana_varijabla>
  </DomainObject.Predmet.ProtustrankaFormated>
  <DomainObject.Predmet.ProtustrankaFormatedOIB>
    <izvorni_sadrzaj>  GRESER USLUGE 2000 d.o.o., OIB 53637494495 zastupanog po punomoćniku Robert Greser; Suzana Greser</izvorni_sadrzaj>
    <derivirana_varijabla naziv="DomainObject.Predmet.ProtustrankaFormatedOIB_1">  GRESER USLUGE 2000 d.o.o., OIB 53637494495 zastupanog po punomoćniku Robert Greser; Suzana Greser</derivirana_varijabla>
  </DomainObject.Predmet.ProtustrankaFormatedOIB>
  <DomainObject.Predmet.ProtustrankaFormatedWithAdress>
    <izvorni_sadrzaj> GRESER USLUGE 2000 d.o.o., Ivana Meštrovića 1, 10430 Samobor zastupanog po punomoćniku Robert Greser; Suzana Greser</izvorni_sadrzaj>
    <derivirana_varijabla naziv="DomainObject.Predmet.ProtustrankaFormatedWithAdress_1"> GRESER USLUGE 2000 d.o.o., Ivana Meštrovića 1, 10430 Samobor zastupanog po punomoćniku Robert Greser; Suzana Greser</derivirana_varijabla>
  </DomainObject.Predmet.ProtustrankaFormatedWithAdress>
  <DomainObject.Predmet.ProtustrankaFormatedWithAdressOIB>
    <izvorni_sadrzaj> GRESER USLUGE 2000 d.o.o., OIB 53637494495, Ivana Meštrovića 1, 10430 Samobor zastupanog po punomoćniku Robert Greser; Suzana Greser</izvorni_sadrzaj>
    <derivirana_varijabla naziv="DomainObject.Predmet.ProtustrankaFormatedWithAdressOIB_1"> GRESER USLUGE 2000 d.o.o., OIB 53637494495, Ivana Meštrovića 1, 10430 Samobor zastupanog po punomoćniku Robert Greser; Suzana Greser</derivirana_varijabla>
  </DomainObject.Predmet.ProtustrankaFormatedWithAdressOIB>
  <DomainObject.Predmet.ProtustrankaWithAdress>
    <izvorni_sadrzaj>GRESER USLUGE 2000 d.o.o. Ivana Meštrovića 1, 10430 Samobor</izvorni_sadrzaj>
    <derivirana_varijabla naziv="DomainObject.Predmet.ProtustrankaWithAdress_1">GRESER USLUGE 2000 d.o.o. Ivana Meštrovića 1, 10430 Samobor</derivirana_varijabla>
  </DomainObject.Predmet.ProtustrankaWithAdress>
  <DomainObject.Predmet.ProtustrankaWithAdressOIB>
    <izvorni_sadrzaj>GRESER USLUGE 2000 d.o.o., OIB 53637494495, Ivana Meštrovića 1, 10430 Samobor</izvorni_sadrzaj>
    <derivirana_varijabla naziv="DomainObject.Predmet.ProtustrankaWithAdressOIB_1">GRESER USLUGE 2000 d.o.o., OIB 53637494495, Ivana Meštrovića 1, 10430 Samobor</derivirana_varijabla>
  </DomainObject.Predmet.ProtustrankaWithAdressOIB>
  <DomainObject.Predmet.ProtustrankaNazivFormated>
    <izvorni_sadrzaj>GRESER USLUGE 2000 d.o.o.</izvorni_sadrzaj>
    <derivirana_varijabla naziv="DomainObject.Predmet.ProtustrankaNazivFormated_1">GRESER USLUGE 2000 d.o.o.</derivirana_varijabla>
  </DomainObject.Predmet.ProtustrankaNazivFormated>
  <DomainObject.Predmet.ProtustrankaNazivFormatedOIB>
    <izvorni_sadrzaj>GRESER USLUGE 2000 d.o.o., OIB 53637494495</izvorni_sadrzaj>
    <derivirana_varijabla naziv="DomainObject.Predmet.ProtustrankaNazivFormatedOIB_1">GRESER USLUGE 2000 d.o.o., OIB 53637494495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GRESER USLUGE 2000 d.o.o. zastupanog po punomoćniku Robert Greser; Suzana Greser</item>
    </izvorni_sadrzaj>
    <derivirana_varijabla naziv="DomainObject.Predmet.ProtuStrankaListFormated_1">
      <item>GRESER USLUGE 2000 d.o.o. zastupanog po punomoćniku Robert Greser; Suzana Greser</item>
    </derivirana_varijabla>
  </DomainObject.Predmet.ProtuStrankaListFormated>
  <DomainObject.Predmet.ProtuStrankaListFormatedOIB>
    <izvorni_sadrzaj>
      <item>GRESER USLUGE 2000 d.o.o., OIB 53637494495 zastupanog po punomoćniku Robert Greser; Suzana Greser</item>
    </izvorni_sadrzaj>
    <derivirana_varijabla naziv="DomainObject.Predmet.ProtuStrankaListFormatedOIB_1">
      <item>GRESER USLUGE 2000 d.o.o., OIB 53637494495 zastupanog po punomoćniku Robert Greser; Suzana Greser</item>
    </derivirana_varijabla>
  </DomainObject.Predmet.ProtuStrankaListFormatedOIB>
  <DomainObject.Predmet.ProtuStrankaListFormatedWithAdress>
    <izvorni_sadrzaj>
      <item>GRESER USLUGE 2000 d.o.o., Ivana Meštrovića 1, 10430 Samobor zastupanog po punomoćniku Robert Greser; Suzana Greser</item>
    </izvorni_sadrzaj>
    <derivirana_varijabla naziv="DomainObject.Predmet.ProtuStrankaListFormatedWithAdress_1">
      <item>GRESER USLUGE 2000 d.o.o., Ivana Meštrovića 1, 10430 Samobor zastupanog po punomoćniku Robert Greser; Suzana Greser</item>
    </derivirana_varijabla>
  </DomainObject.Predmet.ProtuStrankaListFormatedWithAdress>
  <DomainObject.Predmet.ProtuStrankaListFormatedWithAdressOIB>
    <izvorni_sadrzaj>
      <item>GRESER USLUGE 2000 d.o.o., OIB 53637494495, Ivana Meštrovića 1, 10430 Samobor zastupanog po punomoćniku Robert Greser; Suzana Greser</item>
    </izvorni_sadrzaj>
    <derivirana_varijabla naziv="DomainObject.Predmet.ProtuStrankaListFormatedWithAdressOIB_1">
      <item>GRESER USLUGE 2000 d.o.o., OIB 53637494495, Ivana Meštrovića 1, 10430 Samobor zastupanog po punomoćniku Robert Greser; Suzana Greser</item>
    </derivirana_varijabla>
  </DomainObject.Predmet.ProtuStrankaListFormatedWithAdressOIB>
  <DomainObject.Predmet.ProtuStrankaListNazivFormated>
    <izvorni_sadrzaj>
      <item>GRESER USLUGE 2000 d.o.o.</item>
    </izvorni_sadrzaj>
    <derivirana_varijabla naziv="DomainObject.Predmet.ProtuStrankaListNazivFormated_1">
      <item>GRESER USLUGE 2000 d.o.o.</item>
    </derivirana_varijabla>
  </DomainObject.Predmet.ProtuStrankaListNazivFormated>
  <DomainObject.Predmet.ProtuStrankaListNazivFormatedOIB>
    <izvorni_sadrzaj>
      <item>GRESER USLUGE 2000 d.o.o., OIB 53637494495</item>
    </izvorni_sadrzaj>
    <derivirana_varijabla naziv="DomainObject.Predmet.ProtuStrankaListNazivFormatedOIB_1">
      <item>GRESER USLUGE 2000 d.o.o., OIB 53637494495</item>
    </derivirana_varijabla>
  </DomainObject.Predmet.ProtuStrankaListNazivFormatedOIB>
  <DomainObject.Predmet.OstaliListFormated>
    <izvorni_sadrzaj>
      <item>Robert Greser punomoćnik sudionika u postupku GRESER USLUGE 2000 d.o.o.</item>
      <item>Suzana Greser punomoćnik sudionika u postupku GRESER USLUGE 2000 d.o.o.</item>
    </izvorni_sadrzaj>
    <derivirana_varijabla naziv="DomainObject.Predmet.OstaliListFormated_1">
      <item>Robert Greser punomoćnik sudionika u postupku GRESER USLUGE 2000 d.o.o.</item>
      <item>Suzana Greser punomoćnik sudionika u postupku GRESER USLUGE 2000 d.o.o.</item>
    </derivirana_varijabla>
  </DomainObject.Predmet.OstaliListFormated>
  <DomainObject.Predmet.OstaliListFormatedOIB>
    <izvorni_sadrzaj>
      <item>Robert Greser, OIB 86938186488 punomoćnik sudionika u postupku GRESER USLUGE 2000 d.o.o.</item>
      <item>Suzana Greser, OIB 19394972722 punomoćnik sudionika u postupku GRESER USLUGE 2000 d.o.o.</item>
    </izvorni_sadrzaj>
    <derivirana_varijabla naziv="DomainObject.Predmet.OstaliListFormatedOIB_1">
      <item>Robert Greser, OIB 86938186488 punomoćnik sudionika u postupku GRESER USLUGE 2000 d.o.o.</item>
      <item>Suzana Greser, OIB 19394972722 punomoćnik sudionika u postupku GRESER USLUGE 2000 d.o.o.</item>
    </derivirana_varijabla>
  </DomainObject.Predmet.OstaliListFormatedOIB>
  <DomainObject.Predmet.OstaliListFormatedWithAdress>
    <izvorni_sadrzaj>
      <item>Robert Greser, Ivana Meštrovića 1, 10430 Samobor punomoćnik sudionika u postupku GRESER USLUGE 2000 d.o.o.</item>
      <item>Suzana Greser, Ivana Meštrovića 1, 10430 Samobor punomoćnik sudionika u postupku GRESER USLUGE 2000 d.o.o.</item>
    </izvorni_sadrzaj>
    <derivirana_varijabla naziv="DomainObject.Predmet.OstaliListFormatedWithAdress_1">
      <item>Robert Greser, Ivana Meštrovića 1, 10430 Samobor punomoćnik sudionika u postupku GRESER USLUGE 2000 d.o.o.</item>
      <item>Suzana Greser, Ivana Meštrovića 1, 10430 Samobor punomoćnik sudionika u postupku GRESER USLUGE 2000 d.o.o.</item>
    </derivirana_varijabla>
  </DomainObject.Predmet.OstaliListFormatedWithAdress>
  <DomainObject.Predmet.OstaliListFormatedWithAdressOIB>
    <izvorni_sadrzaj>
      <item>Robert Greser, OIB 86938186488, Ivana Meštrovića 1, 10430 Samobor punomoćnik sudionika u postupku GRESER USLUGE 2000 d.o.o.</item>
      <item>Suzana Greser, OIB 19394972722, Ivana Meštrovića 1, 10430 Samobor punomoćnik sudionika u postupku GRESER USLUGE 2000 d.o.o.</item>
    </izvorni_sadrzaj>
    <derivirana_varijabla naziv="DomainObject.Predmet.OstaliListFormatedWithAdressOIB_1">
      <item>Robert Greser, OIB 86938186488, Ivana Meštrovića 1, 10430 Samobor punomoćnik sudionika u postupku GRESER USLUGE 2000 d.o.o.</item>
      <item>Suzana Greser, OIB 19394972722, Ivana Meštrovića 1, 10430 Samobor punomoćnik sudionika u postupku GRESER USLUGE 2000 d.o.o.</item>
    </derivirana_varijabla>
  </DomainObject.Predmet.OstaliListFormatedWithAdressOIB>
  <DomainObject.Predmet.OstaliListNazivFormated>
    <izvorni_sadrzaj>
      <item>Robert Greser</item>
      <item>Suzana Greser</item>
    </izvorni_sadrzaj>
    <derivirana_varijabla naziv="DomainObject.Predmet.OstaliListNazivFormated_1">
      <item>Robert Greser</item>
      <item>Suzana Greser</item>
    </derivirana_varijabla>
  </DomainObject.Predmet.OstaliListNazivFormated>
  <DomainObject.Predmet.OstaliListNazivFormatedOIB>
    <izvorni_sadrzaj>
      <item>Robert Greser, OIB 86938186488</item>
      <item>Suzana Greser, OIB 19394972722</item>
    </izvorni_sadrzaj>
    <derivirana_varijabla naziv="DomainObject.Predmet.OstaliListNazivFormatedOIB_1">
      <item>Robert Greser, OIB 86938186488</item>
      <item>Suzana Greser, OIB 19394972722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St-7573/2015-6</izvorni_sadrzaj>
    <derivirana_varijabla naziv="DomainObject.PoslovniBrojDokumenta_1">St-7573/2015-6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GRESER USLUGE 2000 d.o.o.</izvorni_sadrzaj>
    <derivirana_varijabla naziv="DomainObject.Predmet.ProtustrankaIDrugi_1">GRESER USLUGE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GRESER USLUGE 2000 d.o.o., OIB 53637494495, Ivana Meštrovića 1, 10430 Samobor</izvorni_sadrzaj>
    <derivirana_varijabla naziv="DomainObject.Predmet.ProtustrankaIDrugiAdressOIB_1">GRESER USLUGE 2000 d.o.o., OIB 53637494495, Ivana Meštrovića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2016.</izvorni_sadrzaj>
    <derivirana_varijabla naziv="DomainObject.Predmet.OdlukaRjesenje.DatumDonosenjaOdluke_1">17.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St-7573/2015-6</izvorni_sadrzaj>
    <derivirana_varijabla naziv="DomainObject.Predmet.OdlukaRjesenje.Oznaka_1">St-7573/2015-6</derivirana_varijabla>
  </DomainObject.Predmet.OdlukaRjesenje.Oznaka>
  <DomainObject.Predmet.SudioniciListNaziv>
    <izvorni_sadrzaj>
      <item>FINA Regionalni centar Zagreb</item>
      <item>GRESER USLUGE 2000 d.o.o.</item>
      <item>Robert Greser</item>
      <item>Suzana Greser</item>
    </izvorni_sadrzaj>
    <derivirana_varijabla naziv="DomainObject.Predmet.SudioniciListNaziv_1">
      <item>FINA Regionalni centar Zagreb</item>
      <item>GRESER USLUGE 2000 d.o.o.</item>
      <item>Robert Greser</item>
      <item>Suzana Greser</item>
    </derivirana_varijabla>
  </DomainObject.Predmet.SudioniciListNaziv>
  <DomainObject.Predmet.SudioniciListAdressOIB>
    <izvorni_sadrzaj>
      <item>FINA Regionalni centar Zagreb, OIB 85821130368, Trg svibanjskih žrtava 1995. 1,10000 Zagreb</item>
      <item>GRESER USLUGE 2000 d.o.o., OIB 53637494495, Ivana Meštrovića 1,10430 Samobor</item>
      <item>Robert Greser, OIB 86938186488, Ivana Meštrovića 1,10430 Samobor</item>
      <item>Suzana Greser, OIB 19394972722, Ivana Meštrovića 1,10430 Samobor</item>
    </izvorni_sadrzaj>
    <derivirana_varijabla naziv="DomainObject.Predmet.SudioniciListAdressOIB_1">
      <item>FINA Regionalni centar Zagreb, OIB 85821130368, Trg svibanjskih žrtava 1995. 1,10000 Zagreb</item>
      <item>GRESER USLUGE 2000 d.o.o., OIB 53637494495, Ivana Meštrovića 1,10430 Samobor</item>
      <item>Robert Greser, OIB 86938186488, Ivana Meštrovića 1,10430 Samobor</item>
      <item>Suzana Greser, OIB 19394972722, Ivana Meštrovića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53637494495</item>
      <item>, OIB 86938186488</item>
      <item>, OIB 19394972722</item>
    </izvorni_sadrzaj>
    <derivirana_varijabla naziv="DomainObject.Predmet.SudioniciListNazivOIB_1">
      <item>, OIB 85821130368</item>
      <item>, OIB 53637494495</item>
      <item>, OIB 86938186488</item>
      <item>, OIB 19394972722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1878</properties:Characters>
  <properties:Lines>55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2016-10-17T12:45:00Z</dcterms:created>
  <dc:creator>Ivan Turčić</dc:creator>
  <cp:lastModifiedBy>Višnja Jurlina</cp:lastModifiedBy>
  <cp:lastPrinted>2016-10-19T11:58:00Z</cp:lastPrinted>
  <dcterms:modified xmlns:xsi="http://www.w3.org/2001/XMLSchema-instance" xsi:type="dcterms:W3CDTF">2016-10-19T11:59:00Z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St-7573/2015-6 / Odluka - Rješenje o odbačaju zahtjeva za skraćeni stečajni postupak</vt:lpwstr>
  </prop:property>
  <prop:property name="CC_coloring" pid="5" fmtid="{D5CDD505-2E9C-101B-9397-08002B2CF9AE}">
    <vt:bool>false</vt:bool>
  </prop:property>
</prop:Properties>
</file>