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9543" w14:paraId="5569543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F7162">
        <w:rPr>
          <w:b/>
          <w:lang w:val="hr-HR"/>
        </w:rPr>
        <w:t>9</w:t>
      </w:r>
      <w:r w:rsidR="008E7BD0">
        <w:rPr>
          <w:b/>
          <w:lang w:val="hr-HR"/>
        </w:rPr>
        <w:t>74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8E7BD0">
        <w:rPr>
          <w:lang w:val="hr-HR"/>
        </w:rPr>
        <w:t>SINOBAD d.o.o. Split, Biskupa Jurja Dobrile 18, OIB: 85617285053, MBS: 060235166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8E7BD0">
        <w:rPr>
          <w:lang w:val="hr-HR"/>
        </w:rPr>
        <w:t>SINOBAD d.o.o. Split, Biskupa Jurja Dobrile 18, OIB: 85617285053, MBS: 060235166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6502DB">
        <w:rPr>
          <w:lang w:val="hr-HR"/>
        </w:rPr>
        <w:t>12,00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8159CC">
        <w:t>Renato Sabljić, dipl. ing. elektrotehnike iz Zagreba, Zdenački zavoj 14, OIB: 74644810692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8E7BD0">
        <w:rPr>
          <w:lang w:val="hr-HR"/>
        </w:rPr>
        <w:t>SINOBAD d.o.o. Split, Biskupa Jurja Dobrile 18, OIB: 85617285053, MBS: 060235166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8E7BD0">
        <w:rPr>
          <w:lang w:val="hr-HR"/>
        </w:rPr>
        <w:t>SINOBAD d.o.o. Split.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E7BD0">
        <w:rPr>
          <w:lang w:val="hr-HR"/>
        </w:rPr>
        <w:t>1255</w:t>
      </w:r>
      <w:r>
        <w:rPr>
          <w:lang w:val="hr-HR"/>
        </w:rPr>
        <w:t xml:space="preserve"> dan, u ukupnom iznosu od </w:t>
      </w:r>
      <w:r w:rsidR="008E7BD0">
        <w:rPr>
          <w:lang w:val="hr-HR"/>
        </w:rPr>
        <w:t>28.764,31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96367F" w:rsidP="00403F01" w:rsidR="0096367F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D7644" w:rsidRPr="00BD7644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5F7162">
      <w:t>9</w:t>
    </w:r>
    <w:r w:rsidR="008E7BD0">
      <w:t>74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502DB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159CC"/>
    <w:rsid w:val="00832F97"/>
    <w:rsid w:val="00850B9F"/>
    <w:rsid w:val="00870E42"/>
    <w:rsid w:val="00876209"/>
    <w:rsid w:val="008D3F54"/>
    <w:rsid w:val="008E7BD0"/>
    <w:rsid w:val="009374AD"/>
    <w:rsid w:val="0096367F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347F0"/>
    <w:rsid w:val="00B6615F"/>
    <w:rsid w:val="00BD7644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76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64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D764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D764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D764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76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64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D764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D764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D764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St-974/2015</izvorni_sadrzaj>
    <derivirana_varijabla naziv="DomainObject.Predmet.OznakaBroj_1">St-974/2015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SINOBAD d.o.o. reklama i propaganda</izvorni_sadrzaj>
    <derivirana_varijabla naziv="DomainObject.Predmet.ProtustrankaFormated_1">  SINOBAD d.o.o. reklama i propaganda</derivirana_varijabla>
  </DomainObject.Predmet.ProtustrankaFormated>
  <DomainObject.Predmet.ProtustrankaFormatedOIB>
    <izvorni_sadrzaj>  SINOBAD d.o.o. reklama i propaganda, OIB 85617285053</izvorni_sadrzaj>
    <derivirana_varijabla naziv="DomainObject.Predmet.ProtustrankaFormatedOIB_1">  SINOBAD d.o.o. reklama i propaganda, OIB 85617285053</derivirana_varijabla>
  </DomainObject.Predmet.ProtustrankaFormatedOIB>
  <DomainObject.Predmet.ProtustrankaFormatedWithAdress>
    <izvorni_sadrzaj> SINOBAD d.o.o. reklama i propaganda, Biskupa Jurja Dobrile 18, 21000 Split</izvorni_sadrzaj>
    <derivirana_varijabla naziv="DomainObject.Predmet.ProtustrankaFormatedWithAdress_1"> SINOBAD d.o.o. reklama i propaganda, Biskupa Jurja Dobrile 18, 21000 Split</derivirana_varijabla>
  </DomainObject.Predmet.ProtustrankaFormatedWithAdress>
  <DomainObject.Predmet.ProtustrankaFormatedWithAdressOIB>
    <izvorni_sadrzaj> SINOBAD d.o.o. reklama i propaganda, OIB 85617285053, Biskupa Jurja Dobrile 18, 21000 Split</izvorni_sadrzaj>
    <derivirana_varijabla naziv="DomainObject.Predmet.ProtustrankaFormatedWithAdressOIB_1"> SINOBAD d.o.o. reklama i propaganda, OIB 85617285053, Biskupa Jurja Dobrile 18, 21000 Split</derivirana_varijabla>
  </DomainObject.Predmet.ProtustrankaFormatedWithAdressOIB>
  <DomainObject.Predmet.ProtustrankaWithAdress>
    <izvorni_sadrzaj>SINOBAD d.o.o. reklama i propaganda Biskupa Jurja Dobrile 18, 21000 Split</izvorni_sadrzaj>
    <derivirana_varijabla naziv="DomainObject.Predmet.ProtustrankaWithAdress_1">SINOBAD d.o.o. reklama i propaganda Biskupa Jurja Dobrile 18, 21000 Split</derivirana_varijabla>
  </DomainObject.Predmet.ProtustrankaWithAdress>
  <DomainObject.Predmet.ProtustrankaWithAdressOIB>
    <izvorni_sadrzaj>SINOBAD d.o.o. reklama i propaganda, OIB 85617285053, Biskupa Jurja Dobrile 18, 21000 Split</izvorni_sadrzaj>
    <derivirana_varijabla naziv="DomainObject.Predmet.ProtustrankaWithAdressOIB_1">SINOBAD d.o.o. reklama i propaganda, OIB 85617285053, Biskupa Jurja Dobrile 18, 21000 Split</derivirana_varijabla>
  </DomainObject.Predmet.ProtustrankaWithAdressOIB>
  <DomainObject.Predmet.ProtustrankaNazivFormated>
    <izvorni_sadrzaj>SINOBAD d.o.o. reklama i propaganda</izvorni_sadrzaj>
    <derivirana_varijabla naziv="DomainObject.Predmet.ProtustrankaNazivFormated_1">SINOBAD d.o.o. reklama i propaganda</derivirana_varijabla>
  </DomainObject.Predmet.ProtustrankaNazivFormated>
  <DomainObject.Predmet.ProtustrankaNazivFormatedOIB>
    <izvorni_sadrzaj>SINOBAD d.o.o. reklama i propaganda, OIB 85617285053</izvorni_sadrzaj>
    <derivirana_varijabla naziv="DomainObject.Predmet.ProtustrankaNazivFormatedOIB_1">SINOBAD d.o.o. reklama i propaganda, OIB 85617285053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28764.31</izvorni_sadrzaj>
    <derivirana_varijabla naziv="DomainObject.Predmet.TrenutnaVrijednost_1">28764.31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SINOBAD d.o.o. reklama i propaganda</item>
    </izvorni_sadrzaj>
    <derivirana_varijabla naziv="DomainObject.Predmet.ProtuStrankaListFormated_1">
      <item>SINOBAD d.o.o. reklama i propaganda</item>
    </derivirana_varijabla>
  </DomainObject.Predmet.ProtuStrankaListFormated>
  <DomainObject.Predmet.ProtuStrankaListFormatedOIB>
    <izvorni_sadrzaj>
      <item>SINOBAD d.o.o. reklama i propaganda, OIB 85617285053</item>
    </izvorni_sadrzaj>
    <derivirana_varijabla naziv="DomainObject.Predmet.ProtuStrankaListFormatedOIB_1">
      <item>SINOBAD d.o.o. reklama i propaganda, OIB 85617285053</item>
    </derivirana_varijabla>
  </DomainObject.Predmet.ProtuStrankaListFormatedOIB>
  <DomainObject.Predmet.ProtuStrankaListFormatedWithAdress>
    <izvorni_sadrzaj>
      <item>SINOBAD d.o.o. reklama i propaganda, Biskupa Jurja Dobrile 18, 21000 Split</item>
    </izvorni_sadrzaj>
    <derivirana_varijabla naziv="DomainObject.Predmet.ProtuStrankaListFormatedWithAdress_1">
      <item>SINOBAD d.o.o. reklama i propaganda, Biskupa Jurja Dobrile 18, 21000 Split</item>
    </derivirana_varijabla>
  </DomainObject.Predmet.ProtuStrankaListFormatedWithAdress>
  <DomainObject.Predmet.ProtuStrankaListFormatedWithAdressOIB>
    <izvorni_sadrzaj>
      <item>SINOBAD d.o.o. reklama i propaganda, OIB 85617285053, Biskupa Jurja Dobrile 18, 21000 Split</item>
    </izvorni_sadrzaj>
    <derivirana_varijabla naziv="DomainObject.Predmet.ProtuStrankaListFormatedWithAdressOIB_1">
      <item>SINOBAD d.o.o. reklama i propaganda, OIB 85617285053, Biskupa Jurja Dobrile 18, 21000 Split</item>
    </derivirana_varijabla>
  </DomainObject.Predmet.ProtuStrankaListFormatedWithAdressOIB>
  <DomainObject.Predmet.ProtuStrankaListNazivFormated>
    <izvorni_sadrzaj>
      <item>SINOBAD d.o.o. reklama i propaganda</item>
    </izvorni_sadrzaj>
    <derivirana_varijabla naziv="DomainObject.Predmet.ProtuStrankaListNazivFormated_1">
      <item>SINOBAD d.o.o. reklama i propaganda</item>
    </derivirana_varijabla>
  </DomainObject.Predmet.ProtuStrankaListNazivFormated>
  <DomainObject.Predmet.ProtuStrankaListNazivFormatedOIB>
    <izvorni_sadrzaj>
      <item>SINOBAD d.o.o. reklama i propaganda, OIB 85617285053</item>
    </izvorni_sadrzaj>
    <derivirana_varijabla naziv="DomainObject.Predmet.ProtuStrankaListNazivFormatedOIB_1">
      <item>SINOBAD d.o.o. reklama i propaganda, OIB 85617285053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SINOBAD d.o.o. reklama i propaganda</izvorni_sadrzaj>
    <derivirana_varijabla naziv="DomainObject.Predmet.ProtustrankaIDrugi_1">SINOBAD d.o.o. reklama i propaganda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SINOBAD d.o.o. reklama i propaganda, OIB 85617285053, Biskupa Jurja Dobrile 18, 21000 Split</izvorni_sadrzaj>
    <derivirana_varijabla naziv="DomainObject.Predmet.ProtustrankaIDrugiAdressOIB_1">SINOBAD d.o.o. reklama i propaganda, OIB 85617285053, Biskupa Jurja Dobrile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SINOBAD d.o.o. reklama i propaganda</item>
      <item>FINANCIJSKA AGENCIJA, RC SPLIT</item>
    </izvorni_sadrzaj>
    <derivirana_varijabla naziv="DomainObject.Predmet.SudioniciListNaziv_1">
      <item>SINOBAD d.o.o. reklama i propaganda</item>
      <item>FINANCIJSKA AGENCIJA, RC SPLIT</item>
    </derivirana_varijabla>
  </DomainObject.Predmet.SudioniciListNaziv>
  <DomainObject.Predmet.SudioniciListAdressOIB>
    <izvorni_sadrzaj>
      <item>SINOBAD d.o.o. reklama i propaganda, OIB 85617285053, Biskupa Jurja Dobrile 18,21000 Split</item>
      <item>FINANCIJSKA AGENCIJA, RC SPLIT, OIB 85821130368, Mažuranićevo šetalište 24 b,21000 Split</item>
    </izvorni_sadrzaj>
    <derivirana_varijabla naziv="DomainObject.Predmet.SudioniciListAdressOIB_1">
      <item>SINOBAD d.o.o. reklama i propaganda, OIB 85617285053, Biskupa Jurja Dobrile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85617285053</item>
      <item>, OIB 85821130368</item>
    </izvorni_sadrzaj>
    <derivirana_varijabla naziv="DomainObject.Predmet.SudioniciListNazivOIB_1">
      <item>, OIB 85617285053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676329-A1DB-46E1-B046-6DF369A9A9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759</properties:Words>
  <properties:Characters>4041</properties:Characters>
  <properties:Lines>110</properties:Lines>
  <properties:Paragraphs>35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2015-12-30T09:30:00Z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