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43370" w14:paraId="7d43370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7F7B38">
        <w:t>116</w:t>
      </w:r>
      <w:r w:rsidR="00A707D5">
        <w:t>6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A60B24">
        <w:t>11. siječnja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7F7B38" w:rsidRPr="007F7B38">
        <w:t>UDRUGA PRIJATELJA DVORCA SV. KRIŽ ZAČRETJE iz Zagreba, Novakova 35, OIB: 10261518636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7F7B38">
        <w:t>188.984,68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A60B24">
        <w:t xml:space="preserve"> 11. siječnja</w:t>
      </w:r>
      <w:r w:rsidR="00C35C3A" w:rsidRPr="00A60B24">
        <w:t xml:space="preserve"> </w:t>
      </w:r>
      <w:r w:rsidR="00C35C3A">
        <w:t>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DC71EB">
        <w:t>, v.r.</w:t>
      </w:r>
      <w:r w:rsidR="00572798" w:rsidRPr="00807F1E">
        <w:t xml:space="preserve"> </w:t>
      </w:r>
    </w:p>
    <w:p w:rsidRDefault="00BE567D" w:rsidP="00DC71EB" w:rsidR="00BE567D">
      <w:pPr>
        <w:pStyle w:val="Odlomakpopisa"/>
        <w:jc w:val="both"/>
      </w:pPr>
    </w:p>
    <w:p w:rsidRDefault="00DC71EB" w:rsidP="00DC71EB" w:rsidR="00DC71EB">
      <w:pPr>
        <w:pStyle w:val="Odlomakpopisa"/>
        <w:jc w:val="both"/>
      </w:pPr>
    </w:p>
    <w:p w:rsidRDefault="00DC71EB" w:rsidP="001745C1" w:rsidR="00DC71EB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DC71EB" w:rsidP="00DC71EB" w:rsidR="00DC71EB" w:rsidRPr="00807F1E">
      <w:pPr>
        <w:pStyle w:val="Odlomakpopisa"/>
        <w:jc w:val="both"/>
      </w:pPr>
    </w:p>
    <w:sectPr w:rsidSect="005632E0" w:rsidR="00DC71EB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0B24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7F7B38">
      <w:t>t-116</w:t>
    </w:r>
    <w:r w:rsidR="00A707D5">
      <w:t>6</w:t>
    </w:r>
    <w:r w:rsidR="00BE567D" w:rsidRPr="00774CCB">
      <w:t>/15</w:t>
    </w:r>
    <w:r w:rsidR="00DC71EB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5A5D"/>
    <w:rsid w:val="007F7B38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60B24"/>
    <w:rsid w:val="00A677F5"/>
    <w:rsid w:val="00A707D5"/>
    <w:rsid w:val="00A71431"/>
    <w:rsid w:val="00AC4528"/>
    <w:rsid w:val="00AD027A"/>
    <w:rsid w:val="00B701F2"/>
    <w:rsid w:val="00B82F18"/>
    <w:rsid w:val="00BB2838"/>
    <w:rsid w:val="00BE567D"/>
    <w:rsid w:val="00C35C3A"/>
    <w:rsid w:val="00C836B9"/>
    <w:rsid w:val="00C958E9"/>
    <w:rsid w:val="00CE7362"/>
    <w:rsid w:val="00D01B78"/>
    <w:rsid w:val="00D66226"/>
    <w:rsid w:val="00D8335B"/>
    <w:rsid w:val="00DA748B"/>
    <w:rsid w:val="00DC71EB"/>
    <w:rsid w:val="00DD1762"/>
    <w:rsid w:val="00E04EDB"/>
    <w:rsid w:val="00EC3302"/>
    <w:rsid w:val="00ED6AA8"/>
    <w:rsid w:val="00F034D3"/>
    <w:rsid w:val="00F332E2"/>
    <w:rsid w:val="00F838C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7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1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1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1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1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7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1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1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1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1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St-1166/2015</izvorni_sadrzaj>
    <derivirana_varijabla naziv="DomainObject.Predmet.OznakaBroj_1">St-1166/2015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PRIJATELJA DVORCA SV.KRIŽ ZAČRETJE</izvorni_sadrzaj>
    <derivirana_varijabla naziv="DomainObject.Predmet.ProtustrankaFormated_1">  UDRUGA PRIJATELJA DVORCA SV.KRIŽ ZAČRETJE</derivirana_varijabla>
  </DomainObject.Predmet.ProtustrankaFormated>
  <DomainObject.Predmet.ProtustrankaFormatedOIB>
    <izvorni_sadrzaj>  UDRUGA PRIJATELJA DVORCA SV.KRIŽ ZAČRETJE, OIB 10261518636</izvorni_sadrzaj>
    <derivirana_varijabla naziv="DomainObject.Predmet.ProtustrankaFormatedOIB_1">  UDRUGA PRIJATELJA DVORCA SV.KRIŽ ZAČRETJE, OIB 10261518636</derivirana_varijabla>
  </DomainObject.Predmet.ProtustrankaFormatedOIB>
  <DomainObject.Predmet.ProtustrankaFormatedWithAdress>
    <izvorni_sadrzaj> UDRUGA PRIJATELJA DVORCA SV.KRIŽ ZAČRETJE, Novakova 35, 10000 Zagreb</izvorni_sadrzaj>
    <derivirana_varijabla naziv="DomainObject.Predmet.ProtustrankaFormatedWithAdress_1"> UDRUGA PRIJATELJA DVORCA SV.KRIŽ ZAČRETJE, Novakova 35, 10000 Zagreb</derivirana_varijabla>
  </DomainObject.Predmet.ProtustrankaFormatedWithAdress>
  <DomainObject.Predmet.ProtustrankaFormatedWithAdressOIB>
    <izvorni_sadrzaj> UDRUGA PRIJATELJA DVORCA SV.KRIŽ ZAČRETJE, OIB 10261518636, Novakova 35, 10000 Zagreb</izvorni_sadrzaj>
    <derivirana_varijabla naziv="DomainObject.Predmet.ProtustrankaFormatedWithAdressOIB_1"> UDRUGA PRIJATELJA DVORCA SV.KRIŽ ZAČRETJE, OIB 10261518636, Novakova 35, 10000 Zagreb</derivirana_varijabla>
  </DomainObject.Predmet.ProtustrankaFormatedWithAdressOIB>
  <DomainObject.Predmet.ProtustrankaWithAdress>
    <izvorni_sadrzaj>UDRUGA PRIJATELJA DVORCA SV.KRIŽ ZAČRETJE Novakova 35, 10000 Zagreb</izvorni_sadrzaj>
    <derivirana_varijabla naziv="DomainObject.Predmet.ProtustrankaWithAdress_1">UDRUGA PRIJATELJA DVORCA SV.KRIŽ ZAČRETJE Novakova 35, 10000 Zagreb</derivirana_varijabla>
  </DomainObject.Predmet.ProtustrankaWithAdress>
  <DomainObject.Predmet.ProtustrankaWithAdressOIB>
    <izvorni_sadrzaj>UDRUGA PRIJATELJA DVORCA SV.KRIŽ ZAČRETJE, OIB 10261518636, Novakova 35, 10000 Zagreb</izvorni_sadrzaj>
    <derivirana_varijabla naziv="DomainObject.Predmet.ProtustrankaWithAdressOIB_1">UDRUGA PRIJATELJA DVORCA SV.KRIŽ ZAČRETJE, OIB 10261518636, Novakova 35, 10000 Zagreb</derivirana_varijabla>
  </DomainObject.Predmet.ProtustrankaWithAdressOIB>
  <DomainObject.Predmet.ProtustrankaNazivFormated>
    <izvorni_sadrzaj>UDRUGA PRIJATELJA DVORCA SV.KRIŽ ZAČRETJE</izvorni_sadrzaj>
    <derivirana_varijabla naziv="DomainObject.Predmet.ProtustrankaNazivFormated_1">UDRUGA PRIJATELJA DVORCA SV.KRIŽ ZAČRETJE</derivirana_varijabla>
  </DomainObject.Predmet.ProtustrankaNazivFormated>
  <DomainObject.Predmet.ProtustrankaNazivFormatedOIB>
    <izvorni_sadrzaj>UDRUGA PRIJATELJA DVORCA SV.KRIŽ ZAČRETJE, OIB 10261518636</izvorni_sadrzaj>
    <derivirana_varijabla naziv="DomainObject.Predmet.ProtustrankaNazivFormatedOIB_1">UDRUGA PRIJATELJA DVORCA SV.KRIŽ ZAČRETJE, OIB 10261518636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PRIJATELJA DVORCA SV.KRIŽ ZAČRETJE</item>
    </izvorni_sadrzaj>
    <derivirana_varijabla naziv="DomainObject.Predmet.ProtuStrankaListFormated_1">
      <item>UDRUGA PRIJATELJA DVORCA SV.KRIŽ ZAČRETJE</item>
    </derivirana_varijabla>
  </DomainObject.Predmet.ProtuStrankaListFormated>
  <DomainObject.Predmet.ProtuStrankaListFormatedOIB>
    <izvorni_sadrzaj>
      <item>UDRUGA PRIJATELJA DVORCA SV.KRIŽ ZAČRETJE, OIB 10261518636</item>
    </izvorni_sadrzaj>
    <derivirana_varijabla naziv="DomainObject.Predmet.ProtuStrankaListFormatedOIB_1">
      <item>UDRUGA PRIJATELJA DVORCA SV.KRIŽ ZAČRETJE, OIB 10261518636</item>
    </derivirana_varijabla>
  </DomainObject.Predmet.ProtuStrankaListFormatedOIB>
  <DomainObject.Predmet.ProtuStrankaListFormatedWithAdress>
    <izvorni_sadrzaj>
      <item>UDRUGA PRIJATELJA DVORCA SV.KRIŽ ZAČRETJE, Novakova 35, 10000 Zagreb</item>
    </izvorni_sadrzaj>
    <derivirana_varijabla naziv="DomainObject.Predmet.ProtuStrankaListFormatedWithAdress_1">
      <item>UDRUGA PRIJATELJA DVORCA SV.KRIŽ ZAČRETJE, Novakova 35, 10000 Zagreb</item>
    </derivirana_varijabla>
  </DomainObject.Predmet.ProtuStrankaListFormatedWithAdress>
  <DomainObject.Predmet.ProtuStrankaListFormatedWithAdressOIB>
    <izvorni_sadrzaj>
      <item>UDRUGA PRIJATELJA DVORCA SV.KRIŽ ZAČRETJE, OIB 10261518636, Novakova 35, 10000 Zagreb</item>
    </izvorni_sadrzaj>
    <derivirana_varijabla naziv="DomainObject.Predmet.ProtuStrankaListFormatedWithAdressOIB_1">
      <item>UDRUGA PRIJATELJA DVORCA SV.KRIŽ ZAČRETJE, OIB 10261518636, Novakova 35, 10000 Zagreb</item>
    </derivirana_varijabla>
  </DomainObject.Predmet.ProtuStrankaListFormatedWithAdressOIB>
  <DomainObject.Predmet.ProtuStrankaListNazivFormated>
    <izvorni_sadrzaj>
      <item>UDRUGA PRIJATELJA DVORCA SV.KRIŽ ZAČRETJE</item>
    </izvorni_sadrzaj>
    <derivirana_varijabla naziv="DomainObject.Predmet.ProtuStrankaListNazivFormated_1">
      <item>UDRUGA PRIJATELJA DVORCA SV.KRIŽ ZAČRETJE</item>
    </derivirana_varijabla>
  </DomainObject.Predmet.ProtuStrankaListNazivFormated>
  <DomainObject.Predmet.ProtuStrankaListNazivFormatedOIB>
    <izvorni_sadrzaj>
      <item>UDRUGA PRIJATELJA DVORCA SV.KRIŽ ZAČRETJE, OIB 10261518636</item>
    </izvorni_sadrzaj>
    <derivirana_varijabla naziv="DomainObject.Predmet.ProtuStrankaListNazivFormatedOIB_1">
      <item>UDRUGA PRIJATELJA DVORCA SV.KRIŽ ZAČRETJE, OIB 10261518636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PRIJATELJA DVORCA SV.KRIŽ ZAČRETJE</izvorni_sadrzaj>
    <derivirana_varijabla naziv="DomainObject.Predmet.ProtustrankaIDrugi_1">UDRUGA PRIJATELJA DVORCA SV.KRIŽ ZAČRETJE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PRIJATELJA DVORCA SV.KRIŽ ZAČRETJE, OIB 10261518636, Novakova 35, 10000 Zagreb</izvorni_sadrzaj>
    <derivirana_varijabla naziv="DomainObject.Predmet.ProtustrankaIDrugiAdressOIB_1">UDRUGA PRIJATELJA DVORCA SV.KRIŽ ZAČRETJE, OIB 10261518636, Novakova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PRIJATELJA DVORCA SV.KRIŽ ZAČRETJE</item>
    </izvorni_sadrzaj>
    <derivirana_varijabla naziv="DomainObject.Predmet.SudioniciListNaziv_1">
      <item>FINA Regionalni centar Zagreb</item>
      <item>UDRUGA PRIJATELJA DVORCA SV.KRIŽ ZAČRETJE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PRIJATELJA DVORCA SV.KRIŽ ZAČRETJE, OIB 10261518636, Novakova 35,10000 Zagreb</item>
    </izvorni_sadrzaj>
    <derivirana_varijabla naziv="DomainObject.Predmet.SudioniciListAdressOIB_1">
      <item>FINA Regionalni centar Zagreb, OIB 85821130368, Trg svibanjskih žrtava 1995. 1,10000 Zagreb</item>
      <item>UDRUGA PRIJATELJA DVORCA SV.KRIŽ ZAČRETJE, OIB 10261518636, Novakova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10261518636</item>
    </izvorni_sadrzaj>
    <derivirana_varijabla naziv="DomainObject.Predmet.SudioniciListNazivOIB_1">
      <item>, OIB 85821130368</item>
      <item>, OIB 10261518636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1B814D-B3FD-4B02-B8C4-2EAF38623D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1316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2015-12-30T14:40:00Z</dcterms:created>
  <dc:creator>ilukac</dc:creator>
  <cp:lastModifiedBy>Ivana Rogić</cp:lastModifiedBy>
  <cp:lastPrinted>2016-01-11T12:46:00Z</cp:lastPrinted>
  <dcterms:modified xmlns:xsi="http://www.w3.org/2001/XMLSchema-instance" xsi:type="dcterms:W3CDTF">2016-01-11T12:46:00Z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