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f9b6" w14:paraId="50ff9b6" w:rsidRDefault="0032542D" w:rsidP="0032542D" w:rsidR="0032542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42D" w:rsidP="0032542D" w:rsidR="0032542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542D" w:rsidP="0032542D" w:rsidR="0032542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542D" w:rsidP="0032542D" w:rsidR="0032542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542D" w:rsidP="0032542D" w:rsidR="0032542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542D" w:rsidP="0032542D" w:rsidR="0032542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542D" w:rsidP="0032542D" w:rsidR="0032542D" w:rsidRPr="005D578C">
      <w:pPr>
        <w:jc w:val="center"/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TOP SERVIS j. d. o. o. Pula, Kamenjak 3, OIB 64977539045, MBS 040319031,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136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7136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TOP SERVIS j. d. o. o. Pula, Kamenjak 3, OIB 64977539045, MBS 040319031,</w:t>
      </w:r>
      <w:r w:rsidRPr="005D578C">
        <w:rPr>
          <w:rFonts w:cs="Times New Roman" w:eastAsia="Times New Roman"/>
          <w:szCs w:val="24"/>
        </w:rPr>
        <w:t xml:space="preserve"> s danom </w:t>
      </w:r>
      <w:r w:rsidR="007136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7136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32542D" w:rsidP="0032542D" w:rsidR="0032542D">
      <w:pPr>
        <w:ind w:firstLine="708"/>
        <w:rPr>
          <w:rFonts w:cs="Times New Roman" w:eastAsia="Times New Roman"/>
          <w:szCs w:val="20"/>
        </w:rPr>
      </w:pPr>
    </w:p>
    <w:p w:rsidRDefault="0032542D" w:rsidP="0032542D" w:rsidR="0032542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TOP SERVIS j. d. o. o. Pula, Kamenjak 3, OIB 64977539045, MBS 040319031.</w:t>
      </w:r>
    </w:p>
    <w:p w:rsidRDefault="0032542D" w:rsidP="0032542D" w:rsidR="0032542D">
      <w:pPr>
        <w:rPr>
          <w:rFonts w:cs="Times New Roman" w:eastAsia="Times New Roman"/>
          <w:szCs w:val="24"/>
        </w:rPr>
      </w:pPr>
    </w:p>
    <w:p w:rsidRDefault="0032542D" w:rsidP="0032542D" w:rsidR="0032542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TOP SERVIS j. d. o. o. Pula, Kamenjak 3, OIB 64977539045, MBS 040319031.</w:t>
      </w:r>
    </w:p>
    <w:p w:rsidRDefault="0032542D" w:rsidP="0032542D" w:rsidR="0032542D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542D" w:rsidP="0032542D" w:rsidR="0032542D">
      <w:pPr>
        <w:ind w:firstLine="708"/>
        <w:rPr>
          <w:rFonts w:cs="Times New Roman" w:eastAsia="Times New Roman"/>
          <w:szCs w:val="24"/>
        </w:rPr>
      </w:pPr>
    </w:p>
    <w:p w:rsidRDefault="0032542D" w:rsidP="0032542D" w:rsidR="0032542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TOP SERVIS j.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542D" w:rsidP="0032542D" w:rsidR="0032542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136CD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7136C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542D" w:rsidP="0032542D" w:rsidR="0032542D" w:rsidRPr="005D578C">
      <w:pPr>
        <w:jc w:val="center"/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2542D" w:rsidP="0032542D" w:rsidR="0032542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E3C0A">
        <w:rPr>
          <w:rFonts w:cs="Times New Roman" w:eastAsia="Times New Roman"/>
          <w:szCs w:val="24"/>
        </w:rPr>
        <w:t xml:space="preserve">, v. r. </w:t>
      </w:r>
    </w:p>
    <w:p w:rsidRDefault="0032542D" w:rsidP="0032542D" w:rsidR="0032542D">
      <w:pPr>
        <w:jc w:val="left"/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left"/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542D" w:rsidP="0032542D" w:rsidR="0032542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2542D" w:rsidP="0032542D" w:rsidR="0032542D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rPr>
          <w:rFonts w:cs="Times New Roman" w:eastAsia="Times New Roman"/>
          <w:szCs w:val="24"/>
        </w:rPr>
      </w:pPr>
    </w:p>
    <w:p w:rsidRDefault="0032542D" w:rsidP="0032542D" w:rsidR="0032542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TOP SERVIS j. d. o. o. Pula, Kamenjak 3, 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Jadranka Dautović, Pula, Krležina 39, </w:t>
      </w:r>
    </w:p>
    <w:p w:rsidRDefault="0032542D" w:rsidP="0032542D" w:rsidR="0032542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2542D" w:rsidP="0032542D" w:rsidR="0032542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2542D" w:rsidP="0032542D" w:rsidR="00325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2542D" w:rsidP="0032542D" w:rsidR="0032542D"/>
    <w:p w:rsidRDefault="0032542D" w:rsidP="0032542D" w:rsidR="0032542D"/>
    <w:p w:rsidRDefault="0032542D" w:rsidP="0032542D" w:rsidR="0032542D"/>
    <w:p w:rsidRDefault="0032542D" w:rsidP="0032542D" w:rsidR="0032542D"/>
    <w:p w:rsidRDefault="0032542D" w:rsidP="0032542D" w:rsidR="0032542D"/>
    <w:p w:rsidRDefault="0032542D" w:rsidP="0032542D" w:rsidR="0032542D"/>
    <w:p w:rsidRDefault="00341D66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42D" w:rsidP="0032542D" w:rsidR="0032542D">
      <w:r>
        <w:separator/>
      </w:r>
    </w:p>
  </w:endnote>
  <w:endnote w:id="0" w:type="continuationSeparator">
    <w:p w:rsidRDefault="0032542D" w:rsidP="0032542D" w:rsidR="00325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42D" w:rsidP="0032542D" w:rsidR="0032542D">
      <w:r>
        <w:separator/>
      </w:r>
    </w:p>
  </w:footnote>
  <w:footnote w:id="0" w:type="continuationSeparator">
    <w:p w:rsidRDefault="0032542D" w:rsidP="0032542D" w:rsidR="00325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42D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1D6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St-562/2015-4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42D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St-562/2015-4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9E8"/>
    <w:rsid w:val="002E3C0A"/>
    <w:rsid w:val="0032542D"/>
    <w:rsid w:val="00341D66"/>
    <w:rsid w:val="007136CD"/>
    <w:rsid w:val="0075528E"/>
    <w:rsid w:val="0079403F"/>
    <w:rsid w:val="00A5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542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42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542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4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42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54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1D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1D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1D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542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42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542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4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42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54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1D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1D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1D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SERVIS j.d.o.o. PULA</izvorni_sadrzaj>
    <derivirana_varijabla naziv="DomainObject.Predmet.ProtustrankaFormated_1">  TOP SERVIS j.d.o.o. PULA</derivirana_varijabla>
  </DomainObject.Predmet.ProtustrankaFormated>
  <DomainObject.Predmet.ProtustrankaFormatedOIB>
    <izvorni_sadrzaj>  TOP SERVIS j.d.o.o. PULA, OIB 64977539045</izvorni_sadrzaj>
    <derivirana_varijabla naziv="DomainObject.Predmet.ProtustrankaFormatedOIB_1">  TOP SERVIS j.d.o.o. PULA, OIB 64977539045</derivirana_varijabla>
  </DomainObject.Predmet.ProtustrankaFormatedOIB>
  <DomainObject.Predmet.ProtustrankaFormatedWithAdress>
    <izvorni_sadrzaj> TOP SERVIS j.d.o.o. PULA, Kamenjak 3, 52100 Pula</izvorni_sadrzaj>
    <derivirana_varijabla naziv="DomainObject.Predmet.ProtustrankaFormatedWithAdress_1"> TOP SERVIS j.d.o.o. PULA, Kamenjak 3, 52100 Pula</derivirana_varijabla>
  </DomainObject.Predmet.ProtustrankaFormatedWithAdress>
  <DomainObject.Predmet.ProtustrankaFormatedWithAdressOIB>
    <izvorni_sadrzaj> TOP SERVIS j.d.o.o. PULA, OIB 64977539045, Kamenjak 3, 52100 Pula</izvorni_sadrzaj>
    <derivirana_varijabla naziv="DomainObject.Predmet.ProtustrankaFormatedWithAdressOIB_1"> TOP SERVIS j.d.o.o. PULA, OIB 64977539045, Kamenjak 3, 52100 Pula</derivirana_varijabla>
  </DomainObject.Predmet.ProtustrankaFormatedWithAdressOIB>
  <DomainObject.Predmet.ProtustrankaWithAdress>
    <izvorni_sadrzaj>TOP SERVIS j.d.o.o. PULA Kamenjak 3, 52100 Pula</izvorni_sadrzaj>
    <derivirana_varijabla naziv="DomainObject.Predmet.ProtustrankaWithAdress_1">TOP SERVIS j.d.o.o. PULA Kamenjak 3, 52100 Pula</derivirana_varijabla>
  </DomainObject.Predmet.ProtustrankaWithAdress>
  <DomainObject.Predmet.ProtustrankaWithAdressOIB>
    <izvorni_sadrzaj>TOP SERVIS j.d.o.o. PULA, OIB 64977539045, Kamenjak 3, 52100 Pula</izvorni_sadrzaj>
    <derivirana_varijabla naziv="DomainObject.Predmet.ProtustrankaWithAdressOIB_1">TOP SERVIS j.d.o.o. PULA, OIB 64977539045, Kamenjak 3, 52100 Pula</derivirana_varijabla>
  </DomainObject.Predmet.ProtustrankaWithAdressOIB>
  <DomainObject.Predmet.ProtustrankaNazivFormated>
    <izvorni_sadrzaj>TOP SERVIS j.d.o.o. PULA</izvorni_sadrzaj>
    <derivirana_varijabla naziv="DomainObject.Predmet.ProtustrankaNazivFormated_1">TOP SERVIS j.d.o.o. PULA</derivirana_varijabla>
  </DomainObject.Predmet.ProtustrankaNazivFormated>
  <DomainObject.Predmet.ProtustrankaNazivFormatedOIB>
    <izvorni_sadrzaj>TOP SERVIS j.d.o.o. PULA, OIB 64977539045</izvorni_sadrzaj>
    <derivirana_varijabla naziv="DomainObject.Predmet.ProtustrankaNazivFormatedOIB_1">TOP SERVIS j.d.o.o. PULA, OIB 64977539045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15038.86</izvorni_sadrzaj>
    <derivirana_varijabla naziv="DomainObject.Predmet.TrenutnaVrijednost_1">15038.86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SERVIS j.d.o.o. PULA</item>
    </izvorni_sadrzaj>
    <derivirana_varijabla naziv="DomainObject.Predmet.ProtuStrankaListFormated_1">
      <item>TOP SERVIS j.d.o.o. PULA</item>
    </derivirana_varijabla>
  </DomainObject.Predmet.ProtuStrankaListFormated>
  <DomainObject.Predmet.ProtuStrankaListFormatedOIB>
    <izvorni_sadrzaj>
      <item>TOP SERVIS j.d.o.o. PULA, OIB 64977539045</item>
    </izvorni_sadrzaj>
    <derivirana_varijabla naziv="DomainObject.Predmet.ProtuStrankaListFormatedOIB_1">
      <item>TOP SERVIS j.d.o.o. PULA, OIB 64977539045</item>
    </derivirana_varijabla>
  </DomainObject.Predmet.ProtuStrankaListFormatedOIB>
  <DomainObject.Predmet.ProtuStrankaListFormatedWithAdress>
    <izvorni_sadrzaj>
      <item>TOP SERVIS j.d.o.o. PULA, Kamenjak 3, 52100 Pula</item>
    </izvorni_sadrzaj>
    <derivirana_varijabla naziv="DomainObject.Predmet.ProtuStrankaListFormatedWithAdress_1">
      <item>TOP SERVIS j.d.o.o. PULA, Kamenjak 3, 52100 Pula</item>
    </derivirana_varijabla>
  </DomainObject.Predmet.ProtuStrankaListFormatedWithAdress>
  <DomainObject.Predmet.ProtuStrankaListFormatedWithAdressOIB>
    <izvorni_sadrzaj>
      <item>TOP SERVIS j.d.o.o. PULA, OIB 64977539045, Kamenjak 3, 52100 Pula</item>
    </izvorni_sadrzaj>
    <derivirana_varijabla naziv="DomainObject.Predmet.ProtuStrankaListFormatedWithAdressOIB_1">
      <item>TOP SERVIS j.d.o.o. PULA, OIB 64977539045, Kamenjak 3, 52100 Pula</item>
    </derivirana_varijabla>
  </DomainObject.Predmet.ProtuStrankaListFormatedWithAdressOIB>
  <DomainObject.Predmet.ProtuStrankaListNazivFormated>
    <izvorni_sadrzaj>
      <item>TOP SERVIS j.d.o.o. PULA</item>
    </izvorni_sadrzaj>
    <derivirana_varijabla naziv="DomainObject.Predmet.ProtuStrankaListNazivFormated_1">
      <item>TOP SERVIS j.d.o.o. PULA</item>
    </derivirana_varijabla>
  </DomainObject.Predmet.ProtuStrankaListNazivFormated>
  <DomainObject.Predmet.ProtuStrankaListNazivFormatedOIB>
    <izvorni_sadrzaj>
      <item>TOP SERVIS j.d.o.o. PULA, OIB 64977539045</item>
    </izvorni_sadrzaj>
    <derivirana_varijabla naziv="DomainObject.Predmet.ProtuStrankaListNazivFormatedOIB_1">
      <item>TOP SERVIS j.d.o.o. PULA, OIB 64977539045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SERVIS j.d.o.o. PULA</izvorni_sadrzaj>
    <derivirana_varijabla naziv="DomainObject.Predmet.ProtustrankaIDrugi_1">TOP SERVIS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TOP SERVIS j.d.o.o. PULA, OIB 64977539045, Kamenjak 3, 52100 Pula</izvorni_sadrzaj>
    <derivirana_varijabla naziv="DomainObject.Predmet.ProtustrankaIDrugiAdressOIB_1">TOP SERVIS j.d.o.o. PULA, OIB 64977539045, Kamenjak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SERVIS j.d.o.o. PULA</item>
    </izvorni_sadrzaj>
    <derivirana_varijabla naziv="DomainObject.Predmet.SudioniciListNaziv_1">
      <item>FINANCIJSKA AGENCIJA, RC RIJEKA, PODRUŽNICA PULA, PULA</item>
      <item>TOP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TOP SERVIS j.d.o.o. PULA, OIB 64977539045, Kamenjak 3,52100 Pula</item>
    </izvorni_sadrzaj>
    <derivirana_varijabla naziv="DomainObject.Predmet.SudioniciListAdressOIB_1">
      <item>FINANCIJSKA AGENCIJA, RC RIJEKA, PODRUŽNICA PULA, PULA, OIB 85821130368, Ulica grada Vukovara 70,Zagreb</item>
      <item>TOP SERVIS j.d.o.o. PULA, OIB 64977539045, Kamenjak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64977539045</item>
    </izvorni_sadrzaj>
    <derivirana_varijabla naziv="DomainObject.Predmet.SudioniciListNazivOIB_1">
      <item>, OIB 85821130368</item>
      <item>, OIB 64977539045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3048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2016-02-29T08:43:00Z</dcterms:created>
  <dc:creator>Mihaela Kaligari</dc:creator>
  <dc:description/>
  <cp:keywords/>
  <cp:lastModifiedBy>Mihaela Kaligari</cp:lastModifiedBy>
  <dcterms:modified xmlns:xsi="http://www.w3.org/2001/XMLSchema-instance" xsi:type="dcterms:W3CDTF">2016-02-29T11:15:00Z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