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4a34" w14:paraId="97b4a34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1B08B5">
        <w:rPr>
          <w:rFonts w:hAnsi="Times New Roman" w:ascii="Times New Roman"/>
        </w:rPr>
        <w:t>33</w:t>
      </w:r>
      <w:r w:rsidR="00242B75">
        <w:rPr>
          <w:rFonts w:hAnsi="Times New Roman" w:ascii="Times New Roman"/>
        </w:rPr>
        <w:t>31</w:t>
      </w:r>
      <w:r w:rsidR="008C3376">
        <w:rPr>
          <w:rFonts w:hAnsi="Times New Roman" w:ascii="Times New Roman"/>
        </w:rPr>
        <w:t>/1</w:t>
      </w:r>
      <w:r w:rsidR="00525381">
        <w:rPr>
          <w:rFonts w:hAnsi="Times New Roman" w:ascii="Times New Roman"/>
        </w:rPr>
        <w:t>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242B75" w:rsidRPr="004103C8">
        <w:rPr>
          <w:rFonts w:hAnsi="Times New Roman" w:ascii="Times New Roman"/>
        </w:rPr>
        <w:t>LEKO UGOSTITELJSTVO d.o.o., Zagreb, I. Kozari put XVII. odvojak 6, OIB 93832528937</w:t>
      </w:r>
      <w:r w:rsidR="00D90FFD" w:rsidRPr="00D90FFD">
        <w:rPr>
          <w:rFonts w:hAnsi="Times New Roman" w:ascii="Times New Roman"/>
        </w:rPr>
        <w:t xml:space="preserve">, dana </w:t>
      </w:r>
      <w:r w:rsidR="001B08B5">
        <w:rPr>
          <w:rFonts w:hAnsi="Times New Roman" w:ascii="Times New Roman"/>
        </w:rPr>
        <w:t>24</w:t>
      </w:r>
      <w:r w:rsidR="000000EB">
        <w:rPr>
          <w:rFonts w:hAnsi="Times New Roman" w:ascii="Times New Roman"/>
        </w:rPr>
        <w:t>. travnja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1B08B5">
        <w:rPr>
          <w:rFonts w:hAnsi="Times New Roman" w:ascii="Times New Roman"/>
          <w:b/>
        </w:rPr>
        <w:t>4. rujna</w:t>
      </w:r>
      <w:r w:rsidR="000000EB" w:rsidRPr="00832C9B">
        <w:rPr>
          <w:rFonts w:hAnsi="Times New Roman" w:ascii="Times New Roman"/>
          <w:b/>
        </w:rPr>
        <w:t xml:space="preserve"> 2018. godine u 9,</w:t>
      </w:r>
      <w:r w:rsidR="00242B75">
        <w:rPr>
          <w:rFonts w:hAnsi="Times New Roman" w:ascii="Times New Roman"/>
          <w:b/>
        </w:rPr>
        <w:t>1</w:t>
      </w:r>
      <w:r w:rsidR="000000EB" w:rsidRPr="00832C9B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0000EB" w:rsidP="000000EB" w:rsidR="000000EB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dužnik, </w:t>
      </w: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242B75">
        <w:rPr>
          <w:rFonts w:hAnsi="Times New Roman" w:ascii="Times New Roman"/>
        </w:rPr>
        <w:t>Dragana Kordić-Jelica</w:t>
      </w:r>
    </w:p>
    <w:p w:rsidRDefault="001B08B5" w:rsidP="000000EB" w:rsidR="001B08B5" w:rsidRPr="000000EB">
      <w:pPr>
        <w:rPr>
          <w:rFonts w:hAnsi="Times New Roman" w:ascii="Times New Roman"/>
        </w:rPr>
      </w:pPr>
      <w:r>
        <w:rPr>
          <w:rFonts w:hAnsi="Times New Roman" w:ascii="Times New Roman"/>
        </w:rPr>
        <w:t>- FINA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1B08B5">
        <w:rPr>
          <w:rFonts w:hAnsi="Times New Roman" w:ascii="Times New Roman"/>
        </w:rPr>
        <w:t>24</w:t>
      </w:r>
      <w:r w:rsidR="00832C9B">
        <w:rPr>
          <w:rFonts w:hAnsi="Times New Roman" w:ascii="Times New Roman"/>
        </w:rPr>
        <w:t>. travnja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                                                                Za točnost otpravka-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677FF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67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7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67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7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3331</izvorni_sadrzaj>
    <derivirana_varijabla naziv="DomainObject.Predmet.Broj_1">3331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St-3331/2017</izvorni_sadrzaj>
    <derivirana_varijabla naziv="DomainObject.Predmet.OznakaBroj_1">St-3331/2017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LEKO UGOSTITELJSTVO d.o.o. zastupanog po punomoćniku Dragana Kordić-Jelica</izvorni_sadrzaj>
    <derivirana_varijabla naziv="DomainObject.Predmet.ProtustrankaFormated_1">  LEKO UGOSTITELJSTVO d.o.o. zastupanog po punomoćniku Dragana Kordić-Jelica</derivirana_varijabla>
  </DomainObject.Predmet.ProtustrankaFormated>
  <DomainObject.Predmet.ProtustrankaFormatedOIB>
    <izvorni_sadrzaj>  LEKO UGOSTITELJSTVO d.o.o., OIB 93832528937 zastupanog po punomoćniku Dragana Kordić-Jelica</izvorni_sadrzaj>
    <derivirana_varijabla naziv="DomainObject.Predmet.ProtustrankaFormatedOIB_1">  LEKO UGOSTITELJSTVO d.o.o., OIB 93832528937 zastupanog po punomoćniku Dragana Kordić-Jelica</derivirana_varijabla>
  </DomainObject.Predmet.ProtustrankaFormatedOIB>
  <DomainObject.Predmet.ProtustrankaFormatedWithAdress>
    <izvorni_sadrzaj> LEKO UGOSTITELJSTVO d.o.o., I. Kozari put XVII. odvojak 6, 10000 Zagreb zastupanog po punomoćniku Dragana Kordić-Jelica</izvorni_sadrzaj>
    <derivirana_varijabla naziv="DomainObject.Predmet.ProtustrankaFormatedWithAdress_1"> LEKO UGOSTITELJSTVO d.o.o., I. Kozari put XVII. odvojak 6, 10000 Zagreb zastupanog po punomoćniku Dragana Kordić-Jelica</derivirana_varijabla>
  </DomainObject.Predmet.ProtustrankaFormatedWithAdress>
  <DomainObject.Predmet.ProtustrankaFormatedWithAdressOIB>
    <izvorni_sadrzaj> LEKO UGOSTITELJSTVO d.o.o., OIB 93832528937, I. Kozari put XVII. odvojak 6, 10000 Zagreb zastupanog po punomoćniku Dragana Kordić-Jelica</izvorni_sadrzaj>
    <derivirana_varijabla naziv="DomainObject.Predmet.ProtustrankaFormatedWithAdressOIB_1"> LEKO UGOSTITELJSTVO d.o.o., OIB 93832528937, I. Kozari put XVII. odvojak 6, 10000 Zagreb zastupanog po punomoćniku Dragana Kordić-Jelica</derivirana_varijabla>
  </DomainObject.Predmet.ProtustrankaFormatedWithAdressOIB>
  <DomainObject.Predmet.ProtustrankaWithAdress>
    <izvorni_sadrzaj>LEKO UGOSTITELJSTVO d.o.o. I. Kozari put XVII. odvojak 6, 10000 Zagreb</izvorni_sadrzaj>
    <derivirana_varijabla naziv="DomainObject.Predmet.ProtustrankaWithAdress_1">LEKO UGOSTITELJSTVO d.o.o. I. Kozari put XVII. odvojak 6, 10000 Zagreb</derivirana_varijabla>
  </DomainObject.Predmet.ProtustrankaWithAdress>
  <DomainObject.Predmet.ProtustrankaWithAdressOIB>
    <izvorni_sadrzaj>LEKO UGOSTITELJSTVO d.o.o., OIB 93832528937, I. Kozari put XVII. odvojak 6, 10000 Zagreb</izvorni_sadrzaj>
    <derivirana_varijabla naziv="DomainObject.Predmet.ProtustrankaWithAdressOIB_1">LEKO UGOSTITELJSTVO d.o.o., OIB 93832528937, I. Kozari put XVII. odvojak 6, 10000 Zagreb</derivirana_varijabla>
  </DomainObject.Predmet.ProtustrankaWithAdressOIB>
  <DomainObject.Predmet.ProtustrankaNazivFormated>
    <izvorni_sadrzaj>LEKO UGOSTITELJSTVO d.o.o.</izvorni_sadrzaj>
    <derivirana_varijabla naziv="DomainObject.Predmet.ProtustrankaNazivFormated_1">LEKO UGOSTITELJSTVO d.o.o.</derivirana_varijabla>
  </DomainObject.Predmet.ProtustrankaNazivFormated>
  <DomainObject.Predmet.ProtustrankaNazivFormatedOIB>
    <izvorni_sadrzaj>LEKO UGOSTITELJSTVO d.o.o., OIB 93832528937</izvorni_sadrzaj>
    <derivirana_varijabla naziv="DomainObject.Predmet.ProtustrankaNazivFormatedOIB_1">LEKO UGOSTITELJSTVO d.o.o., OIB 93832528937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LEKO UGOSTITELJSTVO d.o.o. zastupanog po punomoćniku Dragana Kordić-Jelica</item>
    </izvorni_sadrzaj>
    <derivirana_varijabla naziv="DomainObject.Predmet.ProtuStrankaListFormated_1">
      <item>LEKO UGOSTITELJSTVO d.o.o. zastupanog po punomoćniku Dragana Kordić-Jelica</item>
    </derivirana_varijabla>
  </DomainObject.Predmet.ProtuStrankaListFormated>
  <DomainObject.Predmet.ProtuStrankaListFormatedOIB>
    <izvorni_sadrzaj>
      <item>LEKO UGOSTITELJSTVO d.o.o., OIB 93832528937 zastupanog po punomoćniku Dragana Kordić-Jelica</item>
    </izvorni_sadrzaj>
    <derivirana_varijabla naziv="DomainObject.Predmet.ProtuStrankaListFormatedOIB_1">
      <item>LEKO UGOSTITELJSTVO d.o.o., OIB 93832528937 zastupanog po punomoćniku Dragana Kordić-Jelica</item>
    </derivirana_varijabla>
  </DomainObject.Predmet.ProtuStrankaListFormatedOIB>
  <DomainObject.Predmet.ProtuStrankaListFormatedWithAdress>
    <izvorni_sadrzaj>
      <item>LEKO UGOSTITELJSTVO d.o.o., I. Kozari put XVII. odvojak 6, 10000 Zagreb zastupanog po punomoćniku Dragana Kordić-Jelica</item>
    </izvorni_sadrzaj>
    <derivirana_varijabla naziv="DomainObject.Predmet.ProtuStrankaListFormatedWithAdress_1">
      <item>LEKO UGOSTITELJSTVO d.o.o., I. Kozari put XVII. odvojak 6, 10000 Zagreb zastupanog po punomoćniku Dragana Kordić-Jelica</item>
    </derivirana_varijabla>
  </DomainObject.Predmet.ProtuStrankaListFormatedWithAdress>
  <DomainObject.Predmet.ProtuStrankaListFormatedWithAdressOIB>
    <izvorni_sadrzaj>
      <item>LEKO UGOSTITELJSTVO d.o.o., OIB 93832528937, I. Kozari put XVII. odvojak 6, 10000 Zagreb zastupanog po punomoćniku Dragana Kordić-Jelica</item>
    </izvorni_sadrzaj>
    <derivirana_varijabla naziv="DomainObject.Predmet.ProtuStrankaListFormatedWithAdressOIB_1">
      <item>LEKO UGOSTITELJSTVO d.o.o., OIB 93832528937, I. Kozari put XVII. odvojak 6, 10000 Zagreb zastupanog po punomoćniku Dragana Kordić-Jelica</item>
    </derivirana_varijabla>
  </DomainObject.Predmet.ProtuStrankaListFormatedWithAdressOIB>
  <DomainObject.Predmet.ProtuStrankaListNazivFormated>
    <izvorni_sadrzaj>
      <item>LEKO UGOSTITELJSTVO d.o.o.</item>
    </izvorni_sadrzaj>
    <derivirana_varijabla naziv="DomainObject.Predmet.ProtuStrankaListNazivFormated_1">
      <item>LEKO UGOSTITELJSTVO d.o.o.</item>
    </derivirana_varijabla>
  </DomainObject.Predmet.ProtuStrankaListNazivFormated>
  <DomainObject.Predmet.ProtuStrankaListNazivFormatedOIB>
    <izvorni_sadrzaj>
      <item>LEKO UGOSTITELJSTVO d.o.o., OIB 93832528937</item>
    </izvorni_sadrzaj>
    <derivirana_varijabla naziv="DomainObject.Predmet.ProtuStrankaListNazivFormatedOIB_1">
      <item>LEKO UGOSTITELJSTVO d.o.o., OIB 93832528937</item>
    </derivirana_varijabla>
  </DomainObject.Predmet.ProtuStrankaListNazivFormatedOIB>
  <DomainObject.Predmet.OstaliListFormated>
    <izvorni_sadrzaj>
      <item>Dragana Kordić-Jelica punomoćnik sudionika u postupku LEKO UGOSTITELJSTVO d.o.o.</item>
    </izvorni_sadrzaj>
    <derivirana_varijabla naziv="DomainObject.Predmet.OstaliListFormated_1">
      <item>Dragana Kordić-Jelica punomoćnik sudionika u postupku LEKO UGOSTITELJSTVO d.o.o.</item>
    </derivirana_varijabla>
  </DomainObject.Predmet.OstaliListFormated>
  <DomainObject.Predmet.OstaliListFormatedOIB>
    <izvorni_sadrzaj>
      <item>Dragana Kordić-Jelica, OIB 71924906782 punomoćnik sudionika u postupku LEKO UGOSTITELJSTVO d.o.o.</item>
    </izvorni_sadrzaj>
    <derivirana_varijabla naziv="DomainObject.Predmet.OstaliListFormatedOIB_1">
      <item>Dragana Kordić-Jelica, OIB 71924906782 punomoćnik sudionika u postupku LEKO UGOSTITELJSTVO d.o.o.</item>
    </derivirana_varijabla>
  </DomainObject.Predmet.OstaliListFormatedOIB>
  <DomainObject.Predmet.OstaliListFormatedWithAdress>
    <izvorni_sadrzaj>
      <item>Dragana Kordić-Jelica, I. Kozari Put Xv. Odvojak 7, 10000 Zagreb punomoćnik sudionika u postupku LEKO UGOSTITELJSTVO d.o.o.</item>
    </izvorni_sadrzaj>
    <derivirana_varijabla naziv="DomainObject.Predmet.OstaliListFormatedWithAdress_1">
      <item>Dragana Kordić-Jelica, I. Kozari Put Xv. Odvojak 7, 10000 Zagreb punomoćnik sudionika u postupku LEKO UGOSTITELJSTVO d.o.o.</item>
    </derivirana_varijabla>
  </DomainObject.Predmet.OstaliListFormatedWithAdress>
  <DomainObject.Predmet.OstaliListFormatedWithAdressOIB>
    <izvorni_sadrzaj>
      <item>Dragana Kordić-Jelica, OIB 71924906782, I. Kozari Put Xv. Odvojak 7, 10000 Zagreb punomoćnik sudionika u postupku LEKO UGOSTITELJSTVO d.o.o.</item>
    </izvorni_sadrzaj>
    <derivirana_varijabla naziv="DomainObject.Predmet.OstaliListFormatedWithAdressOIB_1">
      <item>Dragana Kordić-Jelica, OIB 71924906782, I. Kozari Put Xv. Odvojak 7, 10000 Zagreb punomoćnik sudionika u postupku LEKO UGOSTITELJSTVO d.o.o.</item>
    </derivirana_varijabla>
  </DomainObject.Predmet.OstaliListFormatedWithAdressOIB>
  <DomainObject.Predmet.OstaliListNazivFormated>
    <izvorni_sadrzaj>
      <item>Dragana Kordić-Jelica</item>
    </izvorni_sadrzaj>
    <derivirana_varijabla naziv="DomainObject.Predmet.OstaliListNazivFormated_1">
      <item>Dragana Kordić-Jelica</item>
    </derivirana_varijabla>
  </DomainObject.Predmet.OstaliListNazivFormated>
  <DomainObject.Predmet.OstaliListNazivFormatedOIB>
    <izvorni_sadrzaj>
      <item>Dragana Kordić-Jelica, OIB 71924906782</item>
    </izvorni_sadrzaj>
    <derivirana_varijabla naziv="DomainObject.Predmet.OstaliListNazivFormatedOIB_1">
      <item>Dragana Kordić-Jelica, OIB 71924906782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LEKO UGOSTITELJSTVO d.o.o.</izvorni_sadrzaj>
    <derivirana_varijabla naziv="DomainObject.Predmet.ProtustrankaIDrugi_1">LEKO UGOSTITELJSTVO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LEKO UGOSTITELJSTVO d.o.o., OIB 93832528937, I. Kozari put XVII. odvojak 6, 10000 Zagreb</izvorni_sadrzaj>
    <derivirana_varijabla naziv="DomainObject.Predmet.ProtustrankaIDrugiAdressOIB_1">LEKO UGOSTITELJSTVO d.o.o., OIB 93832528937, I. Kozari put XVII.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LEKO UGOSTITELJSTVO d.o.o.</item>
      <item>Dragana Kordić-Jelica</item>
    </izvorni_sadrzaj>
    <derivirana_varijabla naziv="DomainObject.Predmet.SudioniciListNaziv_1">
      <item>FINA Regionalni centar Zagreb</item>
      <item>LEKO UGOSTITELJSTVO d.o.o.</item>
      <item>Dragana Kordić-Jelica</item>
    </derivirana_varijabla>
  </DomainObject.Predmet.SudioniciListNaziv>
  <DomainObject.Predmet.SudioniciListAdressOIB>
    <izvorni_sadrzaj>
      <item>FINA Regionalni centar Zagreb, OIB 85821130368, Trg svibanjskih žrtava  1995. 1,10000 Zagreb</item>
      <item>LEKO UGOSTITELJSTVO d.o.o., OIB 93832528937, I. Kozari put XVII. odvojak 6,10000 Zagreb</item>
      <item>Dragana Kordić-Jelica, OIB 71924906782, I. Kozari Put Xv. Odvojak 7,10000 Zagreb</item>
    </izvorni_sadrzaj>
    <derivirana_varijabla naziv="DomainObject.Predmet.SudioniciListAdressOIB_1">
      <item>FINA Regionalni centar Zagreb, OIB 85821130368, Trg svibanjskih žrtava  1995. 1,10000 Zagreb</item>
      <item>LEKO UGOSTITELJSTVO d.o.o., OIB 93832528937, I. Kozari put XVII. odvojak 6,10000 Zagreb</item>
      <item>Dragana Kordić-Jelica, OIB 71924906782, I. Kozari Put Xv.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93832528937</item>
      <item>, OIB 71924906782</item>
    </izvorni_sadrzaj>
    <derivirana_varijabla naziv="DomainObject.Predmet.SudioniciListNazivOIB_1">
      <item>, OIB 85821130368</item>
      <item>, OIB 93832528937</item>
      <item>, OIB 71924906782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312CE-BDC6-40CA-A503-92F962F82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183</properties:Words>
  <properties:Characters>895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2018-04-24T12:03:00Z</dcterms:created>
  <dc:creator>stecaj</dc:creator>
  <cp:lastModifiedBy>Gordana Grčić</cp:lastModifiedBy>
  <cp:lastPrinted>2018-04-24T12:03:00Z</cp:lastPrinted>
  <dcterms:modified xmlns:xsi="http://www.w3.org/2001/XMLSchema-instance" xsi:type="dcterms:W3CDTF">2018-04-24T12:04:00Z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(ZAKLJUČAK-FINA-i-ST-3331-17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