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9A5B8A">
            <w:pPr>
              <w:widowControl w:val="false"/>
              <w:jc w:val="center"/>
              <w:rPr>
                <w:snapToGrid w:val="false"/>
                <w:szCs w:val="20"/>
                <w:lang w:eastAsia="en-US" w:val="it-IT"/>
              </w:rPr>
            </w:pPr>
            <w:r w:rsidRPr="009A5B8A">
              <w:rPr>
                <w:snapToGrid w:val="false"/>
                <w:szCs w:val="20"/>
                <w:lang w:eastAsia="en-US" w:val="it-IT"/>
              </w:rPr>
              <w:t>Republika Hrvatska</w:t>
            </w:r>
          </w:p>
          <w:p w:rsidRDefault="00CF7B33" w:rsidP="00CF7B33" w:rsidR="00CF7B33" w:rsidRPr="009A5B8A">
            <w:pPr>
              <w:widowControl w:val="false"/>
              <w:jc w:val="center"/>
              <w:rPr>
                <w:snapToGrid w:val="false"/>
                <w:szCs w:val="20"/>
                <w:lang w:eastAsia="en-US" w:val="it-IT"/>
              </w:rPr>
            </w:pPr>
            <w:r w:rsidRPr="009A5B8A">
              <w:rPr>
                <w:snapToGrid w:val="false"/>
                <w:szCs w:val="20"/>
                <w:lang w:eastAsia="en-US" w:val="it-IT"/>
              </w:rPr>
              <w:t>Trgovački sud u Varaždinu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Varaždin, Braće Radić 2</w:t>
            </w:r>
          </w:p>
        </w:tc>
      </w:tr>
    </w:tbl>
    <w:p w14:textId="f43123a" w14:paraId="f43123a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1C3ADD" w:rsidR="00CF7B33" w:rsidRPr="00CF7B33">
            <w:pPr>
              <w:jc w:val="right"/>
            </w:pPr>
            <w:r w:rsidRPr="00CF7B33">
              <w:t>Poslovni broj: 5 St-</w:t>
            </w:r>
            <w:r w:rsidR="001C3ADD">
              <w:t>27/2019-3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1C3ADD">
        <w:t xml:space="preserve"> WALDKIRSCHEN j.d.o.o., Dragoslavec 8, Dragoslavec, OIB: 19340853300, 28</w:t>
      </w:r>
      <w:r w:rsidR="009A5B8A">
        <w:t>. siječnja 2019</w:t>
      </w:r>
      <w:r w:rsidR="00CF7B33">
        <w:t>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</w:t>
      </w:r>
      <w:r w:rsidR="008415BE">
        <w:t xml:space="preserve"> i 104/17</w:t>
      </w:r>
      <w:r w:rsidR="00CB6C18">
        <w:t>, u daljnjem tekstu SZ) objavljuje sljedeći</w:t>
      </w:r>
    </w:p>
    <w:p w:rsidRDefault="007367BB" w:rsidP="00D85FBA" w:rsidR="007367BB">
      <w:pPr>
        <w:jc w:val="both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</w:t>
      </w:r>
      <w:r w:rsidR="001C3ADD">
        <w:t xml:space="preserve"> WALDKIRSCHEN j.d.o.o., Dragoslavec 8, Dragoslavec, OIB: 19340853300</w:t>
      </w:r>
      <w:r w:rsidR="00740000">
        <w:t xml:space="preserve">, </w:t>
      </w:r>
      <w:r w:rsidR="00CB6C18">
        <w:t xml:space="preserve">iznosi </w:t>
      </w:r>
      <w:r w:rsidR="001C3ADD">
        <w:t xml:space="preserve">11.412,18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1C3ADD">
        <w:t xml:space="preserve"> dužnika Jovica Leskovar, Dragoslavec 8, Dragoslavec, OIB: 69974503969</w:t>
      </w:r>
      <w:r w:rsidR="0099457E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9A5B8A">
        <w:t xml:space="preserve"> podnese</w:t>
      </w:r>
      <w:r w:rsidR="002A0EDB">
        <w:t xml:space="preserve">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99457E">
        <w:t xml:space="preserve"> </w:t>
      </w:r>
      <w:r w:rsidR="00FE715E">
        <w:t>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</w:t>
      </w:r>
      <w:r w:rsidR="009A5B8A">
        <w:t>e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1C3ADD">
        <w:t>28</w:t>
      </w:r>
      <w:r w:rsidR="009A5B8A">
        <w:t>. siječnja 2019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>Za točnost otpravka – ovlašteni službenik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DAE" w:rsidR="00790DAE">
      <w:r>
        <w:separator/>
      </w:r>
    </w:p>
  </w:endnote>
  <w:endnote w:id="0" w:type="continuationSeparator">
    <w:p w:rsidRDefault="00790DAE" w:rsidR="00790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DAE" w:rsidR="00790DAE">
      <w:r>
        <w:separator/>
      </w:r>
    </w:p>
  </w:footnote>
  <w:footnote w:id="0" w:type="continuationSeparator">
    <w:p w:rsidRDefault="00790DAE" w:rsidR="00790D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C22F8"/>
    <w:rsid w:val="000D3AEC"/>
    <w:rsid w:val="000D41E5"/>
    <w:rsid w:val="000E1119"/>
    <w:rsid w:val="000E51F0"/>
    <w:rsid w:val="000E597F"/>
    <w:rsid w:val="000F0403"/>
    <w:rsid w:val="0010211E"/>
    <w:rsid w:val="00106C14"/>
    <w:rsid w:val="0011336F"/>
    <w:rsid w:val="00113E7E"/>
    <w:rsid w:val="001159F0"/>
    <w:rsid w:val="00121DEA"/>
    <w:rsid w:val="00125406"/>
    <w:rsid w:val="00152BA7"/>
    <w:rsid w:val="00173FC2"/>
    <w:rsid w:val="001A3EA5"/>
    <w:rsid w:val="001A7A7A"/>
    <w:rsid w:val="001B72D6"/>
    <w:rsid w:val="001C18C0"/>
    <w:rsid w:val="001C3ADD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4518"/>
    <w:rsid w:val="00327690"/>
    <w:rsid w:val="003329B8"/>
    <w:rsid w:val="00350F83"/>
    <w:rsid w:val="00352165"/>
    <w:rsid w:val="003A46E1"/>
    <w:rsid w:val="003A7C72"/>
    <w:rsid w:val="003E2AE0"/>
    <w:rsid w:val="003E5A01"/>
    <w:rsid w:val="00400A96"/>
    <w:rsid w:val="00400B4C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0392F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0DAE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15BE"/>
    <w:rsid w:val="008469F5"/>
    <w:rsid w:val="00852A7C"/>
    <w:rsid w:val="0085458E"/>
    <w:rsid w:val="00862F8B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9457E"/>
    <w:rsid w:val="009A1525"/>
    <w:rsid w:val="009A5019"/>
    <w:rsid w:val="009A5B8A"/>
    <w:rsid w:val="009B6C00"/>
    <w:rsid w:val="009C6F6D"/>
    <w:rsid w:val="009D0C5B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A5CF3"/>
    <w:rsid w:val="00AB0D02"/>
    <w:rsid w:val="00AE50E3"/>
    <w:rsid w:val="00AF154A"/>
    <w:rsid w:val="00AF2C11"/>
    <w:rsid w:val="00B07AE6"/>
    <w:rsid w:val="00B1348E"/>
    <w:rsid w:val="00B235B5"/>
    <w:rsid w:val="00B26931"/>
    <w:rsid w:val="00B34567"/>
    <w:rsid w:val="00B346C2"/>
    <w:rsid w:val="00B37ED5"/>
    <w:rsid w:val="00B406BD"/>
    <w:rsid w:val="00B50F3F"/>
    <w:rsid w:val="00B62791"/>
    <w:rsid w:val="00B6439D"/>
    <w:rsid w:val="00B71062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3561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A5551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14378"/>
    <w:rsid w:val="00D2043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2D75"/>
    <w:rsid w:val="00DA3691"/>
    <w:rsid w:val="00DA54DB"/>
    <w:rsid w:val="00DC6991"/>
    <w:rsid w:val="00DD7069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15AD"/>
    <w:rsid w:val="00EA5D61"/>
    <w:rsid w:val="00EA6BCC"/>
    <w:rsid w:val="00EB1A4E"/>
    <w:rsid w:val="00ED1BED"/>
    <w:rsid w:val="00EE70BF"/>
    <w:rsid w:val="00F03265"/>
    <w:rsid w:val="00F10C2B"/>
    <w:rsid w:val="00F644E6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0B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B4C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00B4C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00B4C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00B4C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0B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B4C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0B4C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0B4C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0B4C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2019.</izvorni_sadrzaj>
    <derivirana_varijabla naziv="DomainObject.Predmet.DatumOsnivanja_1">25.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St-27/2019</izvorni_sadrzaj>
    <derivirana_varijabla naziv="DomainObject.Predmet.OznakaBroj_1">St-27/2019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WALDKIRSCHEN jednostavno društvo s ograničenom odgovornošću za trgovinu zastupanog po punomoćniku Jovica Leskovar</izvorni_sadrzaj>
    <derivirana_varijabla naziv="DomainObject.Predmet.ProtustrankaFormated_1">  WALDKIRSCHEN jednostavno društvo s ograničenom odgovornošću za trgovinu zastupanog po punomoćniku Jovica Leskovar</derivirana_varijabla>
  </DomainObject.Predmet.ProtustrankaFormated>
  <DomainObject.Predmet.ProtustrankaFormatedOIB>
    <izvorni_sadrzaj>  WALDKIRSCHEN jednostavno društvo s ograničenom odgovornošću za trgovinu, OIB 19340853300 zastupanog po punomoćniku Jovica Leskovar</izvorni_sadrzaj>
    <derivirana_varijabla naziv="DomainObject.Predmet.ProtustrankaFormatedOIB_1">  WALDKIRSCHEN jednostavno društvo s ograničenom odgovornošću za trgovinu, OIB 19340853300 zastupanog po punomoćniku Jovica Leskovar</derivirana_varijabla>
  </DomainObject.Predmet.ProtustrankaFormatedOIB>
  <DomainObject.Predmet.ProtustrankaFormatedWithAdress>
    <izvorni_sadrzaj> WALDKIRSCHEN jednostavno društvo s ograničenom odgovornošću za trgovinu, Dragoslavec 8, 40000 Dragoslavec zastupanog po punomoćniku Jovica Leskovar</izvorni_sadrzaj>
    <derivirana_varijabla naziv="DomainObject.Predmet.ProtustrankaFormatedWithAdress_1"> WALDKIRSCHEN jednostavno društvo s ograničenom odgovornošću za trgovinu, Dragoslavec 8, 40000 Dragoslavec zastupanog po punomoćniku Jovica Leskovar</derivirana_varijabla>
  </DomainObject.Predmet.ProtustrankaFormatedWithAdress>
  <DomainObject.Predmet.ProtustrankaFormatedWithAdressOIB>
    <izvorni_sadrzaj> WALDKIRSCHEN jednostavno društvo s ograničenom odgovornošću za trgovinu, OIB 19340853300, Dragoslavec 8, 40000 Dragoslavec zastupanog po punomoćniku Jovica Leskovar</izvorni_sadrzaj>
    <derivirana_varijabla naziv="DomainObject.Predmet.ProtustrankaFormatedWithAdressOIB_1"> WALDKIRSCHEN jednostavno društvo s ograničenom odgovornošću za trgovinu, OIB 19340853300, Dragoslavec 8, 40000 Dragoslavec zastupanog po punomoćniku Jovica Leskovar</derivirana_varijabla>
  </DomainObject.Predmet.ProtustrankaFormatedWithAdressOIB>
  <DomainObject.Predmet.ProtustrankaWithAdress>
    <izvorni_sadrzaj>WALDKIRSCHEN jednostavno društvo s ograničenom odgovornošću za trgovinu Dragoslavec 8, 40000 Dragoslavec</izvorni_sadrzaj>
    <derivirana_varijabla naziv="DomainObject.Predmet.ProtustrankaWithAdress_1">WALDKIRSCHEN jednostavno društvo s ograničenom odgovornošću za trgovinu Dragoslavec 8, 40000 Dragoslavec</derivirana_varijabla>
  </DomainObject.Predmet.ProtustrankaWithAdress>
  <DomainObject.Predmet.ProtustrankaWithAdressOIB>
    <izvorni_sadrzaj>WALDKIRSCHEN jednostavno društvo s ograničenom odgovornošću za trgovinu, OIB 19340853300, Dragoslavec 8, 40000 Dragoslavec</izvorni_sadrzaj>
    <derivirana_varijabla naziv="DomainObject.Predmet.ProtustrankaWithAdressOIB_1">WALDKIRSCHEN jednostavno društvo s ograničenom odgovornošću za trgovinu, OIB 19340853300, Dragoslavec 8, 40000 Dragoslavec</derivirana_varijabla>
  </DomainObject.Predmet.ProtustrankaWithAdressOIB>
  <DomainObject.Predmet.ProtustrankaNazivFormated>
    <izvorni_sadrzaj>WALDKIRSCHEN jednostavno društvo s ograničenom odgovornošću za trgovinu</izvorni_sadrzaj>
    <derivirana_varijabla naziv="DomainObject.Predmet.ProtustrankaNazivFormated_1">WALDKIRSCHEN jednostavno društvo s ograničenom odgovornošću za trgovinu</derivirana_varijabla>
  </DomainObject.Predmet.ProtustrankaNazivFormated>
  <DomainObject.Predmet.ProtustrankaNazivFormatedOIB>
    <izvorni_sadrzaj>WALDKIRSCHEN jednostavno društvo s ograničenom odgovornošću za trgovinu, OIB 19340853300</izvorni_sadrzaj>
    <derivirana_varijabla naziv="DomainObject.Predmet.ProtustrankaNazivFormatedOIB_1">WALDKIRSCHEN jednostavno društvo s ograničenom odgovornošću za trgovinu, OIB 19340853300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11412.18</izvorni_sadrzaj>
    <derivirana_varijabla naziv="DomainObject.Predmet.TrenutnaVrijednost_1">11412.18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WALDKIRSCHEN jednostavno društvo s ograničenom odgovornošću za trgovinu zastupanog po punomoćniku Jovica Leskovar</item>
    </izvorni_sadrzaj>
    <derivirana_varijabla naziv="DomainObject.Predmet.ProtuStrankaListFormated_1">
      <item>WALDKIRSCHEN jednostavno društvo s ograničenom odgovornošću za trgovinu zastupanog po punomoćniku Jovica Leskovar</item>
    </derivirana_varijabla>
  </DomainObject.Predmet.ProtuStrankaListFormated>
  <DomainObject.Predmet.ProtuStrankaListFormatedOIB>
    <izvorni_sadrzaj>
      <item>WALDKIRSCHEN jednostavno društvo s ograničenom odgovornošću za trgovinu, OIB 19340853300 zastupanog po punomoćniku Jovica Leskovar</item>
    </izvorni_sadrzaj>
    <derivirana_varijabla naziv="DomainObject.Predmet.ProtuStrankaListFormatedOIB_1">
      <item>WALDKIRSCHEN jednostavno društvo s ograničenom odgovornošću za trgovinu, OIB 19340853300 zastupanog po punomoćniku Jovica Leskovar</item>
    </derivirana_varijabla>
  </DomainObject.Predmet.ProtuStrankaListFormatedOIB>
  <DomainObject.Predmet.ProtuStrankaListFormatedWithAdress>
    <izvorni_sadrzaj>
      <item>WALDKIRSCHEN jednostavno društvo s ograničenom odgovornošću za trgovinu, Dragoslavec 8, 40000 Dragoslavec zastupanog po punomoćniku Jovica Leskovar</item>
    </izvorni_sadrzaj>
    <derivirana_varijabla naziv="DomainObject.Predmet.ProtuStrankaListFormatedWithAdress_1">
      <item>WALDKIRSCHEN jednostavno društvo s ograničenom odgovornošću za trgovinu, Dragoslavec 8, 40000 Dragoslavec zastupanog po punomoćniku Jovica Leskovar</item>
    </derivirana_varijabla>
  </DomainObject.Predmet.ProtuStrankaListFormatedWithAdress>
  <DomainObject.Predmet.ProtuStrankaListFormatedWithAdressOIB>
    <izvorni_sadrzaj>
      <item>WALDKIRSCHEN jednostavno društvo s ograničenom odgovornošću za trgovinu, OIB 19340853300, Dragoslavec 8, 40000 Dragoslavec zastupanog po punomoćniku Jovica Leskovar</item>
    </izvorni_sadrzaj>
    <derivirana_varijabla naziv="DomainObject.Predmet.ProtuStrankaListFormatedWithAdressOIB_1">
      <item>WALDKIRSCHEN jednostavno društvo s ograničenom odgovornošću za trgovinu, OIB 19340853300, Dragoslavec 8, 40000 Dragoslavec zastupanog po punomoćniku Jovica Leskovar</item>
    </derivirana_varijabla>
  </DomainObject.Predmet.ProtuStrankaListFormatedWithAdressOIB>
  <DomainObject.Predmet.ProtuStrankaListNazivFormated>
    <izvorni_sadrzaj>
      <item>WALDKIRSCHEN jednostavno društvo s ograničenom odgovornošću za trgovinu</item>
    </izvorni_sadrzaj>
    <derivirana_varijabla naziv="DomainObject.Predmet.ProtuStrankaListNazivFormated_1">
      <item>WALDKIRSCHEN jednostavno društvo s ograničenom odgovornošću za trgovinu</item>
    </derivirana_varijabla>
  </DomainObject.Predmet.ProtuStrankaListNazivFormated>
  <DomainObject.Predmet.ProtuStrankaListNazivFormatedOIB>
    <izvorni_sadrzaj>
      <item>WALDKIRSCHEN jednostavno društvo s ograničenom odgovornošću za trgovinu, OIB 19340853300</item>
    </izvorni_sadrzaj>
    <derivirana_varijabla naziv="DomainObject.Predmet.ProtuStrankaListNazivFormatedOIB_1">
      <item>WALDKIRSCHEN jednostavno društvo s ograničenom odgovornošću za trgovinu, OIB 19340853300</item>
    </derivirana_varijabla>
  </DomainObject.Predmet.ProtuStrankaListNazivFormatedOIB>
  <DomainObject.Predmet.OstaliListFormated>
    <izvorni_sadrzaj>
      <item>Sudski registar</item>
      <item>Jovica Leskovar punomoćnik sudionika u postupku WALDKIRSCHEN jednostavno društvo s ograničenom odgovornošću za trgovinu</item>
    </izvorni_sadrzaj>
    <derivirana_varijabla naziv="DomainObject.Predmet.OstaliListFormated_1">
      <item>Sudski registar</item>
      <item>Jovica Leskovar punomoćnik sudionika u postupku WALDKIRSCHEN jednostavno društvo s ograničenom odgovornošću za trgovinu</item>
    </derivirana_varijabla>
  </DomainObject.Predmet.OstaliListFormated>
  <DomainObject.Predmet.OstaliListFormatedOIB>
    <izvorni_sadrzaj>
      <item>Sudski registar</item>
      <item>Jovica Leskovar, OIB 69974503969 punomoćnik sudionika u postupku WALDKIRSCHEN jednostavno društvo s ograničenom odgovornošću za trgovinu</item>
    </izvorni_sadrzaj>
    <derivirana_varijabla naziv="DomainObject.Predmet.OstaliListFormatedOIB_1">
      <item>Sudski registar</item>
      <item>Jovica Leskovar, OIB 69974503969 punomoćnik sudionika u postupku WALDKIRSCHEN jednostavno društvo s ograničenom odgovornošću za trgovinu</item>
    </derivirana_varijabla>
  </DomainObject.Predmet.OstaliListFormatedOIB>
  <DomainObject.Predmet.OstaliListFormatedWithAdress>
    <izvorni_sadrzaj>
      <item>Sudski registar</item>
      <item>Jovica Leskovar, Dragoslavec 8, 40000 Dragoslavec punomoćnik sudionika u postupku WALDKIRSCHEN jednostavno društvo s ograničenom odgovornošću za trgovinu</item>
    </izvorni_sadrzaj>
    <derivirana_varijabla naziv="DomainObject.Predmet.OstaliListFormatedWithAdress_1">
      <item>Sudski registar</item>
      <item>Jovica Leskovar, Dragoslavec 8, 40000 Dragoslavec punomoćnik sudionika u postupku WALDKIRSCHEN jednostavno društvo s ograničenom odgovornošću za trgovinu</item>
    </derivirana_varijabla>
  </DomainObject.Predmet.OstaliListFormatedWithAdress>
  <DomainObject.Predmet.OstaliListFormatedWithAdressOIB>
    <izvorni_sadrzaj>
      <item>Sudski registar</item>
      <item>Jovica Leskovar, OIB 69974503969, Dragoslavec 8, 40000 Dragoslavec punomoćnik sudionika u postupku WALDKIRSCHEN jednostavno društvo s ograničenom odgovornošću za trgovinu</item>
    </izvorni_sadrzaj>
    <derivirana_varijabla naziv="DomainObject.Predmet.OstaliListFormatedWithAdressOIB_1">
      <item>Sudski registar</item>
      <item>Jovica Leskovar, OIB 69974503969, Dragoslavec 8, 40000 Dragoslavec punomoćnik sudionika u postupku WALDKIRSCHEN jednostavno društvo s ograničenom odgovornošću za trgovinu</item>
    </derivirana_varijabla>
  </DomainObject.Predmet.OstaliListFormatedWithAdressOIB>
  <DomainObject.Predmet.OstaliListNazivFormated>
    <izvorni_sadrzaj>
      <item>Sudski registar</item>
      <item>Jovica Leskovar</item>
    </izvorni_sadrzaj>
    <derivirana_varijabla naziv="DomainObject.Predmet.OstaliListNazivFormated_1">
      <item>Sudski registar</item>
      <item>Jovica Leskovar</item>
    </derivirana_varijabla>
  </DomainObject.Predmet.OstaliListNazivFormated>
  <DomainObject.Predmet.OstaliListNazivFormatedOIB>
    <izvorni_sadrzaj>
      <item>Sudski registar</item>
      <item>Jovica Leskovar, OIB 69974503969</item>
    </izvorni_sadrzaj>
    <derivirana_varijabla naziv="DomainObject.Predmet.OstaliListNazivFormatedOIB_1">
      <item>Sudski registar</item>
      <item>Jovica Leskovar, OIB 69974503969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WALDKIRSCHEN jednostavno društvo s ograničenom odgovornošću za trgovinu</izvorni_sadrzaj>
    <derivirana_varijabla naziv="DomainObject.Predmet.ProtustrankaIDrugi_1">WALDKIRSCHEN jednostavno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WALDKIRSCHEN jednostavno društvo s ograničenom odgovornošću za trgovinu, OIB 19340853300, Dragoslavec 8, 40000 Dragoslavec</izvorni_sadrzaj>
    <derivirana_varijabla naziv="DomainObject.Predmet.ProtustrankaIDrugiAdressOIB_1">WALDKIRSCHEN jednostavno društvo s ograničenom odgovornošću za trgovinu, OIB 19340853300, Dragoslavec 8, 40000 Dragoslavec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WALDKIRSCHEN jednostavno društvo s ograničenom odgovornošću za trgovinu</item>
      <item>Sudski registar</item>
      <item>Jovica Leskovar</item>
    </izvorni_sadrzaj>
    <derivirana_varijabla naziv="DomainObject.Predmet.SudioniciListNaziv_1">
      <item>Financijska agencija</item>
      <item>WALDKIRSCHEN jednostavno društvo s ograničenom odgovornošću za trgovinu</item>
      <item>Sudski registar</item>
      <item>Jovica Leskovar</item>
    </derivirana_varijabla>
  </DomainObject.Predmet.SudioniciListNaziv>
  <DomainObject.Predmet.SudioniciListAdressOIB>
    <izvorni_sadrzaj>
      <item>Financijska agencija, OIB 85821130368, A. Cesarca 2,42000 Varaždin</item>
      <item>WALDKIRSCHEN jednostavno društvo s ograničenom odgovornošću za trgovinu, OIB 19340853300, Dragoslavec 8,40000 Dragoslavec</item>
      <item>Sudski registar</item>
      <item>Jovica Leskovar, OIB 69974503969, Dragoslavec 8,40000 Dragoslavec</item>
    </izvorni_sadrzaj>
    <derivirana_varijabla naziv="DomainObject.Predmet.SudioniciListAdressOIB_1">
      <item>Financijska agencija, OIB 85821130368, A. Cesarca 2,42000 Varaždin</item>
      <item>WALDKIRSCHEN jednostavno društvo s ograničenom odgovornošću za trgovinu, OIB 19340853300, Dragoslavec 8,40000 Dragoslavec</item>
      <item>Sudski registar</item>
      <item>Jovica Leskovar, OIB 69974503969, Dragoslavec 8,40000 Dragoslavec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19340853300</item>
      <item>, OIB null</item>
      <item>, OIB 69974503969</item>
    </izvorni_sadrzaj>
    <derivirana_varijabla naziv="DomainObject.Predmet.SudioniciListNazivOIB_1">
      <item>, OIB 85821130368</item>
      <item>, OIB 19340853300</item>
      <item>, OIB null</item>
      <item>, OIB 69974503969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EBF965-37AB-48BE-A872-4B22F26B35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2167</properties:Characters>
  <properties:Lines>51</properties:Lines>
  <properties:Paragraphs>15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2019-01-28T13:22:00Z</cp:lastPrinted>
  <dcterms:modified xmlns:xsi="http://www.w3.org/2001/XMLSchema-instance" xsi:type="dcterms:W3CDTF">2019-01-28T13:22:00Z</dcterms:modified>
  <cp:revision>166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(St-14-19-3 Oglas- pokreće se skraćeni stečajni postupak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