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07e7b" w14:paraId="1d07e7b" w:rsidRDefault="00353C39" w:rsidP="00563A19" w:rsidR="00353C39" w:rsidRPr="006C4F85">
      <w:pPr>
        <w:spacing w:after="0"/>
        <w:jc w:val="both"/>
        <w15:collapsed w:val="false"/>
      </w:pPr>
      <w:bookmarkStart w:name="_GoBack" w:id="0"/>
      <w:bookmarkEnd w:id="0"/>
    </w:p>
    <w:p w:rsidRDefault="00B230A5" w:rsidP="00563A19" w:rsidR="00B230A5" w:rsidRPr="006C4F85">
      <w:pPr>
        <w:spacing w:after="0"/>
        <w:jc w:val="both"/>
      </w:pPr>
    </w:p>
    <w:p w:rsidRDefault="00B230A5" w:rsidP="00563A19" w:rsidR="00B230A5" w:rsidRPr="006C4F85">
      <w:pPr>
        <w:spacing w:after="0"/>
        <w:jc w:val="both"/>
      </w:pPr>
    </w:p>
    <w:p w:rsidRDefault="00B230A5" w:rsidP="00563A19" w:rsidR="00B230A5" w:rsidRPr="006C4F85">
      <w:pPr>
        <w:spacing w:after="0"/>
        <w:jc w:val="both"/>
      </w:pPr>
    </w:p>
    <w:p w:rsidRDefault="00B230A5" w:rsidP="00563A19" w:rsidR="00B230A5" w:rsidRPr="006C4F85">
      <w:pPr>
        <w:spacing w:after="0"/>
        <w:jc w:val="both"/>
      </w:pPr>
    </w:p>
    <w:p w:rsidRDefault="00B230A5" w:rsidP="00563A19" w:rsidR="00B230A5" w:rsidRPr="006C4F85">
      <w:pPr>
        <w:spacing w:after="0"/>
        <w:jc w:val="both"/>
      </w:pPr>
    </w:p>
    <w:p w:rsidRDefault="00B230A5" w:rsidP="00563A19" w:rsidR="00B230A5" w:rsidRPr="006C4F85">
      <w:pPr>
        <w:spacing w:after="0"/>
        <w:jc w:val="both"/>
      </w:pPr>
    </w:p>
    <w:p w:rsidRDefault="00B230A5" w:rsidP="00563A19" w:rsidR="00B230A5" w:rsidRPr="006C4F85">
      <w:pPr>
        <w:spacing w:after="0"/>
        <w:jc w:val="both"/>
      </w:pPr>
    </w:p>
    <w:p w:rsidRDefault="00C438FA" w:rsidP="00C438FA" w:rsidR="00C438FA" w:rsidRPr="006C4F85">
      <w:pPr>
        <w:spacing w:after="0"/>
        <w:jc w:val="center"/>
      </w:pPr>
      <w:r w:rsidRPr="006C4F85">
        <w:t>R E P U B L I K A   H R V A T S K A</w:t>
      </w:r>
    </w:p>
    <w:p w:rsidRDefault="00C438FA" w:rsidP="00C438FA" w:rsidR="00C438FA" w:rsidRPr="006C4F85">
      <w:pPr>
        <w:spacing w:after="0"/>
        <w:jc w:val="center"/>
      </w:pPr>
    </w:p>
    <w:p w:rsidRDefault="00C438FA" w:rsidP="00C438FA" w:rsidR="00C438FA" w:rsidRPr="006C4F85">
      <w:pPr>
        <w:spacing w:after="0"/>
        <w:jc w:val="center"/>
      </w:pPr>
      <w:r w:rsidRPr="006C4F85">
        <w:t>R J E Š E NJ E</w:t>
      </w:r>
    </w:p>
    <w:p w:rsidRDefault="00C438FA" w:rsidP="00C438FA" w:rsidR="00C438FA" w:rsidRPr="006C4F85">
      <w:pPr>
        <w:spacing w:after="0"/>
        <w:jc w:val="both"/>
      </w:pPr>
    </w:p>
    <w:p w:rsidRDefault="00C438FA" w:rsidP="00C438FA" w:rsidR="00C438FA" w:rsidRPr="006C4F85">
      <w:pPr>
        <w:spacing w:after="0"/>
        <w:jc w:val="both"/>
      </w:pPr>
    </w:p>
    <w:p w:rsidRDefault="00C438FA" w:rsidP="00C438FA" w:rsidR="00C438FA" w:rsidRPr="006C4F85">
      <w:pPr>
        <w:spacing w:after="0"/>
        <w:ind w:firstLine="708"/>
        <w:jc w:val="both"/>
      </w:pPr>
      <w:r w:rsidRPr="006C4F85">
        <w:t>Visoki trgovački sud Republike Hrvatske, u vijeću sastavljenom od sudaca Draženke D</w:t>
      </w:r>
      <w:r w:rsidR="007F1563">
        <w:t xml:space="preserve">eladio, predsjednika vijeća, </w:t>
      </w:r>
      <w:r w:rsidRPr="006C4F85">
        <w:t>Raoula Dubravca, suca izvjestitelja i Josipa Turkalja, u stečajnom postupku 1. predlagatelja – vjerovnika VINKA ALUJEVIĆA iz Splita, Omiška 7, OIB 28663717258, 2. MARIJE BEBIĆ iz Splita, Velebitska 12, OIB 85364663014, 3. NIKOLINE BRZICA iz Splita, Hrvatske mornarice 1f, OIB 26523705886, 4. ANKE DŽEPINA iz Žrnovnice, Rakite 37, OIB 61337535312, 5. BRANKA DŽEPINE iz Žrnovnice, Rakite 37, OIB 85734226799, 6. MIRJANE DŽEPINA iz Splita, Tršćanska 25, OIB 90707299253, 7. ZORKE JUKIĆ iz Splita, Hrvatske mornarice 1f, OIB 57399473100, 8. IVONE MADUNIĆ iz Splita, Put Firula 55, OIB 97950314753, 9. LEONARDA MADUNIĆA iz Splita, Slobode 2b, OIB 53493334554, 10. MIROSLAVA MADUNIĆA iz Splita, Rooseweltova 54, OIB 07354568849, 11. VEDRANA MADUNIĆA iz Splita, Put Firula 55, OIB 82254840459, 12. ANE MUŽINIĆ iz Splita, R. Boškovića 7, OIB 97709191686, 13. RUŽE PELIVAN iz Kaštel Lukšića, Komjate b.b., OIB 54733531583, 14. MIROSLAVA PRIMAŽIĆA iz Splita, Starčevićeva 14, OIB 89026435367, 15. RINE RUPNIKA iz Splita, Trondheimska 4b, OIB 24002887864, 16. ŠIMUNA SILIĆA iz Splita, Šibenska 39, OIB 07957299810, 17. PAVLA ŠIMIĆA iz Splita, Sukoišanska 31, OIB 17670011243, 18. NEDILJKE SUČIĆ iz Kaštel Starog, Put Ponikvica 0, OIB 75846820951, 19. VLADIMIRA TOPIĆA iz Splita, Gospinica, OIB 31765430900, 20. ŽELJKE UGARKOVIĆ iz Splita, Rendićeva 29, OIB 72870316151</w:t>
      </w:r>
      <w:r w:rsidR="0018433D">
        <w:t>,</w:t>
      </w:r>
      <w:r w:rsidRPr="006C4F85">
        <w:t xml:space="preserve"> i 21. MARIJE VUKOJA iz Splita, Vukovarska 123, OIB 95575564110, koje zastupa punomoćnik Darko Medak, odvjetnik u Splitu, Ljudevita Posavskog 12, za otvaranje stečajnog postupka nad stečajnim dužnikom dužnikom BRA-MA kreditna unija u likvidaciji, OIB 96497966580, Split, Put Firula 53, odlučujući o žalbi dužnikovih zastupnika po zakonu ANTE VUKE iz Splita, Domovinskog rata 58, OIB 87187864316</w:t>
      </w:r>
      <w:r w:rsidR="00B35F10">
        <w:t>,</w:t>
      </w:r>
      <w:r w:rsidRPr="006C4F85">
        <w:t xml:space="preserve"> i ŽELJKE MADUNIĆ iz Splita, Ulica Slobode 2/B, OIB 97437607769, koje zastupa punomoćnik Ivan Krželj, odvjetnik u Splitu</w:t>
      </w:r>
      <w:r w:rsidR="00B35F10">
        <w:t>,</w:t>
      </w:r>
      <w:r w:rsidRPr="006C4F85">
        <w:t xml:space="preserve"> protiv rješenja Trgovačkog suda u Splitu poslovni broj St-651/2017 od 30. travnja 2018., u sjednici vijeća </w:t>
      </w:r>
      <w:r w:rsidR="00B35F10">
        <w:t xml:space="preserve">održanoj </w:t>
      </w:r>
      <w:r w:rsidRPr="006C4F85">
        <w:t xml:space="preserve">7. lipnja 2018. </w:t>
      </w:r>
    </w:p>
    <w:p w:rsidRDefault="00C438FA" w:rsidP="00C438FA" w:rsidR="00C438FA">
      <w:pPr>
        <w:spacing w:after="0"/>
        <w:jc w:val="both"/>
      </w:pPr>
    </w:p>
    <w:p w:rsidRDefault="006C4F85" w:rsidP="00C438FA" w:rsidR="006C4F85" w:rsidRPr="006C4F85">
      <w:pPr>
        <w:spacing w:after="0"/>
        <w:jc w:val="both"/>
      </w:pPr>
    </w:p>
    <w:p w:rsidRDefault="00C438FA" w:rsidP="00C438FA" w:rsidR="00C438FA" w:rsidRPr="006C4F85">
      <w:pPr>
        <w:spacing w:after="0"/>
        <w:jc w:val="center"/>
      </w:pPr>
      <w:r w:rsidRPr="006C4F85">
        <w:t>r i j e š i o   j e</w:t>
      </w:r>
    </w:p>
    <w:p w:rsidRDefault="00C438FA" w:rsidP="00C438FA" w:rsidR="00C438FA">
      <w:pPr>
        <w:spacing w:after="0"/>
        <w:jc w:val="both"/>
      </w:pPr>
    </w:p>
    <w:p w:rsidRDefault="006C4F85" w:rsidP="00C438FA" w:rsidR="006C4F85" w:rsidRPr="006C4F85">
      <w:pPr>
        <w:spacing w:after="0"/>
        <w:jc w:val="both"/>
      </w:pPr>
    </w:p>
    <w:p w:rsidRDefault="00C438FA" w:rsidP="00C438FA" w:rsidR="00C438FA" w:rsidRPr="006C4F85">
      <w:pPr>
        <w:spacing w:after="0"/>
        <w:jc w:val="both"/>
      </w:pPr>
      <w:r w:rsidRPr="006C4F85">
        <w:tab/>
        <w:t>Odbija se žalba Ante Vuke iz Splita, Domovinskog rata 58, OIB 87187864316</w:t>
      </w:r>
      <w:r w:rsidR="006F3625">
        <w:t>,</w:t>
      </w:r>
      <w:r w:rsidRPr="006C4F85">
        <w:t xml:space="preserve"> i Željke Madunić iz Splita, Ulica Slobode 2/B, OIB 97437607769, dosadašnjih dužnikovih </w:t>
      </w:r>
      <w:r w:rsidRPr="006C4F85">
        <w:lastRenderedPageBreak/>
        <w:t>zastupnika po zakonu kao neosnovana i potvrđuje rješenje Trgovačkog suda u Splitu poslovni broj St-651/2017 od 30. travnja 2018.</w:t>
      </w:r>
    </w:p>
    <w:p w:rsidRDefault="00EB3645" w:rsidP="00C438FA" w:rsidR="00EB3645">
      <w:pPr>
        <w:spacing w:after="0"/>
        <w:jc w:val="both"/>
      </w:pPr>
    </w:p>
    <w:p w:rsidRDefault="006C4F85" w:rsidP="00C438FA" w:rsidR="006C4F85" w:rsidRPr="006C4F85">
      <w:pPr>
        <w:spacing w:after="0"/>
        <w:jc w:val="both"/>
      </w:pPr>
    </w:p>
    <w:p w:rsidRDefault="00C438FA" w:rsidP="00C438FA" w:rsidR="00C438FA" w:rsidRPr="006C4F85">
      <w:pPr>
        <w:spacing w:after="0"/>
        <w:jc w:val="center"/>
      </w:pPr>
      <w:r w:rsidRPr="006C4F85">
        <w:t>Obrazloženje</w:t>
      </w:r>
    </w:p>
    <w:p w:rsidRDefault="00C438FA" w:rsidP="00C438FA" w:rsidR="00C438FA">
      <w:pPr>
        <w:spacing w:after="0"/>
        <w:jc w:val="both"/>
      </w:pPr>
    </w:p>
    <w:p w:rsidRDefault="006C4F85" w:rsidP="00C438FA" w:rsidR="006C4F85" w:rsidRPr="006C4F85">
      <w:pPr>
        <w:spacing w:after="0"/>
        <w:jc w:val="both"/>
      </w:pPr>
    </w:p>
    <w:p w:rsidRDefault="00C438FA" w:rsidP="00C438FA" w:rsidR="00C438FA" w:rsidRPr="006C4F85">
      <w:pPr>
        <w:spacing w:after="0"/>
        <w:jc w:val="both"/>
      </w:pPr>
      <w:r w:rsidRPr="006C4F85">
        <w:tab/>
        <w:t xml:space="preserve">Prvostupanjskim rješenjem </w:t>
      </w:r>
      <w:r w:rsidR="006F3625">
        <w:t>u točki I. do XII. izreke otvoren je</w:t>
      </w:r>
      <w:r w:rsidRPr="006C4F85">
        <w:t xml:space="preserve"> stečajn</w:t>
      </w:r>
      <w:r w:rsidR="006F3625">
        <w:t>i postupak nad dužnikom, imenovan je stečajni upravitelj, pozvani</w:t>
      </w:r>
      <w:r w:rsidRPr="006C4F85">
        <w:t xml:space="preserve"> </w:t>
      </w:r>
      <w:r w:rsidR="006F3625">
        <w:t xml:space="preserve">su </w:t>
      </w:r>
      <w:r w:rsidRPr="006C4F85">
        <w:t>vjerovnici podnijeti prijavu tražbina odnosno obav</w:t>
      </w:r>
      <w:r w:rsidR="00DC1ED8">
        <w:t xml:space="preserve">ijestiti stečajnog upravitelja </w:t>
      </w:r>
      <w:r w:rsidRPr="006C4F85">
        <w:t>o postojanju svojeg prava, a dužnikovi dužnici bez odgode ispunjavati svoje obveze stečajnom upravitelj</w:t>
      </w:r>
      <w:r w:rsidR="00DC1ED8">
        <w:t>u za stečajnog dužnika, zakazano je</w:t>
      </w:r>
      <w:r w:rsidRPr="006C4F85">
        <w:t xml:space="preserve"> ispit</w:t>
      </w:r>
      <w:r w:rsidR="00DC1ED8">
        <w:t>no i izvještajno ročište, naložen je</w:t>
      </w:r>
      <w:r w:rsidRPr="006C4F85">
        <w:t xml:space="preserve"> upis zabilježbe otvaranja stečajnog pos</w:t>
      </w:r>
      <w:r w:rsidR="00DC1ED8">
        <w:t>tupka sudski registar i određena</w:t>
      </w:r>
      <w:r w:rsidRPr="006C4F85">
        <w:t xml:space="preserve"> javna objava na mrežnoj stra</w:t>
      </w:r>
      <w:r w:rsidR="00DC1ED8">
        <w:t>nici e-O</w:t>
      </w:r>
      <w:r w:rsidRPr="006C4F85">
        <w:t>glasna ploča sudova.</w:t>
      </w:r>
    </w:p>
    <w:p w:rsidRDefault="00C438FA" w:rsidP="00C438FA" w:rsidR="00C438FA" w:rsidRPr="006C4F85">
      <w:pPr>
        <w:spacing w:after="0"/>
        <w:jc w:val="both"/>
      </w:pPr>
    </w:p>
    <w:p w:rsidRDefault="00C438FA" w:rsidP="00C438FA" w:rsidR="00C438FA" w:rsidRPr="006C4F85">
      <w:pPr>
        <w:spacing w:after="0"/>
        <w:jc w:val="both"/>
      </w:pPr>
      <w:r w:rsidRPr="006C4F85">
        <w:tab/>
        <w:t>Prema obrazloženju pobijanog rješenja prvostupanjski sud je na temelju prijedloga predlagatelja koj</w:t>
      </w:r>
      <w:r w:rsidR="00CB5046">
        <w:t>i su ujedno i članovi dužnika i</w:t>
      </w:r>
      <w:r w:rsidRPr="006C4F85">
        <w:t xml:space="preserve"> čije se potraživanje temelji na Ugovorima o štednim ulozima (novčanom depozitu) te tvrdnjama da je dužnik nesposoban za plaćanje jer nije preko šest mjeseci isplatio svoje dospjele obveze po štednim ulozima pokrenuo prethodni postupak. Tijekom prethodnog postupka izveo je dokaz vještačenjem radi ispitivanja gospodarsko-financijskog stanja dužnika i postojanja stečajnog razloga. Ovo stoga što se dužnik protivio prijedlogu tvrdeći da ne postoji stečajni razlog nesposobnosti za plaćanje jer dužnik u Očevidniku redoslijeda osnova za plaćanje nema evidentiranih neizvršenih osnova za plaćanje. Nakon što je vještak načinio nalaz i mišljenje koje je dostavljeno strankama dužnik je podnio prijedlog za izuzeće vještaka navodeći da je vještak bio član uprave Splitske banke d.d. kao i punomoćnik predlagatelja u jednom vremenskom razdoblju. Vještak se izjasnio da zahtjev za izuzeće smatra neosnovanim. Prije 15 godina bio je član uprave Splitske banke d.d., a punomoćnik predlagatelja zaposlenik banke, ali to nije ni od kakvog utjecaja na njegov nalaz i mišljenje niti je na bilo koji način bio kontaktiran od punomoćnika predlagatelja. U svom nalazu i mišljenju vještak je utvrdio da </w:t>
      </w:r>
      <w:r w:rsidR="00CB5046">
        <w:t>je izvršena kontrola</w:t>
      </w:r>
      <w:r w:rsidRPr="006C4F85">
        <w:t xml:space="preserve"> poslovanja dužnika od strane Hrvatske narodne banke koje je utvrdila nepravilnosti u poslovanju i vođenju poslovnih knjiga te je potom otvoren i postupak likvidacije dužnika. U poslovnim evidencijama dužnika nije bilo nikakvih procjena fair vrijednosti imovine, nerealno je iskazano stanje računa dobiti i gubitka za 2016. i 2017. godinu, a dužnik je propustio voditi računovodstvene evidencije sukladno propisima. Vještak je ukazao na nepravilnosti pri vođenju poslovnih knjiga i nepostupanje prema Odluci o raspoređivanju plasmana i potencijalnih obveza kreditne unije i Pravilniku o raspoređivanju plasmana i potencijalnih obveza u rizične skupine navodeći da bi u slučaju pravilnog klasificiranja vezano uz ispravak zateznih kamata dužnikovih dužnika obveze bile još veće. Vještak je ustvrdio da odluke članova društva o navodnim dodatnim činidbama članova dužnika nemaju nikakvog učinka u smislu odredaba Zakona o trgovačkim društvima koji ne poznaje mogućnost uvjetne dokapitalizacije. Sud je utvrdio da upravo iz bilanci stanja kod dužnika proizlazi da dužnik ima dospjele obveze po štednim ulozima svojih deponenata koji su dospjeli na naplatu i koje ne isplaćuje osim zanemarivo malih iznosa. Dospjela potraživanja po plasmanima imaju znatno manju realnu vrijednost od iskazane i značajnim su dijelom nenaplativa, vodi se velik broj sudskih postupaka radi naplate potraživanja, a imovina koja se sastoji od nekretnina nije brzo unovčiva i u punom iznosu potraživanja. Sud navodi da je vještak utvrdio i postojanje stečajnog razloga prezaduženosti jer imovina ne pokriva postojeće obveze. Sud nije prihvatio bilancu koju je dužnik sastavio sa stanjem 13. travnja 2018. prema kojoj bi stanje imovine dužnika bilo veće od obveza zbog ustupljenih štednih uloga a što bi ukazivalo na nepostojanje stečajnog razloga prezaduženosti. Ovo stoga što se o tim knjiženjima izjasnio vještak navodeći da se radi o izjavama o ustupanju štednih uloga koje su dane uvjetno i na temelju kojih nije moguće vršiti vjerodostojna knjiženja u poslovnim knjigama. Sud je prihvatio razjašnjenje vještaka o navedenim dužnikovim tvrdnjama ocijenivši da s</w:t>
      </w:r>
      <w:r w:rsidR="00BB60FB">
        <w:t>u dužnikove tvrdnje bez učinka z</w:t>
      </w:r>
      <w:r w:rsidRPr="006C4F85">
        <w:t>a postojanje stečajnih razloga. U obrazloženju se navodi i podaci o vođenju poslovnih knjiga i nepravilnostima koje je utvrdila Hrvatska narodna banka prilikom izvršene kontrole poslovanja i o tome načinila zapisnik u siječnju 2016. Skupštinske odluke o povećanju temeljnog kapitala donesene na skupštini dužnika nisu provedene u sudskom registru. Povećanje je trebalo biti proveden</w:t>
      </w:r>
      <w:r w:rsidR="00BB60FB">
        <w:t>o</w:t>
      </w:r>
      <w:r w:rsidRPr="006C4F85">
        <w:t xml:space="preserve"> prijenosom depozita vjerovnika  - štediša na članske udjele. Sud je utvrdio i da jedan od likvidatora dužnika nije sudjelovala u izradi bilance sastavljene 13. travnja 2018., neposredno prije otvaranja stečajnog postupka. Sud je u vezi s imenovanjem stečajnog upravitelja zatražio mišljenje Hrva</w:t>
      </w:r>
      <w:r w:rsidR="00BB60FB">
        <w:t>tske narodne banke koja nije ima</w:t>
      </w:r>
      <w:r w:rsidRPr="006C4F85">
        <w:t>la primjedbi na imenovanog stečajnog upravitelja. Rješenje je doneseno</w:t>
      </w:r>
      <w:r w:rsidR="00133057">
        <w:t xml:space="preserve"> odgovarajućom primjenom odredaba</w:t>
      </w:r>
      <w:r w:rsidRPr="006C4F85">
        <w:t xml:space="preserve"> Stečajnog zakona (</w:t>
      </w:r>
      <w:r w:rsidR="00EB3645" w:rsidRPr="006C4F85">
        <w:t>„</w:t>
      </w:r>
      <w:r w:rsidRPr="006C4F85">
        <w:t>Narodne novine</w:t>
      </w:r>
      <w:r w:rsidR="00EB3645" w:rsidRPr="006C4F85">
        <w:t>“ broj 71/15 i</w:t>
      </w:r>
      <w:r w:rsidRPr="006C4F85">
        <w:t xml:space="preserve"> 104/17</w:t>
      </w:r>
      <w:r w:rsidR="00EB3645" w:rsidRPr="006C4F85">
        <w:t>:</w:t>
      </w:r>
      <w:r w:rsidRPr="006C4F85">
        <w:t xml:space="preserve"> dalje: SZ) koje se odnose na otvaranje stečajnog postupka i imenovanje stečajnog upravitelja. </w:t>
      </w:r>
    </w:p>
    <w:p w:rsidRDefault="00C438FA" w:rsidP="00C438FA" w:rsidR="00C438FA" w:rsidRPr="006C4F85">
      <w:pPr>
        <w:spacing w:after="0"/>
        <w:jc w:val="both"/>
      </w:pPr>
    </w:p>
    <w:p w:rsidRDefault="00C438FA" w:rsidP="00C438FA" w:rsidR="00C438FA" w:rsidRPr="006C4F85">
      <w:pPr>
        <w:spacing w:after="0"/>
        <w:jc w:val="both"/>
      </w:pPr>
      <w:r w:rsidRPr="006C4F85">
        <w:tab/>
        <w:t xml:space="preserve">Rješenje žalbom pobija zastupnici po zakonu stečajnog dužnika do otvaranja stečajnog postupka zbog svih žalbenih razloga. U žalbi u bitnom osporava postojanje stečajnih </w:t>
      </w:r>
      <w:r w:rsidR="00133057">
        <w:t>razloga kao i tijekom prethodnog postupka</w:t>
      </w:r>
      <w:r w:rsidRPr="006C4F85">
        <w:t xml:space="preserve"> i s tim u vezi shvaćanje vještaka o postojanju dužnik</w:t>
      </w:r>
      <w:r w:rsidR="00EB3645" w:rsidRPr="006C4F85">
        <w:t xml:space="preserve">ove nesposobnosti za plaćanje. </w:t>
      </w:r>
      <w:r w:rsidRPr="006C4F85">
        <w:t>Smatra da nisu svi štedni depoziti dospjeli na naplatu i navodi da depoziti tri člana dospijevaju prema konto kartici ugovora 16. ožujka 2019. Neki od štediša koji su pokrenuli sudske postupke protiv dužnika povukli su svoje tužbe navodeći da su podmirena njihova potraživanja. U odnosu na stečajni razlog prezaduženosti navodi da je skupština dužnika donijela odluku o povećanju temeljnog kapitala, a članovi društva mogu pribaviti vlastiti kapital društvu kad je ono u krizi. Neosnovanim smatra tvrdnje vještaka da uplate u svrhu povećanja temeljnog kapitala ne mogu biti uvjetne jer suprotno proizlazi iz Zakona o trgovačkim društvima. Smatra da su</w:t>
      </w:r>
      <w:r w:rsidR="00133057">
        <w:t>d</w:t>
      </w:r>
      <w:r w:rsidRPr="006C4F85">
        <w:t xml:space="preserve"> nije mogao odluku temeljiti na mišljenju vještaka jer je pogrešan i tendenciozan. Predlaže pobijano rješenje ukinuti i predmet vratiti na ponovan postupak. </w:t>
      </w:r>
    </w:p>
    <w:p w:rsidRDefault="00C438FA" w:rsidP="00C438FA" w:rsidR="00C438FA" w:rsidRPr="006C4F85">
      <w:pPr>
        <w:spacing w:after="0"/>
        <w:jc w:val="both"/>
      </w:pPr>
    </w:p>
    <w:p w:rsidRDefault="00C438FA" w:rsidP="00C438FA" w:rsidR="00C438FA" w:rsidRPr="006C4F85">
      <w:pPr>
        <w:spacing w:after="0"/>
        <w:jc w:val="both"/>
      </w:pPr>
      <w:r w:rsidRPr="006C4F85">
        <w:tab/>
        <w:t>Žalba nije osnovana.</w:t>
      </w:r>
    </w:p>
    <w:p w:rsidRDefault="00C438FA" w:rsidP="00C438FA" w:rsidR="00C438FA" w:rsidRPr="006C4F85">
      <w:pPr>
        <w:spacing w:after="0"/>
        <w:jc w:val="both"/>
      </w:pPr>
    </w:p>
    <w:p w:rsidRDefault="00C438FA" w:rsidP="00EB3645" w:rsidR="00C438FA" w:rsidRPr="006C4F85">
      <w:pPr>
        <w:spacing w:after="0"/>
        <w:ind w:firstLine="708"/>
        <w:jc w:val="both"/>
      </w:pPr>
      <w:r w:rsidRPr="006C4F85">
        <w:t xml:space="preserve">Pobijano je rješenje ispitano na temelju odredbe čl. 365. u vezi s čl. 381. Zakona o parničnom postupku („Narodne novine“ broj 148/11 – pročišćeni tekst i 25/13; dalje: ZPP), u vezi s odredbom čl. 10. SZ-a. </w:t>
      </w:r>
    </w:p>
    <w:p w:rsidRDefault="00C438FA" w:rsidP="00C438FA" w:rsidR="00C438FA" w:rsidRPr="006C4F85">
      <w:pPr>
        <w:spacing w:after="0"/>
        <w:jc w:val="both"/>
      </w:pPr>
    </w:p>
    <w:p w:rsidRDefault="00C438FA" w:rsidP="00EB3645" w:rsidR="00C438FA" w:rsidRPr="006C4F85">
      <w:pPr>
        <w:spacing w:after="0"/>
        <w:ind w:firstLine="708"/>
        <w:jc w:val="both"/>
      </w:pPr>
      <w:r w:rsidRPr="006C4F85">
        <w:t>Prvostupanjski je sud na temelju utvrđenog činjeničnog stanja pravilno utvrdio da su ispunjene pretpostavke propisane odredbom čl. 128. SZ-a za otvaranje stečajnog postupka i rješenje sadrži sve propisano prema odredbi čl. 129. SZ-a. Iako je odredbom čl. 129. st. 2.</w:t>
      </w:r>
      <w:r w:rsidR="00133057">
        <w:br/>
      </w:r>
      <w:r w:rsidRPr="006C4F85">
        <w:t>SZ</w:t>
      </w:r>
      <w:r w:rsidR="00133057">
        <w:t>-a</w:t>
      </w:r>
      <w:r w:rsidRPr="006C4F85">
        <w:t xml:space="preserve"> propisano da će se rješenjem o otvaranju stečajnog postupka odrediti upis tog rješenja u registre, javne knjige, upisnike i očevidnike iz čl. 34. st. 3. SZ-a, ako sud nije odredio upis u javne kn</w:t>
      </w:r>
      <w:r w:rsidR="00855647">
        <w:t>jige, to nema za posljedicu samo</w:t>
      </w:r>
      <w:r w:rsidRPr="006C4F85">
        <w:t xml:space="preserve"> za sebe i nezakonitost cijelog rješenja o otvaranju stečajnog postupka. Upis se može odrediti i u kasnijem tijeku postupk</w:t>
      </w:r>
      <w:r w:rsidR="00855647">
        <w:t>a</w:t>
      </w:r>
      <w:r w:rsidRPr="006C4F85">
        <w:t xml:space="preserve"> ako se utvrdi da za to postoji potreba. </w:t>
      </w:r>
    </w:p>
    <w:p w:rsidRDefault="00C438FA" w:rsidP="00C438FA" w:rsidR="00C438FA" w:rsidRPr="006C4F85">
      <w:pPr>
        <w:spacing w:after="0"/>
        <w:jc w:val="both"/>
      </w:pPr>
    </w:p>
    <w:p w:rsidRDefault="00C438FA" w:rsidP="00EB3645" w:rsidR="00C438FA" w:rsidRPr="006C4F85">
      <w:pPr>
        <w:spacing w:after="0"/>
        <w:ind w:firstLine="708"/>
        <w:jc w:val="both"/>
      </w:pPr>
      <w:r w:rsidRPr="006C4F85">
        <w:t>Iz pobijanog rješenja vidljivo je na koji je način prvostupanjski sud utvrdio postojanje potrebnih pretpostavki prilikom ocjene osnovanosti podnesenog prijedloga za otvaranje stečajnog postupka. Određeno je ocijenio aktivnu procesnu legitimaciju predlagatelja, a činjenica da neki od predlagatelja nemaju tražbinu ne utječe na odluku o otvaranju stečajnog postupka, jer prijedlog za otvaranje stečajnog postupka nije moguće odbiti u odnosu na neke predlagatelje, a prihvatiti prijedlog u odnosu na samo neke predlagatelje. Prvostupanjski je sud utvrdio postojanje st</w:t>
      </w:r>
      <w:r w:rsidR="00855647">
        <w:t>ečajnih razloga u smislu odredbe</w:t>
      </w:r>
      <w:r w:rsidRPr="006C4F85">
        <w:t xml:space="preserve"> čl. 5. st. 2. SZ-a. Posebno je obrazložio svaki od stečajnih razloga i u tu svrhu vještačenjem utvrdio postojanje stečajnog razloga nesposobnosti za plaćanje. Ovo stoga što ne postoji presumpcija postojanja tog stečajnog razloga u smislu odredbe čl. 6. st. 4. SZ-a u smislu odredbe čl. 2. podstavka 1. SZ-a.</w:t>
      </w:r>
    </w:p>
    <w:p w:rsidRDefault="00C438FA" w:rsidP="00C438FA" w:rsidR="00C438FA" w:rsidRPr="006C4F85">
      <w:pPr>
        <w:spacing w:after="0"/>
        <w:jc w:val="both"/>
      </w:pPr>
    </w:p>
    <w:p w:rsidRDefault="00C438FA" w:rsidP="00EB3645" w:rsidR="00C438FA" w:rsidRPr="006C4F85">
      <w:pPr>
        <w:spacing w:after="0"/>
        <w:ind w:firstLine="708"/>
        <w:jc w:val="both"/>
      </w:pPr>
      <w:r w:rsidRPr="006C4F85">
        <w:t>Nesposobnost za plaćanje postoji ako dužnik ne može trajno ispunjavati svoje dospjele novčane</w:t>
      </w:r>
      <w:r w:rsidR="00E64ACA">
        <w:t xml:space="preserve"> obveze</w:t>
      </w:r>
      <w:r w:rsidRPr="006C4F85">
        <w:t>, a okolnost da je namirio u cijelosti ili djelomično tražbine nekih vjerovnika ne znači da je sposoban za plaćanje. Radi se o tome da dužnik nema blokiran račun, a da je tijekom 2016. godine otvoren postupak likvidacije nakon provedene kontrole poslovanja Hrvatske narodne banke koja je i utvrdila nepravilnosti u poslovanju i vođenju poslovnih knjiga. Slično je stanje utvrdio i sud provedenim vještačenjem. Vođenje poslovnih knjiga i poslovanja stečajnog dužnika ne odvija se u skladu s propisima i ne daje stvarnu sliku imovine stečajnog dužnika. Dakle, dužnik je nesposoban za plaćanje jer ne može trajnije ispunjavati svoje dospjele novčane obveze, a namirenje pojedinih vjerovnika u malim iznosima ne znači da je sposoban za plaćanje. U razlozima obrazloženja određeno se navode činjenice iz kojih to proizlazi. Ovaj drugostupanjski sud prihvaća činjenična utvrđenja prvostupanjskog suda i primjenu materijalnog prava koje je sud primijenio odlučujući o podnesenom prijedlogu za otvaranje stečajnog postupka.</w:t>
      </w:r>
    </w:p>
    <w:p w:rsidRDefault="00C438FA" w:rsidP="00C438FA" w:rsidR="00C438FA" w:rsidRPr="006C4F85">
      <w:pPr>
        <w:spacing w:after="0"/>
        <w:jc w:val="both"/>
      </w:pPr>
    </w:p>
    <w:p w:rsidRDefault="00C438FA" w:rsidP="00EB3645" w:rsidR="00C438FA" w:rsidRPr="006C4F85">
      <w:pPr>
        <w:spacing w:after="0"/>
        <w:ind w:firstLine="708"/>
        <w:jc w:val="both"/>
      </w:pPr>
      <w:r w:rsidRPr="006C4F85">
        <w:t xml:space="preserve">Žalitelji svojim žalbenim navodima nisu doveli u sumnju pravilnost pobijane odluke. </w:t>
      </w:r>
    </w:p>
    <w:p w:rsidRDefault="00C438FA" w:rsidP="00C438FA" w:rsidR="00C438FA" w:rsidRPr="006C4F85">
      <w:pPr>
        <w:spacing w:after="0"/>
        <w:jc w:val="both"/>
      </w:pPr>
    </w:p>
    <w:p w:rsidRDefault="00C438FA" w:rsidP="00EB3645" w:rsidR="00C438FA" w:rsidRPr="006C4F85">
      <w:pPr>
        <w:spacing w:after="0"/>
        <w:ind w:firstLine="708"/>
        <w:jc w:val="both"/>
      </w:pPr>
      <w:r w:rsidRPr="006C4F85">
        <w:t>U svojoj žalbi u bitnom ponavljaju izneseno tijekom prethodnog postupka, a radi se o prigovorima na nalaz i mišljenje vještaka koji je utvrđivao postojanje stečajnog razloga uvidom u podatke poslovnih knjiga. Dakle, prvostupanjski je sud imenovao vještaka s liste sudskih vještaka, a izbor vještaka predlagatelji i dužnik prepustili su sudu. Vještak je imenovan rješenjem od 24. siječnja 2018., nalaz i mišljenje dostavljeni su strankama 23. ožujka 2018., ročište u prethodnom postupku zakazano za 17. travnja 2018. na kojem je podnesen zahtjev dužnika za izuzećem vještaka, a sud je taj zahtjev odbio. Vještak</w:t>
      </w:r>
      <w:r w:rsidR="00BD4AC9">
        <w:t xml:space="preserve"> s</w:t>
      </w:r>
      <w:r w:rsidRPr="006C4F85">
        <w:t>e na ročištu održano</w:t>
      </w:r>
      <w:r w:rsidR="00BD4AC9">
        <w:t xml:space="preserve">m 25. travnja 2018. izjasnio </w:t>
      </w:r>
      <w:r w:rsidRPr="006C4F85">
        <w:t>o primjedbama dužnika, a sud prijedlog za odgodu ročišta nakon iznošenja nalaza i mišljenja i odgovora na primjedbe odbio te donio pobijano rješenje. Primjedbe koje žalitelji ponavljaju u žalb</w:t>
      </w:r>
      <w:r w:rsidR="00BD4AC9">
        <w:t>i</w:t>
      </w:r>
      <w:r w:rsidRPr="006C4F85">
        <w:t xml:space="preserve"> većim se dijelom i odnose na nalaz i mišljenje vještaka time da žalitelj nije dostavio dokaze iz kojih proizlazi da je u cijelosti ispunio svoje dospjele obveze odnosno da su njegove bilance načinjene u skladu sa zakonom i da su poštovana načela fair vrijednosti procjene imovine, obveza i potraživanja dužnika. Žalitelji ponavljaju iznesene tvrdnje da je donesena odluka o povećanju temeljnog kapitala prema zapisniku skupštine dužnika od 1. prosinca 2016. Međutim, ne osporavaju da odluka o povećanju temeljnog kapitala nije upisana u sudski registar, a njeni učinci mogu vrijediti tek od upisa u sudski registar. Čak i kad bi odluka o povećanju temeljnog kapital</w:t>
      </w:r>
      <w:r w:rsidR="00BD4AC9">
        <w:t>a bila upisana u sudski registar</w:t>
      </w:r>
      <w:r w:rsidRPr="006C4F85">
        <w:t xml:space="preserve"> ne znači da se ne može utvrđivati je li dužnik nesposoban za plaćanje, a što j</w:t>
      </w:r>
      <w:r w:rsidR="00BD4AC9">
        <w:t>e u konkretnoj situaciji sud i</w:t>
      </w:r>
      <w:r w:rsidRPr="006C4F85">
        <w:t xml:space="preserve"> utvrdio. Dakle, dužnik je prema utvrđenom činjeničnom stanju nesposoban za plaćanje jer ne može ispunjavati svoje dospjele obveze, a eventualno namirenje nekih obveza ne znači da je postao sposoban za plaćanje. </w:t>
      </w:r>
    </w:p>
    <w:p w:rsidRDefault="00C438FA" w:rsidP="00C438FA" w:rsidR="00C438FA" w:rsidRPr="006C4F85">
      <w:pPr>
        <w:spacing w:after="0"/>
        <w:jc w:val="both"/>
      </w:pPr>
    </w:p>
    <w:p w:rsidRDefault="00C438FA" w:rsidP="00EB3645" w:rsidR="00C438FA" w:rsidRPr="006C4F85">
      <w:pPr>
        <w:spacing w:after="0"/>
        <w:ind w:firstLine="708"/>
        <w:jc w:val="both"/>
      </w:pPr>
      <w:r w:rsidRPr="006C4F85">
        <w:t>Slijedom navedenog, valjalo je na temelju čl. 380. t. 2. ZPP-a, u vezi s čl. 10. SZ-a, odbiti žalbu kao neosnovanu i potvrditi pobijano rješenje</w:t>
      </w:r>
    </w:p>
    <w:p w:rsidRDefault="00C438FA" w:rsidP="00C438FA" w:rsidR="00C438FA" w:rsidRPr="006C4F85">
      <w:pPr>
        <w:spacing w:after="0"/>
        <w:jc w:val="both"/>
      </w:pPr>
    </w:p>
    <w:p w:rsidRDefault="00C438FA" w:rsidP="00EB3645" w:rsidR="00C438FA" w:rsidRPr="006C4F85">
      <w:pPr>
        <w:spacing w:after="0"/>
        <w:jc w:val="center"/>
      </w:pPr>
      <w:r w:rsidRPr="006C4F85">
        <w:t>Zagreb, 7. lipnja 2018.</w:t>
      </w:r>
    </w:p>
    <w:p w:rsidRDefault="00C438FA" w:rsidP="00C438FA" w:rsidR="00C438FA" w:rsidRPr="006C4F85">
      <w:pPr>
        <w:spacing w:after="0"/>
        <w:jc w:val="both"/>
      </w:pPr>
    </w:p>
    <w:p w:rsidRDefault="006C4F85" w:rsidP="006C4F85" w:rsidR="00C438FA">
      <w:pPr>
        <w:spacing w:after="0"/>
        <w:ind w:left="4536"/>
        <w:jc w:val="center"/>
      </w:pPr>
      <w:r w:rsidRPr="006C4F85">
        <w:t>Predsjednik vijeća</w:t>
      </w:r>
    </w:p>
    <w:p w:rsidRDefault="006C4F85" w:rsidP="00DD4E6E" w:rsidR="006C4F85">
      <w:pPr>
        <w:pStyle w:val="Bezproreda"/>
        <w:ind w:left="4536"/>
        <w:jc w:val="center"/>
      </w:pPr>
      <w:r w:rsidRPr="006C4F85">
        <w:t>Draženka Deladio</w:t>
      </w:r>
      <w:r>
        <w:t>, v. r.</w:t>
      </w:r>
    </w:p>
    <w:p w:rsidRDefault="006C4F85" w:rsidP="00DD4E6E" w:rsidR="006C4F85">
      <w:pPr>
        <w:pStyle w:val="Bezproreda"/>
        <w:ind w:left="4536"/>
        <w:jc w:val="center"/>
      </w:pPr>
    </w:p>
    <w:p w:rsidRDefault="006C4F85" w:rsidP="00DD4E6E" w:rsidR="006C4F85">
      <w:pPr>
        <w:pStyle w:val="Bezproreda"/>
        <w:ind w:left="4536"/>
        <w:jc w:val="center"/>
      </w:pPr>
      <w:r>
        <w:t>Za točnost otpravka – ovlašteni službenik</w:t>
      </w:r>
    </w:p>
    <w:p w:rsidRDefault="006C4F85" w:rsidP="006C4F85" w:rsidR="006C4F85" w:rsidRPr="006C4F85">
      <w:pPr>
        <w:pStyle w:val="Bezproreda"/>
        <w:ind w:left="4536"/>
        <w:jc w:val="center"/>
      </w:pPr>
      <w:r>
        <w:t>Brankica Curman</w:t>
      </w:r>
    </w:p>
    <w:sectPr w:rsidSect="00D45322" w:rsidR="006C4F85" w:rsidRPr="006C4F85">
      <w:headerReference w:type="default" r:id="rId10"/>
      <w:footerReference w:type="default" r:id="rId11"/>
      <w:pgSz w:code="9" w:h="16839" w:w="11907"/>
      <w:pgMar w:gutter="0" w:footer="1134" w:header="1134" w:left="1418" w:bottom="1418" w:right="1418" w:top="1418"/>
      <w:paperSrc w:other="2" w:first="1"/>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D755C" w:rsidP="00537B78" w:rsidR="001D755C">
      <w:r>
        <w:separator/>
      </w:r>
    </w:p>
  </w:endnote>
  <w:endnote w:id="0" w:type="continuationSeparator">
    <w:p w:rsidRDefault="001D755C" w:rsidP="00537B78" w:rsidR="001D75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62756429"/>
      <w:docPartObj>
        <w:docPartGallery w:val="Page Numbers (Bottom of Page)"/>
        <w:docPartUnique/>
      </w:docPartObj>
    </w:sdtPr>
    <w:sdtEndPr/>
    <w:sdtContent>
      <w:p w:rsidRDefault="00FE256C" w:rsidR="00FE256C">
        <w:pPr>
          <w:pStyle w:val="Podnoje"/>
          <w:jc w:val="center"/>
        </w:pPr>
        <w:r>
          <w:fldChar w:fldCharType="begin"/>
        </w:r>
        <w:r>
          <w:instrText>PAGE   \* MERGEFORMAT</w:instrText>
        </w:r>
        <w:r>
          <w:fldChar w:fldCharType="separate"/>
        </w:r>
        <w:r w:rsidR="00E5402A">
          <w:t>1</w:t>
        </w:r>
        <w:r>
          <w:fldChar w:fldCharType="end"/>
        </w:r>
      </w:p>
    </w:sdtContent>
  </w:sdt>
  <w:p w:rsidRDefault="006C43C5" w:rsidP="00C5238E" w:rsidR="006C43C5">
    <w:pPr>
      <w:pStyle w:val="Stranica"/>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D755C" w:rsidP="00537B78" w:rsidR="001D755C">
      <w:r>
        <w:separator/>
      </w:r>
    </w:p>
  </w:footnote>
  <w:footnote w:id="0" w:type="continuationSeparator">
    <w:p w:rsidRDefault="001D755C" w:rsidP="00537B78" w:rsidR="001D75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C92375" w:rsidR="006C43C5">
    <w:pPr>
      <w:pStyle w:val="HeadereSPIS"/>
    </w:pPr>
    <w:r w:rsidRPr="001C4583">
      <w:rPr>
        <w:rStyle w:val="PozadinaSvijetloCrvena"/>
        <w:shd w:fill="auto" w:color="auto" w:val="clear"/>
      </w:rPr>
      <w:t xml:space="preserve"> </w:t>
    </w:r>
    <w:sdt>
      <w:sdtPr>
        <w:rPr>
          <w:rStyle w:val="PozadinaSvijetloZelena"/>
        </w:rPr>
        <w:alias w:val="Oznaka referade"/>
        <w:tag w:val="DomainObject.Predmet.Referada.Oznaka_1"/>
        <w:id w:val="2039546895"/>
        <w:lock w:val="sdtLocked"/>
        <w:placeholder>
          <w:docPart w:val="6A0EB60072924879BFA78764649C50ED"/>
        </w:placeholder>
        <w:dataBinding w:storeItemID="{100293BC-3C9C-4740-99C7-73F5E9006100}" w:xpath="/icms/DomainObject.Predmet.Referada.Oznaka/derivirana_varijabla[@naziv='DomainObject.Predmet.Referada.Oznaka_1']"/>
        <w:text/>
      </w:sdtPr>
      <w:sdtEndPr>
        <w:rPr>
          <w:rStyle w:val="PozadinaSvijetloZelena"/>
        </w:rPr>
      </w:sdtEndPr>
      <w:sdtContent>
        <w:r w:rsidR="00C438FA" w:rsidRPr="00E5402A">
          <w:rPr>
            <w:rStyle w:val="PozadinaSvijetloZelena"/>
          </w:rPr>
          <w:t>52</w:t>
        </w:r>
      </w:sdtContent>
    </w:sdt>
    <w:r w:rsidR="00B230A5">
      <w:rPr>
        <w:rStyle w:val="PozadinaSvijetloCrvena"/>
        <w:shd w:fill="auto" w:color="auto" w:val="clear"/>
      </w:rPr>
      <w:t xml:space="preserve"> </w:t>
    </w:r>
    <w:sdt>
      <w:sdtPr>
        <w:rPr>
          <w:rStyle w:val="PozadinaSvijetloZelena"/>
          <w:rFonts w:eastAsia="Calibri"/>
        </w:rPr>
        <w:alias w:val="Poslovni broj dokumenta"/>
        <w:tag w:val="DomainObject.PoslovniBrojDokumenta"/>
        <w:id w:val="265122315"/>
        <w:placeholder>
          <w:docPart w:val="0A0FE7FDC3C24C7AA919821B7F5EB22C"/>
        </w:placeholder>
        <w:dataBinding w:storeItemID="{100293BC-3C9C-4740-99C7-73F5E9006100}" w:xpath="/icms/DomainObject.PoslovniBrojDokumenta/derivirana_varijabla[@naziv='DomainObject.PoslovniBrojDokumenta_1']"/>
        <w:text/>
      </w:sdtPr>
      <w:sdtEndPr>
        <w:rPr>
          <w:rStyle w:val="PozadinaSvijetloZelena"/>
        </w:rPr>
      </w:sdtEndPr>
      <w:sdtContent>
        <w:r w:rsidR="00C438FA" w:rsidRPr="00E5402A">
          <w:rPr>
            <w:rStyle w:val="PozadinaSvijetloZelena"/>
            <w:rFonts w:eastAsia="Calibri"/>
          </w:rPr>
          <w:t>Pž-3465/2018-2</w:t>
        </w:r>
      </w:sdtContent>
    </w:sdt>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1021"/>
  <w:stylePaneSortMethod w:val="0000"/>
  <w:documentProtection w:enforcement="true" w:edit="readOnly"/>
  <w:defaultTabStop w:val="708"/>
  <w:hyphenationZone w:val="425"/>
  <w:doNotHyphenateCaps/>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3057"/>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302A"/>
    <w:rsid w:val="0018433D"/>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55C"/>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3C39"/>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036"/>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A19"/>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800"/>
    <w:rsid w:val="006C1985"/>
    <w:rsid w:val="006C31B1"/>
    <w:rsid w:val="006C3486"/>
    <w:rsid w:val="006C3F0D"/>
    <w:rsid w:val="006C40FC"/>
    <w:rsid w:val="006C43C5"/>
    <w:rsid w:val="006C43D0"/>
    <w:rsid w:val="006C4AF0"/>
    <w:rsid w:val="006C4F85"/>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3625"/>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4BA"/>
    <w:rsid w:val="007D4805"/>
    <w:rsid w:val="007D5C2B"/>
    <w:rsid w:val="007D6E8F"/>
    <w:rsid w:val="007D6F6D"/>
    <w:rsid w:val="007D7BC3"/>
    <w:rsid w:val="007E06E4"/>
    <w:rsid w:val="007E0B95"/>
    <w:rsid w:val="007E0FBB"/>
    <w:rsid w:val="007E263C"/>
    <w:rsid w:val="007E4015"/>
    <w:rsid w:val="007E666B"/>
    <w:rsid w:val="007E757F"/>
    <w:rsid w:val="007E7853"/>
    <w:rsid w:val="007F1563"/>
    <w:rsid w:val="007F1971"/>
    <w:rsid w:val="007F283B"/>
    <w:rsid w:val="007F4090"/>
    <w:rsid w:val="00800645"/>
    <w:rsid w:val="00800AFF"/>
    <w:rsid w:val="00801D27"/>
    <w:rsid w:val="00801FD5"/>
    <w:rsid w:val="00802A48"/>
    <w:rsid w:val="00802B0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5647"/>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5FA7"/>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0A5"/>
    <w:rsid w:val="00B23394"/>
    <w:rsid w:val="00B23E8E"/>
    <w:rsid w:val="00B243AD"/>
    <w:rsid w:val="00B25118"/>
    <w:rsid w:val="00B3044B"/>
    <w:rsid w:val="00B30792"/>
    <w:rsid w:val="00B30E9F"/>
    <w:rsid w:val="00B33BC0"/>
    <w:rsid w:val="00B358AD"/>
    <w:rsid w:val="00B35E2C"/>
    <w:rsid w:val="00B35F10"/>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0FB"/>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C9"/>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0C2C"/>
    <w:rsid w:val="00C316F9"/>
    <w:rsid w:val="00C31ED6"/>
    <w:rsid w:val="00C32080"/>
    <w:rsid w:val="00C32EFA"/>
    <w:rsid w:val="00C3573B"/>
    <w:rsid w:val="00C3713F"/>
    <w:rsid w:val="00C40103"/>
    <w:rsid w:val="00C438FA"/>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5046"/>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322"/>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1ED8"/>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02A"/>
    <w:rsid w:val="00E541AE"/>
    <w:rsid w:val="00E56234"/>
    <w:rsid w:val="00E566B8"/>
    <w:rsid w:val="00E56AA5"/>
    <w:rsid w:val="00E56EE7"/>
    <w:rsid w:val="00E60B19"/>
    <w:rsid w:val="00E60FA7"/>
    <w:rsid w:val="00E617B3"/>
    <w:rsid w:val="00E6285D"/>
    <w:rsid w:val="00E63536"/>
    <w:rsid w:val="00E640E8"/>
    <w:rsid w:val="00E64ACA"/>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645"/>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6B"/>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56C"/>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16956452">
      <w:bodyDiv w:val="true"/>
      <w:marLeft w:val="0"/>
      <w:marRight w:val="0"/>
      <w:marTop w:val="0"/>
      <w:marBottom w:val="0"/>
      <w:divBdr>
        <w:top w:space="0" w:sz="0" w:color="auto" w:val="none"/>
        <w:left w:space="0" w:sz="0" w:color="auto" w:val="none"/>
        <w:bottom w:space="0" w:sz="0" w:color="auto" w:val="none"/>
        <w:right w:space="0" w:sz="0" w:color="auto" w:val="none"/>
      </w:divBdr>
    </w:div>
    <w:div w:id="15377417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Default="00817312" w:rsidR="00332B0E">
          <w:pPr>
            <w:pStyle w:val="6A0EB60072924879BFA78764649C50ED"/>
          </w:pPr>
          <w:r w:rsidRPr="006C43C5">
            <w:rPr>
              <w:rStyle w:val="Tekstrezerviranogmjesta"/>
            </w:rPr>
            <w:t>.._.._.._.._.._.._.._..</w:t>
          </w:r>
        </w:p>
      </w:docPartBody>
    </w:docPart>
    <w:docPart>
      <w:docPartPr>
        <w:name w:val="0A0FE7FDC3C24C7AA919821B7F5EB22C"/>
        <w:category>
          <w:name w:val="Općenito"/>
          <w:gallery w:val="placeholder"/>
        </w:category>
        <w:types>
          <w:type w:val="bbPlcHdr"/>
        </w:types>
        <w:behaviors>
          <w:behavior w:val="content"/>
        </w:behaviors>
        <w:guid w:val="{6706C784-ABA6-40D6-8DA2-13AE43CE057A}"/>
      </w:docPartPr>
      <w:docPartBody>
        <w:p w:rsidRDefault="00F455CA" w:rsidP="00F455CA" w:rsidR="002F4839">
          <w:pPr>
            <w:pStyle w:val="0A0FE7FDC3C24C7AA919821B7F5EB22C"/>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0A90"/>
    <w:rsid w:val="000E7F0B"/>
    <w:rsid w:val="00141482"/>
    <w:rsid w:val="002F4839"/>
    <w:rsid w:val="00332B0E"/>
    <w:rsid w:val="003E0449"/>
    <w:rsid w:val="003F07CD"/>
    <w:rsid w:val="0041451F"/>
    <w:rsid w:val="005132FB"/>
    <w:rsid w:val="00525F84"/>
    <w:rsid w:val="00817312"/>
    <w:rsid w:val="009C203C"/>
    <w:rsid w:val="00A02CC5"/>
    <w:rsid w:val="00AB0B20"/>
    <w:rsid w:val="00B03F05"/>
    <w:rsid w:val="00CC30E8"/>
    <w:rsid w:val="00CE74A1"/>
    <w:rsid w:val="00DC0A90"/>
    <w:rsid w:val="00E0207C"/>
    <w:rsid w:val="00EA7C11"/>
    <w:rsid w:val="00F455CA"/>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true" w:styleId="6128FB6A810E4F25A608B5BA0AA902FB" w:type="paragraph">
    <w:name w:val="6128FB6A810E4F25A608B5BA0AA902FB"/>
  </w:style>
  <w:style w:customStyle="true" w:styleId="B4A794CFFAE345AEACE6EA4D3A25BF5E" w:type="paragraph">
    <w:name w:val="B4A794CFFAE345AEACE6EA4D3A25BF5E"/>
  </w:style>
  <w:style w:customStyle="true" w:styleId="848F4168F70E466D940129AFDA3711F7" w:type="paragraph">
    <w:name w:val="848F4168F70E466D940129AFDA3711F7"/>
  </w:style>
  <w:style w:customStyle="true" w:styleId="4DAFDC61FA8648FA92406B8E63713D79" w:type="paragraph">
    <w:name w:val="4DAFDC61FA8648FA92406B8E63713D79"/>
  </w:style>
  <w:style w:customStyle="true" w:styleId="6B943E0542984EF6B1BEEA698BF95A27" w:type="paragraph">
    <w:name w:val="6B943E0542984EF6B1BEEA698BF95A27"/>
  </w:style>
  <w:style w:customStyle="true" w:styleId="595F9148DF494B69B862E9C190D8DD65" w:type="paragraph">
    <w:name w:val="595F9148DF494B69B862E9C190D8DD65"/>
  </w:style>
  <w:style w:customStyle="true" w:styleId="A21A46DE64D44228A6187672FE71B8E0" w:type="paragraph">
    <w:name w:val="A21A46DE64D44228A6187672FE71B8E0"/>
  </w:style>
  <w:style w:customStyle="true" w:styleId="E7903888172046F896B5BEBC63A4C9D4" w:type="paragraph">
    <w:name w:val="E7903888172046F896B5BEBC63A4C9D4"/>
  </w:style>
  <w:style w:customStyle="true" w:styleId="76ADF15C1C8B483DAE7C386C95F9F55E" w:type="paragraph">
    <w:name w:val="76ADF15C1C8B483DAE7C386C95F9F55E"/>
  </w:style>
  <w:style w:customStyle="true" w:styleId="27CEE47CBCC8429B8BFE2FB87F458D72" w:type="paragraph">
    <w:name w:val="27CEE47CBCC8429B8BFE2FB87F458D72"/>
  </w:style>
  <w:style w:customStyle="true" w:styleId="6A0EB60072924879BFA78764649C50ED" w:type="paragraph">
    <w:name w:val="6A0EB60072924879BFA78764649C50ED"/>
  </w:style>
  <w:style w:customStyle="true" w:styleId="6FB2104302E54D158BD22ADC06AD53DA" w:type="paragraph">
    <w:name w:val="6FB2104302E54D158BD22ADC06AD53DA"/>
  </w:style>
  <w:style w:customStyle="true" w:styleId="AAA326811C80402A95695E5B75C48592" w:type="paragraph">
    <w:name w:val="AAA326811C80402A95695E5B75C48592"/>
    <w:rsid w:val="00DC0A90"/>
  </w:style>
  <w:style w:customStyle="true" w:styleId="EA53CC5B23184D739B6571AD3673166F" w:type="paragraph">
    <w:name w:val="EA53CC5B23184D739B6571AD3673166F"/>
    <w:rsid w:val="00DC0A90"/>
  </w:style>
  <w:style w:customStyle="true" w:styleId="238D609DC88143D195103FB12E6E044D" w:type="paragraph">
    <w:name w:val="238D609DC88143D195103FB12E6E044D"/>
    <w:rsid w:val="00DC0A90"/>
  </w:style>
  <w:style w:customStyle="true" w:styleId="A4BE31816FAA462A8DCC5E51BF7E045D" w:type="paragraph">
    <w:name w:val="A4BE31816FAA462A8DCC5E51BF7E045D"/>
    <w:rsid w:val="00DC0A90"/>
  </w:style>
  <w:style w:customStyle="true" w:styleId="5B0914D62B0941218726587D22B0D2BA" w:type="paragraph">
    <w:name w:val="5B0914D62B0941218726587D22B0D2BA"/>
    <w:rsid w:val="00DC0A90"/>
  </w:style>
  <w:style w:customStyle="true" w:styleId="E4AEAC630D8945CCACCB100B6DCF0D95" w:type="paragraph">
    <w:name w:val="E4AEAC630D8945CCACCB100B6DCF0D95"/>
    <w:rsid w:val="00DC0A90"/>
  </w:style>
  <w:style w:customStyle="true" w:styleId="8CE72FF1CC4D427692F4897D0F3501B0" w:type="paragraph">
    <w:name w:val="8CE72FF1CC4D427692F4897D0F3501B0"/>
    <w:rsid w:val="00DC0A90"/>
  </w:style>
  <w:style w:customStyle="true" w:styleId="30B8D16367144AEC964CF874228556E3" w:type="paragraph">
    <w:name w:val="30B8D16367144AEC964CF874228556E3"/>
    <w:rsid w:val="00DC0A90"/>
  </w:style>
  <w:style w:customStyle="true" w:styleId="F674E757CF43449682AF93F9299492BB" w:type="paragraph">
    <w:name w:val="F674E757CF43449682AF93F9299492BB"/>
    <w:rsid w:val="00DC0A90"/>
  </w:style>
  <w:style w:customStyle="true" w:styleId="0AD3FCC410E249A49DC34ADCAE70EE30" w:type="paragraph">
    <w:name w:val="0AD3FCC410E249A49DC34ADCAE70EE30"/>
    <w:rsid w:val="00DC0A90"/>
  </w:style>
  <w:style w:customStyle="true" w:styleId="9208B1C4C78049E2ADD630F0649F8305" w:type="paragraph">
    <w:name w:val="9208B1C4C78049E2ADD630F0649F8305"/>
    <w:rsid w:val="00DC0A90"/>
  </w:style>
  <w:style w:customStyle="true" w:styleId="CB63B75131CB4EA99D7D5F63E9D9E4F9" w:type="paragraph">
    <w:name w:val="CB63B75131CB4EA99D7D5F63E9D9E4F9"/>
    <w:rsid w:val="00DC0A90"/>
  </w:style>
  <w:style w:customStyle="true" w:styleId="B3CE366F68E04B4E896EDF18891CE99B" w:type="paragraph">
    <w:name w:val="B3CE366F68E04B4E896EDF18891CE99B"/>
    <w:rsid w:val="00332B0E"/>
  </w:style>
  <w:style w:customStyle="true" w:styleId="01F6A27198A14E848CCD1762683C217B" w:type="paragraph">
    <w:name w:val="01F6A27198A14E848CCD1762683C217B"/>
    <w:rsid w:val="00332B0E"/>
  </w:style>
  <w:style w:customStyle="true" w:styleId="81E95F1E4B614D6AA3863DDD90CDC08C" w:type="paragraph">
    <w:name w:val="81E95F1E4B614D6AA3863DDD90CDC08C"/>
    <w:rsid w:val="00332B0E"/>
  </w:style>
  <w:style w:customStyle="true" w:styleId="B2B9449226254C6CB22160F0A133C8A5" w:type="paragraph">
    <w:name w:val="B2B9449226254C6CB22160F0A133C8A5"/>
    <w:rsid w:val="00332B0E"/>
  </w:style>
  <w:style w:customStyle="true" w:styleId="26752FD04F814A78A5D8709A1718EB76" w:type="paragraph">
    <w:name w:val="26752FD04F814A78A5D8709A1718EB76"/>
    <w:rsid w:val="00332B0E"/>
  </w:style>
  <w:style w:customStyle="true" w:styleId="7C9673D99E044BA88493829DEA814606" w:type="paragraph">
    <w:name w:val="7C9673D99E044BA88493829DEA814606"/>
    <w:rsid w:val="00332B0E"/>
  </w:style>
  <w:style w:customStyle="true" w:styleId="64D6F6E106D14306A857C5451B7BA40E" w:type="paragraph">
    <w:name w:val="64D6F6E106D14306A857C5451B7BA40E"/>
    <w:rsid w:val="00332B0E"/>
  </w:style>
  <w:style w:customStyle="true" w:styleId="87983AE9340B4A719B2ED092581A4C9D" w:type="paragraph">
    <w:name w:val="87983AE9340B4A719B2ED092581A4C9D"/>
    <w:rsid w:val="00332B0E"/>
  </w:style>
  <w:style w:customStyle="true" w:styleId="D5F56374C16D4142A1D5822699DBA624" w:type="paragraph">
    <w:name w:val="D5F56374C16D4142A1D5822699DBA624"/>
    <w:rsid w:val="00332B0E"/>
  </w:style>
  <w:style w:customStyle="true" w:styleId="61B9657060DF408594EE21863F8E1DAF" w:type="paragraph">
    <w:name w:val="61B9657060DF408594EE21863F8E1DAF"/>
    <w:rsid w:val="00332B0E"/>
  </w:style>
  <w:style w:customStyle="true" w:styleId="CBAC6CA2B3B04CC383561B038B20E17B" w:type="paragraph">
    <w:name w:val="CBAC6CA2B3B04CC383561B038B20E17B"/>
    <w:rsid w:val="00332B0E"/>
  </w:style>
  <w:style w:customStyle="true" w:styleId="24A2468DC6834DE49DCAD2B4FED0162D" w:type="paragraph">
    <w:name w:val="24A2468DC6834DE49DCAD2B4FED0162D"/>
    <w:rsid w:val="00332B0E"/>
  </w:style>
  <w:style w:customStyle="true" w:styleId="995E50EF6BCC4E7EA12662953044CD41" w:type="paragraph">
    <w:name w:val="995E50EF6BCC4E7EA12662953044CD41"/>
    <w:rsid w:val="00332B0E"/>
  </w:style>
  <w:style w:customStyle="true" w:styleId="4B4850FB74074848B1A98270075FE157" w:type="paragraph">
    <w:name w:val="4B4850FB74074848B1A98270075FE157"/>
    <w:rsid w:val="00332B0E"/>
  </w:style>
  <w:style w:customStyle="true" w:styleId="D3B4DD87089E4D01A2A83E6A0FF56423" w:type="paragraph">
    <w:name w:val="D3B4DD87089E4D01A2A83E6A0FF56423"/>
    <w:rsid w:val="00332B0E"/>
  </w:style>
  <w:style w:customStyle="true" w:styleId="475BBC0435674CBAA8CD84DA4F13AB83" w:type="paragraph">
    <w:name w:val="475BBC0435674CBAA8CD84DA4F13AB83"/>
    <w:rsid w:val="00332B0E"/>
  </w:style>
  <w:style w:customStyle="true" w:styleId="36C38562E735467C88ECD0D904E1FA28" w:type="paragraph">
    <w:name w:val="36C38562E735467C88ECD0D904E1FA28"/>
    <w:rsid w:val="003E0449"/>
  </w:style>
  <w:style w:customStyle="true" w:styleId="EB94DEE67ED946FC95CE6D607359FE22" w:type="paragraph">
    <w:name w:val="EB94DEE67ED946FC95CE6D607359FE22"/>
    <w:rsid w:val="003E0449"/>
  </w:style>
  <w:style w:customStyle="true" w:styleId="426D4310C231499185EDFFF4D4301C48" w:type="paragraph">
    <w:name w:val="426D4310C231499185EDFFF4D4301C48"/>
    <w:rsid w:val="003E0449"/>
  </w:style>
  <w:style w:customStyle="true" w:styleId="3A7E5D9721A242D5A59C6E8E8E58BFA8" w:type="paragraph">
    <w:name w:val="3A7E5D9721A242D5A59C6E8E8E58BFA8"/>
    <w:rsid w:val="003E0449"/>
  </w:style>
  <w:style w:customStyle="true" w:styleId="2E9B7B00F1B74E68B916FA8348F6F61B" w:type="paragraph">
    <w:name w:val="2E9B7B00F1B74E68B916FA8348F6F61B"/>
    <w:rsid w:val="003E0449"/>
  </w:style>
  <w:style w:customStyle="true" w:styleId="66ED8C6EB3C244C698D6698F8B4FC6BB" w:type="paragraph">
    <w:name w:val="66ED8C6EB3C244C698D6698F8B4FC6BB"/>
    <w:rsid w:val="003E0449"/>
  </w:style>
  <w:style w:customStyle="true" w:styleId="F6585AD113144CE7AF58FD2E45133CB9" w:type="paragraph">
    <w:name w:val="F6585AD113144CE7AF58FD2E45133CB9"/>
    <w:rsid w:val="003E0449"/>
  </w:style>
  <w:style w:customStyle="true" w:styleId="D3158DFC186A4B8781C5339F9E6CA824" w:type="paragraph">
    <w:name w:val="D3158DFC186A4B8781C5339F9E6CA824"/>
    <w:rsid w:val="003E0449"/>
  </w:style>
  <w:style w:customStyle="true" w:styleId="5571FB888EC24F5F9F5C4318A986623B" w:type="paragraph">
    <w:name w:val="5571FB888EC24F5F9F5C4318A986623B"/>
    <w:rsid w:val="003E0449"/>
  </w:style>
  <w:style w:customStyle="true" w:styleId="411C2029B1EB425AB67E67C28CB723DE" w:type="paragraph">
    <w:name w:val="411C2029B1EB425AB67E67C28CB723DE"/>
    <w:rsid w:val="003E0449"/>
  </w:style>
  <w:style w:customStyle="true" w:styleId="F29C7F088E53487B953A96C06F36D027" w:type="paragraph">
    <w:name w:val="F29C7F088E53487B953A96C06F36D027"/>
    <w:rsid w:val="003E0449"/>
  </w:style>
  <w:style w:customStyle="true" w:styleId="7CB195D0AC7440C3AD1D6F1581761A89" w:type="paragraph">
    <w:name w:val="7CB195D0AC7440C3AD1D6F1581761A89"/>
    <w:rsid w:val="003E0449"/>
  </w:style>
  <w:style w:customStyle="true" w:styleId="FCE31984AEDE4A39993E380A8287A25F" w:type="paragraph">
    <w:name w:val="FCE31984AEDE4A39993E380A8287A25F"/>
    <w:rsid w:val="003E0449"/>
  </w:style>
  <w:style w:customStyle="true" w:styleId="373C384419664C4DA8F304137D0F998E" w:type="paragraph">
    <w:name w:val="373C384419664C4DA8F304137D0F998E"/>
    <w:rsid w:val="003E0449"/>
  </w:style>
  <w:style w:customStyle="true" w:styleId="386CE0990B504EC5983965FD309C71FE" w:type="paragraph">
    <w:name w:val="386CE0990B504EC5983965FD309C71FE"/>
    <w:rsid w:val="003E0449"/>
  </w:style>
  <w:style w:customStyle="true" w:styleId="2FE6F218413B406F9DC728C681E94BA7" w:type="paragraph">
    <w:name w:val="2FE6F218413B406F9DC728C681E94BA7"/>
    <w:rsid w:val="003E0449"/>
  </w:style>
  <w:style w:customStyle="true" w:styleId="4199836D388F4CDF96F9A328EB31FF56" w:type="paragraph">
    <w:name w:val="4199836D388F4CDF96F9A328EB31FF56"/>
    <w:rsid w:val="00EA7C11"/>
  </w:style>
  <w:style w:customStyle="true" w:styleId="B89D0809258A450A83560494101CF529" w:type="paragraph">
    <w:name w:val="B89D0809258A450A83560494101CF529"/>
    <w:rsid w:val="00EA7C11"/>
  </w:style>
  <w:style w:customStyle="true" w:styleId="4600E64B8CFC49838CE044CD6A3E39A4" w:type="paragraph">
    <w:name w:val="4600E64B8CFC49838CE044CD6A3E39A4"/>
    <w:rsid w:val="00EA7C11"/>
  </w:style>
  <w:style w:customStyle="true" w:styleId="7AAA9B9196BA40B2B595B8976802B2CA" w:type="paragraph">
    <w:name w:val="7AAA9B9196BA40B2B595B8976802B2CA"/>
    <w:rsid w:val="00EA7C11"/>
  </w:style>
  <w:style w:customStyle="true" w:styleId="98AD4299C9EA41CDB78A47CF38681692" w:type="paragraph">
    <w:name w:val="98AD4299C9EA41CDB78A47CF38681692"/>
    <w:rsid w:val="00EA7C11"/>
  </w:style>
  <w:style w:customStyle="true" w:styleId="193352FD62914833B373B17BCBE75F00" w:type="paragraph">
    <w:name w:val="193352FD62914833B373B17BCBE75F00"/>
    <w:rsid w:val="00EA7C11"/>
  </w:style>
  <w:style w:customStyle="true" w:styleId="11252D0622AE471AB1A03445ACF366B9" w:type="paragraph">
    <w:name w:val="11252D0622AE471AB1A03445ACF366B9"/>
    <w:rsid w:val="00EA7C11"/>
  </w:style>
  <w:style w:customStyle="true" w:styleId="6B7BDC0629014E12942AE0F95C27AB5A" w:type="paragraph">
    <w:name w:val="6B7BDC0629014E12942AE0F95C27AB5A"/>
    <w:rsid w:val="00EA7C11"/>
  </w:style>
  <w:style w:customStyle="true" w:styleId="653F5ADB4E1345F78935BB874CC511A4" w:type="paragraph">
    <w:name w:val="653F5ADB4E1345F78935BB874CC511A4"/>
    <w:rsid w:val="00EA7C11"/>
  </w:style>
  <w:style w:customStyle="true" w:styleId="AC425B88992E494C8AC8C555EE9BC83C" w:type="paragraph">
    <w:name w:val="AC425B88992E494C8AC8C555EE9BC83C"/>
    <w:rsid w:val="00EA7C11"/>
  </w:style>
  <w:style w:customStyle="true" w:styleId="14315D297B55479F86D5B3411EC8868A" w:type="paragraph">
    <w:name w:val="14315D297B55479F86D5B3411EC8868A"/>
    <w:rsid w:val="00EA7C11"/>
  </w:style>
  <w:style w:customStyle="true" w:styleId="7E052842173442C78855044B9926A248" w:type="paragraph">
    <w:name w:val="7E052842173442C78855044B9926A248"/>
    <w:rsid w:val="00EA7C11"/>
  </w:style>
  <w:style w:customStyle="true" w:styleId="C32AA421D2A64615B70D84CB029462EC" w:type="paragraph">
    <w:name w:val="C32AA421D2A64615B70D84CB029462EC"/>
    <w:rsid w:val="00EA7C11"/>
  </w:style>
  <w:style w:customStyle="true" w:styleId="FA177A5CCE3F4D9EA05F2F501DE797FB" w:type="paragraph">
    <w:name w:val="FA177A5CCE3F4D9EA05F2F501DE797FB"/>
    <w:rsid w:val="00EA7C11"/>
  </w:style>
  <w:style w:customStyle="true" w:styleId="F3FBACDAC27E456FBCA9A5F64ADEB377" w:type="paragraph">
    <w:name w:val="F3FBACDAC27E456FBCA9A5F64ADEB377"/>
    <w:rsid w:val="00CE74A1"/>
  </w:style>
  <w:style w:customStyle="true" w:styleId="A1753058509641E699B3C9A3191915BB" w:type="paragraph">
    <w:name w:val="A1753058509641E699B3C9A3191915BB"/>
    <w:rsid w:val="00CE74A1"/>
  </w:style>
  <w:style w:customStyle="true" w:styleId="1154C44133374C44B89CA9AD9CCD2245" w:type="paragraph">
    <w:name w:val="1154C44133374C44B89CA9AD9CCD2245"/>
    <w:rsid w:val="00CE74A1"/>
  </w:style>
  <w:style w:customStyle="true" w:styleId="BD9706C29CBA4270B9B5E3E5E0D526B2" w:type="paragraph">
    <w:name w:val="BD9706C29CBA4270B9B5E3E5E0D526B2"/>
    <w:rsid w:val="00CE74A1"/>
  </w:style>
  <w:style w:customStyle="true" w:styleId="D4FAF3C92B34481698E98420E04E8BA5" w:type="paragraph">
    <w:name w:val="D4FAF3C92B34481698E98420E04E8BA5"/>
    <w:rsid w:val="00CE74A1"/>
  </w:style>
  <w:style w:customStyle="true" w:styleId="8B85ADF52E8B4609B0E3B3C4A2BC1A4C" w:type="paragraph">
    <w:name w:val="8B85ADF52E8B4609B0E3B3C4A2BC1A4C"/>
    <w:rsid w:val="00CE74A1"/>
  </w:style>
  <w:style w:customStyle="true" w:styleId="52DFA12F0494467FA61F456AADEDCCD4" w:type="paragraph">
    <w:name w:val="52DFA12F0494467FA61F456AADEDCCD4"/>
    <w:rsid w:val="00CE74A1"/>
  </w:style>
  <w:style w:customStyle="true" w:styleId="54E1E37B5D1A429AA0C2E4FF8F997449" w:type="paragraph">
    <w:name w:val="54E1E37B5D1A429AA0C2E4FF8F997449"/>
    <w:rsid w:val="00CE74A1"/>
  </w:style>
  <w:style w:customStyle="true" w:styleId="DC7EE477F0C6472EA434A10D066430A5" w:type="paragraph">
    <w:name w:val="DC7EE477F0C6472EA434A10D066430A5"/>
    <w:rsid w:val="00CE74A1"/>
  </w:style>
  <w:style w:customStyle="true" w:styleId="248A5D97051B45E38FAACEF735465581" w:type="paragraph">
    <w:name w:val="248A5D97051B45E38FAACEF735465581"/>
    <w:rsid w:val="00CE74A1"/>
  </w:style>
  <w:style w:customStyle="true" w:styleId="19FAF39D5DBE4E6ABC7B40C925BE0B6A" w:type="paragraph">
    <w:name w:val="19FAF39D5DBE4E6ABC7B40C925BE0B6A"/>
    <w:rsid w:val="00CE74A1"/>
  </w:style>
  <w:style w:customStyle="true" w:styleId="C2532D4F108E407483D39F6C7E289F5F" w:type="paragraph">
    <w:name w:val="C2532D4F108E407483D39F6C7E289F5F"/>
    <w:rsid w:val="00CE74A1"/>
  </w:style>
  <w:style w:customStyle="true" w:styleId="A439787D53A544A0BCA9493F73A979FF" w:type="paragraph">
    <w:name w:val="A439787D53A544A0BCA9493F73A979FF"/>
    <w:rsid w:val="00CE74A1"/>
  </w:style>
  <w:style w:customStyle="true" w:styleId="ABEC5400F9D74FEABE0AEB1FED9943F3" w:type="paragraph">
    <w:name w:val="ABEC5400F9D74FEABE0AEB1FED9943F3"/>
    <w:rsid w:val="00CE74A1"/>
  </w:style>
  <w:style w:customStyle="true" w:styleId="C25E12EB08BF4C4086AF4CB8A5FB967D" w:type="paragraph">
    <w:name w:val="C25E12EB08BF4C4086AF4CB8A5FB967D"/>
    <w:rsid w:val="00CC30E8"/>
  </w:style>
  <w:style w:customStyle="true" w:styleId="D3E018350B8E41C5BB47B3416C61178D" w:type="paragraph">
    <w:name w:val="D3E018350B8E41C5BB47B3416C61178D"/>
    <w:rsid w:val="00CC30E8"/>
  </w:style>
  <w:style w:customStyle="true" w:styleId="4E0D39AB34144E4D931889E33FA5A034" w:type="paragraph">
    <w:name w:val="4E0D39AB34144E4D931889E33FA5A034"/>
    <w:rsid w:val="00CC30E8"/>
  </w:style>
  <w:style w:customStyle="true" w:styleId="94EA5B33FEAB463DB04E29AB12E18774" w:type="paragraph">
    <w:name w:val="94EA5B33FEAB463DB04E29AB12E18774"/>
    <w:rsid w:val="00CC30E8"/>
  </w:style>
  <w:style w:customStyle="true" w:styleId="6901EBD99F994384BC333CB56700DB01" w:type="paragraph">
    <w:name w:val="6901EBD99F994384BC333CB56700DB01"/>
    <w:rsid w:val="00CC30E8"/>
  </w:style>
  <w:style w:customStyle="true" w:styleId="298B55E10D474B0FB33AEF2A9F14EF7C" w:type="paragraph">
    <w:name w:val="298B55E10D474B0FB33AEF2A9F14EF7C"/>
    <w:rsid w:val="00CC30E8"/>
  </w:style>
  <w:style w:customStyle="true" w:styleId="728C7C40C6D5423884E203148D485FF0" w:type="paragraph">
    <w:name w:val="728C7C40C6D5423884E203148D485FF0"/>
    <w:rsid w:val="00CC30E8"/>
  </w:style>
  <w:style w:customStyle="true" w:styleId="8ECE92F24AE44DE588446F7C13DDD2E8" w:type="paragraph">
    <w:name w:val="8ECE92F24AE44DE588446F7C13DDD2E8"/>
    <w:rsid w:val="00CC30E8"/>
  </w:style>
  <w:style w:customStyle="true" w:styleId="4FEAE526D6A647798DE740D51FD9D4CE" w:type="paragraph">
    <w:name w:val="4FEAE526D6A647798DE740D51FD9D4CE"/>
    <w:rsid w:val="00CC30E8"/>
  </w:style>
  <w:style w:customStyle="true" w:styleId="74E470349BDD4896BF2AAE27C12BD389" w:type="paragraph">
    <w:name w:val="74E470349BDD4896BF2AAE27C12BD389"/>
    <w:rsid w:val="00CC30E8"/>
  </w:style>
  <w:style w:customStyle="true" w:styleId="D8598D8E39934F2F9D3C0F161E10BDDE" w:type="paragraph">
    <w:name w:val="D8598D8E39934F2F9D3C0F161E10BDDE"/>
    <w:rsid w:val="00CC30E8"/>
  </w:style>
  <w:style w:customStyle="true" w:styleId="E125E3F195BC47C8A2DD865220A1274B" w:type="paragraph">
    <w:name w:val="E125E3F195BC47C8A2DD865220A1274B"/>
    <w:rsid w:val="00CC30E8"/>
  </w:style>
  <w:style w:customStyle="true" w:styleId="37F471B92CAF44249D2B289B34A0F4A9" w:type="paragraph">
    <w:name w:val="37F471B92CAF44249D2B289B34A0F4A9"/>
    <w:rsid w:val="00CC30E8"/>
  </w:style>
  <w:style w:customStyle="true" w:styleId="8014FAB7B63B48B49F3CB5C3E80FC3A8" w:type="paragraph">
    <w:name w:val="8014FAB7B63B48B49F3CB5C3E80FC3A8"/>
    <w:rsid w:val="00525F84"/>
  </w:style>
  <w:style w:customStyle="true" w:styleId="51D775C90BC843A69EBB6205D1A321CD" w:type="paragraph">
    <w:name w:val="51D775C90BC843A69EBB6205D1A321CD"/>
    <w:rsid w:val="00525F84"/>
  </w:style>
  <w:style w:customStyle="true" w:styleId="7B481B7B44454048A4F66F8D6F4FB73F" w:type="paragraph">
    <w:name w:val="7B481B7B44454048A4F66F8D6F4FB73F"/>
    <w:rsid w:val="00525F84"/>
  </w:style>
  <w:style w:customStyle="true" w:styleId="79766E07B12C400E9C2BC23B544C5DC9" w:type="paragraph">
    <w:name w:val="79766E07B12C400E9C2BC23B544C5DC9"/>
    <w:rsid w:val="00525F84"/>
  </w:style>
  <w:style w:customStyle="true" w:styleId="DC5D01E9546042A9B27F15996118537E" w:type="paragraph">
    <w:name w:val="DC5D01E9546042A9B27F15996118537E"/>
    <w:rsid w:val="00525F84"/>
  </w:style>
  <w:style w:customStyle="true" w:styleId="B772400BEDC44431B1DE5EC47A467D4E" w:type="paragraph">
    <w:name w:val="B772400BEDC44431B1DE5EC47A467D4E"/>
    <w:rsid w:val="00525F84"/>
  </w:style>
  <w:style w:customStyle="true" w:styleId="1A25E844E67A4AA9848AE9AFE33435E5" w:type="paragraph">
    <w:name w:val="1A25E844E67A4AA9848AE9AFE33435E5"/>
    <w:rsid w:val="00525F84"/>
  </w:style>
  <w:style w:customStyle="true" w:styleId="92FBD43875D44AA1B2FE53FD26059478" w:type="paragraph">
    <w:name w:val="92FBD43875D44AA1B2FE53FD26059478"/>
    <w:rsid w:val="00525F84"/>
  </w:style>
  <w:style w:customStyle="true" w:styleId="942C10044F2140639A74D1572E4B982C" w:type="paragraph">
    <w:name w:val="942C10044F2140639A74D1572E4B982C"/>
    <w:rsid w:val="00525F84"/>
  </w:style>
  <w:style w:customStyle="true" w:styleId="B430E5E9AA4749C4A1362BC8EDF2A797" w:type="paragraph">
    <w:name w:val="B430E5E9AA4749C4A1362BC8EDF2A797"/>
    <w:rsid w:val="00525F84"/>
  </w:style>
  <w:style w:customStyle="true" w:styleId="F3EA7E267D7440A5BA1B7789A0D73331" w:type="paragraph">
    <w:name w:val="F3EA7E267D7440A5BA1B7789A0D73331"/>
    <w:rsid w:val="00525F84"/>
  </w:style>
  <w:style w:customStyle="true" w:styleId="E5DA5C2CF0EC4ED0B4A8F537813436E6" w:type="paragraph">
    <w:name w:val="E5DA5C2CF0EC4ED0B4A8F537813436E6"/>
    <w:rsid w:val="00525F84"/>
  </w:style>
  <w:style w:customStyle="true" w:styleId="D3CE64077EEE49EA8D2A8669CB4FA428" w:type="paragraph">
    <w:name w:val="D3CE64077EEE49EA8D2A8669CB4FA428"/>
    <w:rsid w:val="00525F84"/>
  </w:style>
  <w:style w:customStyle="true" w:styleId="E704CE92FA25441A93D776B78F10AE68" w:type="paragraph">
    <w:name w:val="E704CE92FA25441A93D776B78F10AE68"/>
    <w:rsid w:val="00AB0B20"/>
  </w:style>
  <w:style w:customStyle="true" w:styleId="9BBDB486544D4C69A4F434333BFFB963" w:type="paragraph">
    <w:name w:val="9BBDB486544D4C69A4F434333BFFB963"/>
    <w:rsid w:val="00AB0B20"/>
  </w:style>
  <w:style w:customStyle="true" w:styleId="B5F1D8BC1A0F48B4BEC055D024992A5B" w:type="paragraph">
    <w:name w:val="B5F1D8BC1A0F48B4BEC055D024992A5B"/>
    <w:rsid w:val="00AB0B20"/>
  </w:style>
  <w:style w:customStyle="true" w:styleId="7A68C1F430684FEABCE657453681B421" w:type="paragraph">
    <w:name w:val="7A68C1F430684FEABCE657453681B421"/>
    <w:rsid w:val="00AB0B20"/>
  </w:style>
  <w:style w:customStyle="true" w:styleId="ED38C8B4DA064255910CA86E0AFC14CF" w:type="paragraph">
    <w:name w:val="ED38C8B4DA064255910CA86E0AFC14CF"/>
    <w:rsid w:val="00AB0B20"/>
  </w:style>
  <w:style w:customStyle="true" w:styleId="E0F5829E40E24E26B0A5D89002BAA50D" w:type="paragraph">
    <w:name w:val="E0F5829E40E24E26B0A5D89002BAA50D"/>
    <w:rsid w:val="00AB0B20"/>
  </w:style>
  <w:style w:customStyle="true" w:styleId="218F0D9664184605BD3C0190950DFA35" w:type="paragraph">
    <w:name w:val="218F0D9664184605BD3C0190950DFA35"/>
    <w:rsid w:val="00AB0B20"/>
  </w:style>
  <w:style w:customStyle="true" w:styleId="0EAEE48A4D93447CA57EAE668D09ACC4" w:type="paragraph">
    <w:name w:val="0EAEE48A4D93447CA57EAE668D09ACC4"/>
    <w:rsid w:val="00AB0B20"/>
  </w:style>
  <w:style w:customStyle="true" w:styleId="B0E4208DE33D479CBD0461352C018CAF" w:type="paragraph">
    <w:name w:val="B0E4208DE33D479CBD0461352C018CAF"/>
    <w:rsid w:val="00AB0B20"/>
  </w:style>
  <w:style w:customStyle="true" w:styleId="CC23A13E492A4623B6D666E6D00D5A9D" w:type="paragraph">
    <w:name w:val="CC23A13E492A4623B6D666E6D00D5A9D"/>
    <w:rsid w:val="00AB0B20"/>
  </w:style>
  <w:style w:customStyle="true" w:styleId="0707D2C5E74E4EE9AB38EF4CE80414C7" w:type="paragraph">
    <w:name w:val="0707D2C5E74E4EE9AB38EF4CE80414C7"/>
    <w:rsid w:val="00AB0B20"/>
  </w:style>
  <w:style w:customStyle="true" w:styleId="B243BB0AB09844AD860FA446C8CEBF2C" w:type="paragraph">
    <w:name w:val="B243BB0AB09844AD860FA446C8CEBF2C"/>
    <w:rsid w:val="00141482"/>
  </w:style>
  <w:style w:customStyle="true" w:styleId="F4D92D9C58C2454A85E327BCDF05D64F" w:type="paragraph">
    <w:name w:val="F4D92D9C58C2454A85E327BCDF05D64F"/>
    <w:rsid w:val="00141482"/>
  </w:style>
  <w:style w:customStyle="true" w:styleId="B505D32E388440F0B25B9BBFC54D303A" w:type="paragraph">
    <w:name w:val="B505D32E388440F0B25B9BBFC54D303A"/>
    <w:rsid w:val="00141482"/>
  </w:style>
  <w:style w:customStyle="true" w:styleId="0184E7A42256475882BA9D22570AEDA7" w:type="paragraph">
    <w:name w:val="0184E7A42256475882BA9D22570AEDA7"/>
    <w:rsid w:val="00141482"/>
  </w:style>
  <w:style w:customStyle="true" w:styleId="5380185C7E644C57BD94D19DAF836348" w:type="paragraph">
    <w:name w:val="5380185C7E644C57BD94D19DAF836348"/>
    <w:rsid w:val="00141482"/>
  </w:style>
  <w:style w:customStyle="true" w:styleId="4D5815CFF0D74A1A88CEFA6D2452F0BC" w:type="paragraph">
    <w:name w:val="4D5815CFF0D74A1A88CEFA6D2452F0BC"/>
    <w:rsid w:val="00141482"/>
  </w:style>
  <w:style w:customStyle="true" w:styleId="4F5D427251CA40E5BF09FC31F84BCBD7" w:type="paragraph">
    <w:name w:val="4F5D427251CA40E5BF09FC31F84BCBD7"/>
    <w:rsid w:val="00141482"/>
  </w:style>
  <w:style w:customStyle="true" w:styleId="D0922E7C7AB442A9A271B8785468D48B" w:type="paragraph">
    <w:name w:val="D0922E7C7AB442A9A271B8785468D48B"/>
    <w:rsid w:val="00141482"/>
  </w:style>
  <w:style w:customStyle="true" w:styleId="198D5FB4F10C4010A405BC4566C35E66" w:type="paragraph">
    <w:name w:val="198D5FB4F10C4010A405BC4566C35E66"/>
    <w:rsid w:val="00141482"/>
  </w:style>
  <w:style w:customStyle="true" w:styleId="3D050593A6A54F8D8571D438EDF03AB0" w:type="paragraph">
    <w:name w:val="3D050593A6A54F8D8571D438EDF03AB0"/>
    <w:rsid w:val="00141482"/>
  </w:style>
  <w:style w:customStyle="true" w:styleId="B0E5093EA3814C39941043F4EB8E5C11" w:type="paragraph">
    <w:name w:val="B0E5093EA3814C39941043F4EB8E5C11"/>
    <w:rsid w:val="00141482"/>
  </w:style>
  <w:style w:customStyle="true" w:styleId="858FAF62102046B0AEC4A20085457D9F" w:type="paragraph">
    <w:name w:val="858FAF62102046B0AEC4A20085457D9F"/>
    <w:rsid w:val="00141482"/>
  </w:style>
  <w:style w:customStyle="true" w:styleId="D5F90F3479AE405A8916E09C3F8E25E6" w:type="paragraph">
    <w:name w:val="D5F90F3479AE405A8916E09C3F8E25E6"/>
    <w:rsid w:val="009C203C"/>
  </w:style>
  <w:style w:customStyle="true" w:styleId="C17BAF86EC424636A9FD6E93FB877293" w:type="paragraph">
    <w:name w:val="C17BAF86EC424636A9FD6E93FB877293"/>
    <w:rsid w:val="009C203C"/>
  </w:style>
  <w:style w:customStyle="true" w:styleId="DC8023B1D9674AF0812B57365E68B381" w:type="paragraph">
    <w:name w:val="DC8023B1D9674AF0812B57365E68B381"/>
    <w:rsid w:val="009C203C"/>
  </w:style>
  <w:style w:customStyle="true" w:styleId="34FA5B34579E495696A82B2461F7BFEA" w:type="paragraph">
    <w:name w:val="34FA5B34579E495696A82B2461F7BFEA"/>
    <w:rsid w:val="009C203C"/>
  </w:style>
  <w:style w:customStyle="true" w:styleId="30252623EB194DA487F4CF8D5906EA2B" w:type="paragraph">
    <w:name w:val="30252623EB194DA487F4CF8D5906EA2B"/>
    <w:rsid w:val="009C203C"/>
  </w:style>
  <w:style w:customStyle="true" w:styleId="23DBC9482F404311BD37F5C9DF1330CF" w:type="paragraph">
    <w:name w:val="23DBC9482F404311BD37F5C9DF1330CF"/>
    <w:rsid w:val="009C203C"/>
  </w:style>
  <w:style w:customStyle="true" w:styleId="2590D24D635B4A459AD90BB8FC8CB3C0" w:type="paragraph">
    <w:name w:val="2590D24D635B4A459AD90BB8FC8CB3C0"/>
    <w:rsid w:val="009C203C"/>
  </w:style>
  <w:style w:customStyle="true" w:styleId="5AC97993D4DA4BD4857E82E2891E4E7C" w:type="paragraph">
    <w:name w:val="5AC97993D4DA4BD4857E82E2891E4E7C"/>
    <w:rsid w:val="009C203C"/>
  </w:style>
  <w:style w:customStyle="true" w:styleId="C7AE5DCC06BE48ADA511012C4B523710" w:type="paragraph">
    <w:name w:val="C7AE5DCC06BE48ADA511012C4B523710"/>
    <w:rsid w:val="009C203C"/>
  </w:style>
  <w:style w:customStyle="true" w:styleId="76E38E80349F46DB90512EA063C17FED" w:type="paragraph">
    <w:name w:val="76E38E80349F46DB90512EA063C17FED"/>
    <w:rsid w:val="009C203C"/>
  </w:style>
  <w:style w:customStyle="true" w:styleId="BFB09AD8742A46EDB70937E93CD29BAF" w:type="paragraph">
    <w:name w:val="BFB09AD8742A46EDB70937E93CD29BAF"/>
    <w:rsid w:val="009C203C"/>
  </w:style>
  <w:style w:customStyle="true" w:styleId="0D757D9A0C3C45CCB443D83776924CCD" w:type="paragraph">
    <w:name w:val="0D757D9A0C3C45CCB443D83776924CCD"/>
    <w:rsid w:val="009C203C"/>
  </w:style>
  <w:style w:customStyle="true" w:styleId="E8EFCC59B9844F22BE0EDF0B5888586D" w:type="paragraph">
    <w:name w:val="E8EFCC59B9844F22BE0EDF0B5888586D"/>
    <w:rsid w:val="00F963D5"/>
  </w:style>
  <w:style w:customStyle="true" w:styleId="A27C50C246664D11A01E17A0B966B04D" w:type="paragraph">
    <w:name w:val="A27C50C246664D11A01E17A0B966B04D"/>
    <w:rsid w:val="00F963D5"/>
  </w:style>
  <w:style w:customStyle="true" w:styleId="53A09AF1445B4A29876A50B686B310CB" w:type="paragraph">
    <w:name w:val="53A09AF1445B4A29876A50B686B310CB"/>
    <w:rsid w:val="00F963D5"/>
  </w:style>
  <w:style w:customStyle="true" w:styleId="16C6A5F35C8444FDA9A92E46940C3252" w:type="paragraph">
    <w:name w:val="16C6A5F35C8444FDA9A92E46940C3252"/>
    <w:rsid w:val="00F963D5"/>
  </w:style>
  <w:style w:customStyle="true" w:styleId="45D08B5B84BF47C8B7BCBAAC92515FE7" w:type="paragraph">
    <w:name w:val="45D08B5B84BF47C8B7BCBAAC92515FE7"/>
    <w:rsid w:val="00F963D5"/>
  </w:style>
  <w:style w:customStyle="true" w:styleId="DD486F99070F4BCBAC5EB2E41C6D1D9D" w:type="paragraph">
    <w:name w:val="DD486F99070F4BCBAC5EB2E41C6D1D9D"/>
    <w:rsid w:val="00F963D5"/>
  </w:style>
  <w:style w:customStyle="true" w:styleId="DB6DE910F46448F68C841298B4B7975E" w:type="paragraph">
    <w:name w:val="DB6DE910F46448F68C841298B4B7975E"/>
    <w:rsid w:val="00F963D5"/>
  </w:style>
  <w:style w:customStyle="true" w:styleId="8CBD48A3D43F4725BFA3644784EFCFB9" w:type="paragraph">
    <w:name w:val="8CBD48A3D43F4725BFA3644784EFCFB9"/>
    <w:rsid w:val="00F963D5"/>
  </w:style>
  <w:style w:customStyle="true" w:styleId="F86ACD1AB65C41AF96D95354B064E03E" w:type="paragraph">
    <w:name w:val="F86ACD1AB65C41AF96D95354B064E03E"/>
    <w:rsid w:val="00F963D5"/>
  </w:style>
  <w:style w:customStyle="true" w:styleId="D3C47FF01E8F4A67A7844AD4CE6F9C3E" w:type="paragraph">
    <w:name w:val="D3C47FF01E8F4A67A7844AD4CE6F9C3E"/>
    <w:rsid w:val="00F963D5"/>
  </w:style>
  <w:style w:customStyle="true" w:styleId="9989B93DF4E14A3481AFDD23FD25DFD7" w:type="paragraph">
    <w:name w:val="9989B93DF4E14A3481AFDD23FD25DFD7"/>
    <w:rsid w:val="00F963D5"/>
  </w:style>
  <w:style w:customStyle="true" w:styleId="856563A355BF4E3780E09133CE8DB5EA" w:type="paragraph">
    <w:name w:val="856563A355BF4E3780E09133CE8DB5EA"/>
    <w:rsid w:val="00F963D5"/>
  </w:style>
  <w:style w:customStyle="true" w:styleId="3BE7B78B33AB47D59D0FADA08EF8CE08" w:type="paragraph">
    <w:name w:val="3BE7B78B33AB47D59D0FADA08EF8CE08"/>
    <w:rsid w:val="00F963D5"/>
  </w:style>
  <w:style w:customStyle="true" w:styleId="52709220A7F340FABB76BFD470F88CF7" w:type="paragraph">
    <w:name w:val="52709220A7F340FABB76BFD470F88CF7"/>
    <w:rsid w:val="00F963D5"/>
  </w:style>
  <w:style w:customStyle="true" w:styleId="8603F2BC0FF047E8B5AAF2D91B3D78CB" w:type="paragraph">
    <w:name w:val="8603F2BC0FF047E8B5AAF2D91B3D78CB"/>
    <w:rsid w:val="005132FB"/>
  </w:style>
  <w:style w:customStyle="true" w:styleId="53E6078FCEEB4D6E9E58B7A6F68EE818" w:type="paragraph">
    <w:name w:val="53E6078FCEEB4D6E9E58B7A6F68EE818"/>
    <w:rsid w:val="005132FB"/>
  </w:style>
  <w:style w:customStyle="true" w:styleId="18884F9511F248639654DD27190631FD" w:type="paragraph">
    <w:name w:val="18884F9511F248639654DD27190631FD"/>
    <w:rsid w:val="005132FB"/>
  </w:style>
  <w:style w:customStyle="true" w:styleId="9B0D6B024C194751887438435CF21B10" w:type="paragraph">
    <w:name w:val="9B0D6B024C194751887438435CF21B10"/>
    <w:rsid w:val="005132FB"/>
  </w:style>
  <w:style w:customStyle="true" w:styleId="78EABE108653427A96DDAFE235A108FE" w:type="paragraph">
    <w:name w:val="78EABE108653427A96DDAFE235A108FE"/>
    <w:rsid w:val="005132FB"/>
  </w:style>
  <w:style w:customStyle="true" w:styleId="55683F507B9C46B88AEDD238A84E4673" w:type="paragraph">
    <w:name w:val="55683F507B9C46B88AEDD238A84E4673"/>
    <w:rsid w:val="005132FB"/>
  </w:style>
  <w:style w:customStyle="true" w:styleId="1A95AA3871604DB9A87577BC7D398763" w:type="paragraph">
    <w:name w:val="1A95AA3871604DB9A87577BC7D398763"/>
    <w:rsid w:val="005132FB"/>
  </w:style>
  <w:style w:customStyle="true" w:styleId="A2668BA69882471E8B1B9BA84BB01CBE" w:type="paragraph">
    <w:name w:val="A2668BA69882471E8B1B9BA84BB01CBE"/>
    <w:rsid w:val="005132FB"/>
  </w:style>
  <w:style w:customStyle="true" w:styleId="EB1F1D87CE894E0BB195162DD092E30D" w:type="paragraph">
    <w:name w:val="EB1F1D87CE894E0BB195162DD092E30D"/>
    <w:rsid w:val="005132FB"/>
  </w:style>
  <w:style w:customStyle="true" w:styleId="45C147AD612A45FDBBC4B24189DB6343" w:type="paragraph">
    <w:name w:val="45C147AD612A45FDBBC4B24189DB6343"/>
    <w:rsid w:val="005132FB"/>
  </w:style>
  <w:style w:customStyle="true" w:styleId="001EB54502A042C9BC11E593CCE215A0" w:type="paragraph">
    <w:name w:val="001EB54502A042C9BC11E593CCE215A0"/>
    <w:rsid w:val="005132FB"/>
  </w:style>
  <w:style w:customStyle="true" w:styleId="4FDE07F0766641A38E7C17CA12C24892" w:type="paragraph">
    <w:name w:val="4FDE07F0766641A38E7C17CA12C24892"/>
    <w:rsid w:val="00B03F05"/>
  </w:style>
  <w:style w:customStyle="true" w:styleId="9219DCBFA3724718AB5A177CA8BDE05E" w:type="paragraph">
    <w:name w:val="9219DCBFA3724718AB5A177CA8BDE05E"/>
    <w:rsid w:val="00B03F05"/>
  </w:style>
  <w:style w:customStyle="true" w:styleId="7B1FBED8F6E842AE8D17365571EBD0C3" w:type="paragraph">
    <w:name w:val="7B1FBED8F6E842AE8D17365571EBD0C3"/>
    <w:rsid w:val="00B03F05"/>
  </w:style>
  <w:style w:customStyle="true" w:styleId="C8F4FC8C457946D398553BFC4880DD04" w:type="paragraph">
    <w:name w:val="C8F4FC8C457946D398553BFC4880DD04"/>
    <w:rsid w:val="00B03F05"/>
  </w:style>
  <w:style w:customStyle="true" w:styleId="A2679CF29FDC411789116C6164FD8882" w:type="paragraph">
    <w:name w:val="A2679CF29FDC411789116C6164FD8882"/>
    <w:rsid w:val="00B03F05"/>
  </w:style>
  <w:style w:customStyle="true" w:styleId="EEBE39A165244A42A2022C9C2BCDFC22" w:type="paragraph">
    <w:name w:val="EEBE39A165244A42A2022C9C2BCDFC22"/>
    <w:rsid w:val="00B03F05"/>
  </w:style>
  <w:style w:customStyle="true" w:styleId="F72CA0DAE9584995BB1E003073C75862" w:type="paragraph">
    <w:name w:val="F72CA0DAE9584995BB1E003073C75862"/>
    <w:rsid w:val="00B03F05"/>
  </w:style>
  <w:style w:customStyle="true" w:styleId="83D63492A2EA4A0C98F460CA752482F6" w:type="paragraph">
    <w:name w:val="83D63492A2EA4A0C98F460CA752482F6"/>
    <w:rsid w:val="00B03F05"/>
  </w:style>
  <w:style w:customStyle="true" w:styleId="1DF3EA6EC99D4CEC8C951A5F5EC63DCC" w:type="paragraph">
    <w:name w:val="1DF3EA6EC99D4CEC8C951A5F5EC63DCC"/>
    <w:rsid w:val="00B03F05"/>
  </w:style>
  <w:style w:customStyle="true" w:styleId="F2C7A911A9E44E5DBE230FF6084A0570" w:type="paragraph">
    <w:name w:val="F2C7A911A9E44E5DBE230FF6084A0570"/>
    <w:rsid w:val="00B03F05"/>
  </w:style>
  <w:style w:customStyle="true" w:styleId="74B7E0610FC649C8B2AB0A454A611A9B" w:type="paragraph">
    <w:name w:val="74B7E0610FC649C8B2AB0A454A611A9B"/>
    <w:rsid w:val="00B03F05"/>
  </w:style>
  <w:style w:customStyle="true" w:styleId="0A3F8792058448DA97993DF9F47F3403" w:type="paragraph">
    <w:name w:val="0A3F8792058448DA97993DF9F47F3403"/>
    <w:rsid w:val="0041451F"/>
  </w:style>
  <w:style w:customStyle="true" w:styleId="B7679A8B3CE04198A7B66BC28D2E13FA" w:type="paragraph">
    <w:name w:val="B7679A8B3CE04198A7B66BC28D2E13FA"/>
    <w:rsid w:val="0041451F"/>
  </w:style>
  <w:style w:customStyle="true" w:styleId="6E61072815FB4BAF8456686AA856DCC1" w:type="paragraph">
    <w:name w:val="6E61072815FB4BAF8456686AA856DCC1"/>
    <w:rsid w:val="0041451F"/>
  </w:style>
  <w:style w:customStyle="true" w:styleId="AF2CEB7BC8AC4CB5847DE082A167D9F0" w:type="paragraph">
    <w:name w:val="AF2CEB7BC8AC4CB5847DE082A167D9F0"/>
    <w:rsid w:val="0041451F"/>
  </w:style>
  <w:style w:customStyle="true" w:styleId="1B6134A655E045C5B7D0A45D3280179F" w:type="paragraph">
    <w:name w:val="1B6134A655E045C5B7D0A45D3280179F"/>
    <w:rsid w:val="0041451F"/>
  </w:style>
  <w:style w:customStyle="true" w:styleId="F0AFE3D63DE846C9BFF31447EF54F599" w:type="paragraph">
    <w:name w:val="F0AFE3D63DE846C9BFF31447EF54F599"/>
    <w:rsid w:val="0041451F"/>
  </w:style>
  <w:style w:customStyle="true" w:styleId="66B51939350E4735B79D3B87531EC892" w:type="paragraph">
    <w:name w:val="66B51939350E4735B79D3B87531EC892"/>
    <w:rsid w:val="0041451F"/>
  </w:style>
  <w:style w:customStyle="true" w:styleId="95A1A655B1604E569DC45696FF35750D" w:type="paragraph">
    <w:name w:val="95A1A655B1604E569DC45696FF35750D"/>
    <w:rsid w:val="0041451F"/>
  </w:style>
  <w:style w:customStyle="true" w:styleId="EBE1BDE54FFE44718848060E50B636C0" w:type="paragraph">
    <w:name w:val="EBE1BDE54FFE44718848060E50B636C0"/>
    <w:rsid w:val="0041451F"/>
  </w:style>
  <w:style w:customStyle="true" w:styleId="5A9C00AD444B44E48EA532E28AC45FB3" w:type="paragraph">
    <w:name w:val="5A9C00AD444B44E48EA532E28AC45FB3"/>
    <w:rsid w:val="0041451F"/>
  </w:style>
  <w:style w:customStyle="true" w:styleId="CEAA40BE10E3444EBE5B0B71C002CD49" w:type="paragraph">
    <w:name w:val="CEAA40BE10E3444EBE5B0B71C002CD49"/>
    <w:rsid w:val="0041451F"/>
  </w:style>
  <w:style w:customStyle="true" w:styleId="E690E4D180CC4619B4B2209832E14E8A" w:type="paragraph">
    <w:name w:val="E690E4D180CC4619B4B2209832E14E8A"/>
    <w:rsid w:val="0041451F"/>
  </w:style>
  <w:style w:customStyle="true" w:styleId="4DDB9B1144064195A5E7B3BEE730FA8A" w:type="paragraph">
    <w:name w:val="4DDB9B1144064195A5E7B3BEE730FA8A"/>
    <w:rsid w:val="0041451F"/>
  </w:style>
  <w:style w:customStyle="true" w:styleId="5246D636E9F64377A0ED8A3ADE7FC9B4" w:type="paragraph">
    <w:name w:val="5246D636E9F64377A0ED8A3ADE7FC9B4"/>
    <w:rsid w:val="0041451F"/>
  </w:style>
  <w:style w:customStyle="true" w:styleId="0A0FE7FDC3C24C7AA919821B7F5EB22C" w:type="paragraph">
    <w:name w:val="0A0FE7FDC3C24C7AA919821B7F5EB22C"/>
    <w:rsid w:val="00F455CA"/>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1" w:styleId="6128FB6A810E4F25A608B5BA0AA902FB" w:type="paragraph">
    <w:name w:val="6128FB6A810E4F25A608B5BA0AA902FB"/>
  </w:style>
  <w:style w:customStyle="1" w:styleId="B4A794CFFAE345AEACE6EA4D3A25BF5E" w:type="paragraph">
    <w:name w:val="B4A794CFFAE345AEACE6EA4D3A25BF5E"/>
  </w:style>
  <w:style w:customStyle="1" w:styleId="848F4168F70E466D940129AFDA3711F7" w:type="paragraph">
    <w:name w:val="848F4168F70E466D940129AFDA3711F7"/>
  </w:style>
  <w:style w:customStyle="1" w:styleId="4DAFDC61FA8648FA92406B8E63713D79" w:type="paragraph">
    <w:name w:val="4DAFDC61FA8648FA92406B8E63713D79"/>
  </w:style>
  <w:style w:customStyle="1" w:styleId="6B943E0542984EF6B1BEEA698BF95A27" w:type="paragraph">
    <w:name w:val="6B943E0542984EF6B1BEEA698BF95A27"/>
  </w:style>
  <w:style w:customStyle="1" w:styleId="595F9148DF494B69B862E9C190D8DD65" w:type="paragraph">
    <w:name w:val="595F9148DF494B69B862E9C190D8DD65"/>
  </w:style>
  <w:style w:customStyle="1" w:styleId="A21A46DE64D44228A6187672FE71B8E0" w:type="paragraph">
    <w:name w:val="A21A46DE64D44228A6187672FE71B8E0"/>
  </w:style>
  <w:style w:customStyle="1" w:styleId="E7903888172046F896B5BEBC63A4C9D4" w:type="paragraph">
    <w:name w:val="E7903888172046F896B5BEBC63A4C9D4"/>
  </w:style>
  <w:style w:customStyle="1" w:styleId="76ADF15C1C8B483DAE7C386C95F9F55E" w:type="paragraph">
    <w:name w:val="76ADF15C1C8B483DAE7C386C95F9F55E"/>
  </w:style>
  <w:style w:customStyle="1" w:styleId="27CEE47CBCC8429B8BFE2FB87F458D72" w:type="paragraph">
    <w:name w:val="27CEE47CBCC8429B8BFE2FB87F458D72"/>
  </w:style>
  <w:style w:customStyle="1" w:styleId="6A0EB60072924879BFA78764649C50ED" w:type="paragraph">
    <w:name w:val="6A0EB60072924879BFA78764649C50ED"/>
  </w:style>
  <w:style w:customStyle="1" w:styleId="6FB2104302E54D158BD22ADC06AD53DA" w:type="paragraph">
    <w:name w:val="6FB2104302E54D158BD22ADC06AD53DA"/>
  </w:style>
  <w:style w:customStyle="1" w:styleId="AAA326811C80402A95695E5B75C48592" w:type="paragraph">
    <w:name w:val="AAA326811C80402A95695E5B75C48592"/>
    <w:rsid w:val="00DC0A90"/>
  </w:style>
  <w:style w:customStyle="1" w:styleId="EA53CC5B23184D739B6571AD3673166F" w:type="paragraph">
    <w:name w:val="EA53CC5B23184D739B6571AD3673166F"/>
    <w:rsid w:val="00DC0A90"/>
  </w:style>
  <w:style w:customStyle="1" w:styleId="238D609DC88143D195103FB12E6E044D" w:type="paragraph">
    <w:name w:val="238D609DC88143D195103FB12E6E044D"/>
    <w:rsid w:val="00DC0A90"/>
  </w:style>
  <w:style w:customStyle="1" w:styleId="A4BE31816FAA462A8DCC5E51BF7E045D" w:type="paragraph">
    <w:name w:val="A4BE31816FAA462A8DCC5E51BF7E045D"/>
    <w:rsid w:val="00DC0A90"/>
  </w:style>
  <w:style w:customStyle="1" w:styleId="5B0914D62B0941218726587D22B0D2BA" w:type="paragraph">
    <w:name w:val="5B0914D62B0941218726587D22B0D2BA"/>
    <w:rsid w:val="00DC0A90"/>
  </w:style>
  <w:style w:customStyle="1" w:styleId="E4AEAC630D8945CCACCB100B6DCF0D95" w:type="paragraph">
    <w:name w:val="E4AEAC630D8945CCACCB100B6DCF0D95"/>
    <w:rsid w:val="00DC0A90"/>
  </w:style>
  <w:style w:customStyle="1" w:styleId="8CE72FF1CC4D427692F4897D0F3501B0" w:type="paragraph">
    <w:name w:val="8CE72FF1CC4D427692F4897D0F3501B0"/>
    <w:rsid w:val="00DC0A90"/>
  </w:style>
  <w:style w:customStyle="1" w:styleId="30B8D16367144AEC964CF874228556E3" w:type="paragraph">
    <w:name w:val="30B8D16367144AEC964CF874228556E3"/>
    <w:rsid w:val="00DC0A90"/>
  </w:style>
  <w:style w:customStyle="1" w:styleId="F674E757CF43449682AF93F9299492BB" w:type="paragraph">
    <w:name w:val="F674E757CF43449682AF93F9299492BB"/>
    <w:rsid w:val="00DC0A90"/>
  </w:style>
  <w:style w:customStyle="1" w:styleId="0AD3FCC410E249A49DC34ADCAE70EE30" w:type="paragraph">
    <w:name w:val="0AD3FCC410E249A49DC34ADCAE70EE30"/>
    <w:rsid w:val="00DC0A90"/>
  </w:style>
  <w:style w:customStyle="1" w:styleId="9208B1C4C78049E2ADD630F0649F8305" w:type="paragraph">
    <w:name w:val="9208B1C4C78049E2ADD630F0649F8305"/>
    <w:rsid w:val="00DC0A90"/>
  </w:style>
  <w:style w:customStyle="1" w:styleId="CB63B75131CB4EA99D7D5F63E9D9E4F9" w:type="paragraph">
    <w:name w:val="CB63B75131CB4EA99D7D5F63E9D9E4F9"/>
    <w:rsid w:val="00DC0A90"/>
  </w:style>
  <w:style w:customStyle="1" w:styleId="B3CE366F68E04B4E896EDF18891CE99B" w:type="paragraph">
    <w:name w:val="B3CE366F68E04B4E896EDF18891CE99B"/>
    <w:rsid w:val="00332B0E"/>
  </w:style>
  <w:style w:customStyle="1" w:styleId="01F6A27198A14E848CCD1762683C217B" w:type="paragraph">
    <w:name w:val="01F6A27198A14E848CCD1762683C217B"/>
    <w:rsid w:val="00332B0E"/>
  </w:style>
  <w:style w:customStyle="1" w:styleId="81E95F1E4B614D6AA3863DDD90CDC08C" w:type="paragraph">
    <w:name w:val="81E95F1E4B614D6AA3863DDD90CDC08C"/>
    <w:rsid w:val="00332B0E"/>
  </w:style>
  <w:style w:customStyle="1" w:styleId="B2B9449226254C6CB22160F0A133C8A5" w:type="paragraph">
    <w:name w:val="B2B9449226254C6CB22160F0A133C8A5"/>
    <w:rsid w:val="00332B0E"/>
  </w:style>
  <w:style w:customStyle="1" w:styleId="26752FD04F814A78A5D8709A1718EB76" w:type="paragraph">
    <w:name w:val="26752FD04F814A78A5D8709A1718EB76"/>
    <w:rsid w:val="00332B0E"/>
  </w:style>
  <w:style w:customStyle="1" w:styleId="7C9673D99E044BA88493829DEA814606" w:type="paragraph">
    <w:name w:val="7C9673D99E044BA88493829DEA814606"/>
    <w:rsid w:val="00332B0E"/>
  </w:style>
  <w:style w:customStyle="1" w:styleId="64D6F6E106D14306A857C5451B7BA40E" w:type="paragraph">
    <w:name w:val="64D6F6E106D14306A857C5451B7BA40E"/>
    <w:rsid w:val="00332B0E"/>
  </w:style>
  <w:style w:customStyle="1" w:styleId="87983AE9340B4A719B2ED092581A4C9D" w:type="paragraph">
    <w:name w:val="87983AE9340B4A719B2ED092581A4C9D"/>
    <w:rsid w:val="00332B0E"/>
  </w:style>
  <w:style w:customStyle="1" w:styleId="D5F56374C16D4142A1D5822699DBA624" w:type="paragraph">
    <w:name w:val="D5F56374C16D4142A1D5822699DBA624"/>
    <w:rsid w:val="00332B0E"/>
  </w:style>
  <w:style w:customStyle="1" w:styleId="61B9657060DF408594EE21863F8E1DAF" w:type="paragraph">
    <w:name w:val="61B9657060DF408594EE21863F8E1DAF"/>
    <w:rsid w:val="00332B0E"/>
  </w:style>
  <w:style w:customStyle="1" w:styleId="CBAC6CA2B3B04CC383561B038B20E17B" w:type="paragraph">
    <w:name w:val="CBAC6CA2B3B04CC383561B038B20E17B"/>
    <w:rsid w:val="00332B0E"/>
  </w:style>
  <w:style w:customStyle="1" w:styleId="24A2468DC6834DE49DCAD2B4FED0162D" w:type="paragraph">
    <w:name w:val="24A2468DC6834DE49DCAD2B4FED0162D"/>
    <w:rsid w:val="00332B0E"/>
  </w:style>
  <w:style w:customStyle="1" w:styleId="995E50EF6BCC4E7EA12662953044CD41" w:type="paragraph">
    <w:name w:val="995E50EF6BCC4E7EA12662953044CD41"/>
    <w:rsid w:val="00332B0E"/>
  </w:style>
  <w:style w:customStyle="1" w:styleId="4B4850FB74074848B1A98270075FE157" w:type="paragraph">
    <w:name w:val="4B4850FB74074848B1A98270075FE157"/>
    <w:rsid w:val="00332B0E"/>
  </w:style>
  <w:style w:customStyle="1" w:styleId="D3B4DD87089E4D01A2A83E6A0FF56423" w:type="paragraph">
    <w:name w:val="D3B4DD87089E4D01A2A83E6A0FF56423"/>
    <w:rsid w:val="00332B0E"/>
  </w:style>
  <w:style w:customStyle="1" w:styleId="475BBC0435674CBAA8CD84DA4F13AB83" w:type="paragraph">
    <w:name w:val="475BBC0435674CBAA8CD84DA4F13AB83"/>
    <w:rsid w:val="00332B0E"/>
  </w:style>
  <w:style w:customStyle="1" w:styleId="36C38562E735467C88ECD0D904E1FA28" w:type="paragraph">
    <w:name w:val="36C38562E735467C88ECD0D904E1FA28"/>
    <w:rsid w:val="003E0449"/>
  </w:style>
  <w:style w:customStyle="1" w:styleId="EB94DEE67ED946FC95CE6D607359FE22" w:type="paragraph">
    <w:name w:val="EB94DEE67ED946FC95CE6D607359FE22"/>
    <w:rsid w:val="003E0449"/>
  </w:style>
  <w:style w:customStyle="1" w:styleId="426D4310C231499185EDFFF4D4301C48" w:type="paragraph">
    <w:name w:val="426D4310C231499185EDFFF4D4301C48"/>
    <w:rsid w:val="003E0449"/>
  </w:style>
  <w:style w:customStyle="1" w:styleId="3A7E5D9721A242D5A59C6E8E8E58BFA8" w:type="paragraph">
    <w:name w:val="3A7E5D9721A242D5A59C6E8E8E58BFA8"/>
    <w:rsid w:val="003E0449"/>
  </w:style>
  <w:style w:customStyle="1" w:styleId="2E9B7B00F1B74E68B916FA8348F6F61B" w:type="paragraph">
    <w:name w:val="2E9B7B00F1B74E68B916FA8348F6F61B"/>
    <w:rsid w:val="003E0449"/>
  </w:style>
  <w:style w:customStyle="1" w:styleId="66ED8C6EB3C244C698D6698F8B4FC6BB" w:type="paragraph">
    <w:name w:val="66ED8C6EB3C244C698D6698F8B4FC6BB"/>
    <w:rsid w:val="003E0449"/>
  </w:style>
  <w:style w:customStyle="1" w:styleId="F6585AD113144CE7AF58FD2E45133CB9" w:type="paragraph">
    <w:name w:val="F6585AD113144CE7AF58FD2E45133CB9"/>
    <w:rsid w:val="003E0449"/>
  </w:style>
  <w:style w:customStyle="1" w:styleId="D3158DFC186A4B8781C5339F9E6CA824" w:type="paragraph">
    <w:name w:val="D3158DFC186A4B8781C5339F9E6CA824"/>
    <w:rsid w:val="003E0449"/>
  </w:style>
  <w:style w:customStyle="1" w:styleId="5571FB888EC24F5F9F5C4318A986623B" w:type="paragraph">
    <w:name w:val="5571FB888EC24F5F9F5C4318A986623B"/>
    <w:rsid w:val="003E0449"/>
  </w:style>
  <w:style w:customStyle="1" w:styleId="411C2029B1EB425AB67E67C28CB723DE" w:type="paragraph">
    <w:name w:val="411C2029B1EB425AB67E67C28CB723DE"/>
    <w:rsid w:val="003E0449"/>
  </w:style>
  <w:style w:customStyle="1" w:styleId="F29C7F088E53487B953A96C06F36D027" w:type="paragraph">
    <w:name w:val="F29C7F088E53487B953A96C06F36D027"/>
    <w:rsid w:val="003E0449"/>
  </w:style>
  <w:style w:customStyle="1" w:styleId="7CB195D0AC7440C3AD1D6F1581761A89" w:type="paragraph">
    <w:name w:val="7CB195D0AC7440C3AD1D6F1581761A89"/>
    <w:rsid w:val="003E0449"/>
  </w:style>
  <w:style w:customStyle="1" w:styleId="FCE31984AEDE4A39993E380A8287A25F" w:type="paragraph">
    <w:name w:val="FCE31984AEDE4A39993E380A8287A25F"/>
    <w:rsid w:val="003E0449"/>
  </w:style>
  <w:style w:customStyle="1" w:styleId="373C384419664C4DA8F304137D0F998E" w:type="paragraph">
    <w:name w:val="373C384419664C4DA8F304137D0F998E"/>
    <w:rsid w:val="003E0449"/>
  </w:style>
  <w:style w:customStyle="1" w:styleId="386CE0990B504EC5983965FD309C71FE" w:type="paragraph">
    <w:name w:val="386CE0990B504EC5983965FD309C71FE"/>
    <w:rsid w:val="003E0449"/>
  </w:style>
  <w:style w:customStyle="1" w:styleId="2FE6F218413B406F9DC728C681E94BA7" w:type="paragraph">
    <w:name w:val="2FE6F218413B406F9DC728C681E94BA7"/>
    <w:rsid w:val="003E0449"/>
  </w:style>
  <w:style w:customStyle="1" w:styleId="4199836D388F4CDF96F9A328EB31FF56" w:type="paragraph">
    <w:name w:val="4199836D388F4CDF96F9A328EB31FF56"/>
    <w:rsid w:val="00EA7C11"/>
  </w:style>
  <w:style w:customStyle="1" w:styleId="B89D0809258A450A83560494101CF529" w:type="paragraph">
    <w:name w:val="B89D0809258A450A83560494101CF529"/>
    <w:rsid w:val="00EA7C11"/>
  </w:style>
  <w:style w:customStyle="1" w:styleId="4600E64B8CFC49838CE044CD6A3E39A4" w:type="paragraph">
    <w:name w:val="4600E64B8CFC49838CE044CD6A3E39A4"/>
    <w:rsid w:val="00EA7C11"/>
  </w:style>
  <w:style w:customStyle="1" w:styleId="7AAA9B9196BA40B2B595B8976802B2CA" w:type="paragraph">
    <w:name w:val="7AAA9B9196BA40B2B595B8976802B2CA"/>
    <w:rsid w:val="00EA7C11"/>
  </w:style>
  <w:style w:customStyle="1" w:styleId="98AD4299C9EA41CDB78A47CF38681692" w:type="paragraph">
    <w:name w:val="98AD4299C9EA41CDB78A47CF38681692"/>
    <w:rsid w:val="00EA7C11"/>
  </w:style>
  <w:style w:customStyle="1" w:styleId="193352FD62914833B373B17BCBE75F00" w:type="paragraph">
    <w:name w:val="193352FD62914833B373B17BCBE75F00"/>
    <w:rsid w:val="00EA7C11"/>
  </w:style>
  <w:style w:customStyle="1" w:styleId="11252D0622AE471AB1A03445ACF366B9" w:type="paragraph">
    <w:name w:val="11252D0622AE471AB1A03445ACF366B9"/>
    <w:rsid w:val="00EA7C11"/>
  </w:style>
  <w:style w:customStyle="1" w:styleId="6B7BDC0629014E12942AE0F95C27AB5A" w:type="paragraph">
    <w:name w:val="6B7BDC0629014E12942AE0F95C27AB5A"/>
    <w:rsid w:val="00EA7C11"/>
  </w:style>
  <w:style w:customStyle="1" w:styleId="653F5ADB4E1345F78935BB874CC511A4" w:type="paragraph">
    <w:name w:val="653F5ADB4E1345F78935BB874CC511A4"/>
    <w:rsid w:val="00EA7C11"/>
  </w:style>
  <w:style w:customStyle="1" w:styleId="AC425B88992E494C8AC8C555EE9BC83C" w:type="paragraph">
    <w:name w:val="AC425B88992E494C8AC8C555EE9BC83C"/>
    <w:rsid w:val="00EA7C11"/>
  </w:style>
  <w:style w:customStyle="1" w:styleId="14315D297B55479F86D5B3411EC8868A" w:type="paragraph">
    <w:name w:val="14315D297B55479F86D5B3411EC8868A"/>
    <w:rsid w:val="00EA7C11"/>
  </w:style>
  <w:style w:customStyle="1" w:styleId="7E052842173442C78855044B9926A248" w:type="paragraph">
    <w:name w:val="7E052842173442C78855044B9926A248"/>
    <w:rsid w:val="00EA7C11"/>
  </w:style>
  <w:style w:customStyle="1" w:styleId="C32AA421D2A64615B70D84CB029462EC" w:type="paragraph">
    <w:name w:val="C32AA421D2A64615B70D84CB029462EC"/>
    <w:rsid w:val="00EA7C11"/>
  </w:style>
  <w:style w:customStyle="1" w:styleId="FA177A5CCE3F4D9EA05F2F501DE797FB" w:type="paragraph">
    <w:name w:val="FA177A5CCE3F4D9EA05F2F501DE797FB"/>
    <w:rsid w:val="00EA7C11"/>
  </w:style>
  <w:style w:customStyle="1" w:styleId="F3FBACDAC27E456FBCA9A5F64ADEB377" w:type="paragraph">
    <w:name w:val="F3FBACDAC27E456FBCA9A5F64ADEB377"/>
    <w:rsid w:val="00CE74A1"/>
  </w:style>
  <w:style w:customStyle="1" w:styleId="A1753058509641E699B3C9A3191915BB" w:type="paragraph">
    <w:name w:val="A1753058509641E699B3C9A3191915BB"/>
    <w:rsid w:val="00CE74A1"/>
  </w:style>
  <w:style w:customStyle="1" w:styleId="1154C44133374C44B89CA9AD9CCD2245" w:type="paragraph">
    <w:name w:val="1154C44133374C44B89CA9AD9CCD2245"/>
    <w:rsid w:val="00CE74A1"/>
  </w:style>
  <w:style w:customStyle="1" w:styleId="BD9706C29CBA4270B9B5E3E5E0D526B2" w:type="paragraph">
    <w:name w:val="BD9706C29CBA4270B9B5E3E5E0D526B2"/>
    <w:rsid w:val="00CE74A1"/>
  </w:style>
  <w:style w:customStyle="1" w:styleId="D4FAF3C92B34481698E98420E04E8BA5" w:type="paragraph">
    <w:name w:val="D4FAF3C92B34481698E98420E04E8BA5"/>
    <w:rsid w:val="00CE74A1"/>
  </w:style>
  <w:style w:customStyle="1" w:styleId="8B85ADF52E8B4609B0E3B3C4A2BC1A4C" w:type="paragraph">
    <w:name w:val="8B85ADF52E8B4609B0E3B3C4A2BC1A4C"/>
    <w:rsid w:val="00CE74A1"/>
  </w:style>
  <w:style w:customStyle="1" w:styleId="52DFA12F0494467FA61F456AADEDCCD4" w:type="paragraph">
    <w:name w:val="52DFA12F0494467FA61F456AADEDCCD4"/>
    <w:rsid w:val="00CE74A1"/>
  </w:style>
  <w:style w:customStyle="1" w:styleId="54E1E37B5D1A429AA0C2E4FF8F997449" w:type="paragraph">
    <w:name w:val="54E1E37B5D1A429AA0C2E4FF8F997449"/>
    <w:rsid w:val="00CE74A1"/>
  </w:style>
  <w:style w:customStyle="1" w:styleId="DC7EE477F0C6472EA434A10D066430A5" w:type="paragraph">
    <w:name w:val="DC7EE477F0C6472EA434A10D066430A5"/>
    <w:rsid w:val="00CE74A1"/>
  </w:style>
  <w:style w:customStyle="1" w:styleId="248A5D97051B45E38FAACEF735465581" w:type="paragraph">
    <w:name w:val="248A5D97051B45E38FAACEF735465581"/>
    <w:rsid w:val="00CE74A1"/>
  </w:style>
  <w:style w:customStyle="1" w:styleId="19FAF39D5DBE4E6ABC7B40C925BE0B6A" w:type="paragraph">
    <w:name w:val="19FAF39D5DBE4E6ABC7B40C925BE0B6A"/>
    <w:rsid w:val="00CE74A1"/>
  </w:style>
  <w:style w:customStyle="1" w:styleId="C2532D4F108E407483D39F6C7E289F5F" w:type="paragraph">
    <w:name w:val="C2532D4F108E407483D39F6C7E289F5F"/>
    <w:rsid w:val="00CE74A1"/>
  </w:style>
  <w:style w:customStyle="1" w:styleId="A439787D53A544A0BCA9493F73A979FF" w:type="paragraph">
    <w:name w:val="A439787D53A544A0BCA9493F73A979FF"/>
    <w:rsid w:val="00CE74A1"/>
  </w:style>
  <w:style w:customStyle="1" w:styleId="ABEC5400F9D74FEABE0AEB1FED9943F3" w:type="paragraph">
    <w:name w:val="ABEC5400F9D74FEABE0AEB1FED9943F3"/>
    <w:rsid w:val="00CE74A1"/>
  </w:style>
  <w:style w:customStyle="1" w:styleId="C25E12EB08BF4C4086AF4CB8A5FB967D" w:type="paragraph">
    <w:name w:val="C25E12EB08BF4C4086AF4CB8A5FB967D"/>
    <w:rsid w:val="00CC30E8"/>
  </w:style>
  <w:style w:customStyle="1" w:styleId="D3E018350B8E41C5BB47B3416C61178D" w:type="paragraph">
    <w:name w:val="D3E018350B8E41C5BB47B3416C61178D"/>
    <w:rsid w:val="00CC30E8"/>
  </w:style>
  <w:style w:customStyle="1" w:styleId="4E0D39AB34144E4D931889E33FA5A034" w:type="paragraph">
    <w:name w:val="4E0D39AB34144E4D931889E33FA5A034"/>
    <w:rsid w:val="00CC30E8"/>
  </w:style>
  <w:style w:customStyle="1" w:styleId="94EA5B33FEAB463DB04E29AB12E18774" w:type="paragraph">
    <w:name w:val="94EA5B33FEAB463DB04E29AB12E18774"/>
    <w:rsid w:val="00CC30E8"/>
  </w:style>
  <w:style w:customStyle="1" w:styleId="6901EBD99F994384BC333CB56700DB01" w:type="paragraph">
    <w:name w:val="6901EBD99F994384BC333CB56700DB01"/>
    <w:rsid w:val="00CC30E8"/>
  </w:style>
  <w:style w:customStyle="1" w:styleId="298B55E10D474B0FB33AEF2A9F14EF7C" w:type="paragraph">
    <w:name w:val="298B55E10D474B0FB33AEF2A9F14EF7C"/>
    <w:rsid w:val="00CC30E8"/>
  </w:style>
  <w:style w:customStyle="1" w:styleId="728C7C40C6D5423884E203148D485FF0" w:type="paragraph">
    <w:name w:val="728C7C40C6D5423884E203148D485FF0"/>
    <w:rsid w:val="00CC30E8"/>
  </w:style>
  <w:style w:customStyle="1" w:styleId="8ECE92F24AE44DE588446F7C13DDD2E8" w:type="paragraph">
    <w:name w:val="8ECE92F24AE44DE588446F7C13DDD2E8"/>
    <w:rsid w:val="00CC30E8"/>
  </w:style>
  <w:style w:customStyle="1" w:styleId="4FEAE526D6A647798DE740D51FD9D4CE" w:type="paragraph">
    <w:name w:val="4FEAE526D6A647798DE740D51FD9D4CE"/>
    <w:rsid w:val="00CC30E8"/>
  </w:style>
  <w:style w:customStyle="1" w:styleId="74E470349BDD4896BF2AAE27C12BD389" w:type="paragraph">
    <w:name w:val="74E470349BDD4896BF2AAE27C12BD389"/>
    <w:rsid w:val="00CC30E8"/>
  </w:style>
  <w:style w:customStyle="1" w:styleId="D8598D8E39934F2F9D3C0F161E10BDDE" w:type="paragraph">
    <w:name w:val="D8598D8E39934F2F9D3C0F161E10BDDE"/>
    <w:rsid w:val="00CC30E8"/>
  </w:style>
  <w:style w:customStyle="1" w:styleId="E125E3F195BC47C8A2DD865220A1274B" w:type="paragraph">
    <w:name w:val="E125E3F195BC47C8A2DD865220A1274B"/>
    <w:rsid w:val="00CC30E8"/>
  </w:style>
  <w:style w:customStyle="1" w:styleId="37F471B92CAF44249D2B289B34A0F4A9" w:type="paragraph">
    <w:name w:val="37F471B92CAF44249D2B289B34A0F4A9"/>
    <w:rsid w:val="00CC30E8"/>
  </w:style>
  <w:style w:customStyle="1" w:styleId="8014FAB7B63B48B49F3CB5C3E80FC3A8" w:type="paragraph">
    <w:name w:val="8014FAB7B63B48B49F3CB5C3E80FC3A8"/>
    <w:rsid w:val="00525F84"/>
  </w:style>
  <w:style w:customStyle="1" w:styleId="51D775C90BC843A69EBB6205D1A321CD" w:type="paragraph">
    <w:name w:val="51D775C90BC843A69EBB6205D1A321CD"/>
    <w:rsid w:val="00525F84"/>
  </w:style>
  <w:style w:customStyle="1" w:styleId="7B481B7B44454048A4F66F8D6F4FB73F" w:type="paragraph">
    <w:name w:val="7B481B7B44454048A4F66F8D6F4FB73F"/>
    <w:rsid w:val="00525F84"/>
  </w:style>
  <w:style w:customStyle="1" w:styleId="79766E07B12C400E9C2BC23B544C5DC9" w:type="paragraph">
    <w:name w:val="79766E07B12C400E9C2BC23B544C5DC9"/>
    <w:rsid w:val="00525F84"/>
  </w:style>
  <w:style w:customStyle="1" w:styleId="DC5D01E9546042A9B27F15996118537E" w:type="paragraph">
    <w:name w:val="DC5D01E9546042A9B27F15996118537E"/>
    <w:rsid w:val="00525F84"/>
  </w:style>
  <w:style w:customStyle="1" w:styleId="B772400BEDC44431B1DE5EC47A467D4E" w:type="paragraph">
    <w:name w:val="B772400BEDC44431B1DE5EC47A467D4E"/>
    <w:rsid w:val="00525F84"/>
  </w:style>
  <w:style w:customStyle="1" w:styleId="1A25E844E67A4AA9848AE9AFE33435E5" w:type="paragraph">
    <w:name w:val="1A25E844E67A4AA9848AE9AFE33435E5"/>
    <w:rsid w:val="00525F84"/>
  </w:style>
  <w:style w:customStyle="1" w:styleId="92FBD43875D44AA1B2FE53FD26059478" w:type="paragraph">
    <w:name w:val="92FBD43875D44AA1B2FE53FD26059478"/>
    <w:rsid w:val="00525F84"/>
  </w:style>
  <w:style w:customStyle="1" w:styleId="942C10044F2140639A74D1572E4B982C" w:type="paragraph">
    <w:name w:val="942C10044F2140639A74D1572E4B982C"/>
    <w:rsid w:val="00525F84"/>
  </w:style>
  <w:style w:customStyle="1" w:styleId="B430E5E9AA4749C4A1362BC8EDF2A797" w:type="paragraph">
    <w:name w:val="B430E5E9AA4749C4A1362BC8EDF2A797"/>
    <w:rsid w:val="00525F84"/>
  </w:style>
  <w:style w:customStyle="1" w:styleId="F3EA7E267D7440A5BA1B7789A0D73331" w:type="paragraph">
    <w:name w:val="F3EA7E267D7440A5BA1B7789A0D73331"/>
    <w:rsid w:val="00525F84"/>
  </w:style>
  <w:style w:customStyle="1" w:styleId="E5DA5C2CF0EC4ED0B4A8F537813436E6" w:type="paragraph">
    <w:name w:val="E5DA5C2CF0EC4ED0B4A8F537813436E6"/>
    <w:rsid w:val="00525F84"/>
  </w:style>
  <w:style w:customStyle="1" w:styleId="D3CE64077EEE49EA8D2A8669CB4FA428" w:type="paragraph">
    <w:name w:val="D3CE64077EEE49EA8D2A8669CB4FA428"/>
    <w:rsid w:val="00525F84"/>
  </w:style>
  <w:style w:customStyle="1" w:styleId="E704CE92FA25441A93D776B78F10AE68" w:type="paragraph">
    <w:name w:val="E704CE92FA25441A93D776B78F10AE68"/>
    <w:rsid w:val="00AB0B20"/>
  </w:style>
  <w:style w:customStyle="1" w:styleId="9BBDB486544D4C69A4F434333BFFB963" w:type="paragraph">
    <w:name w:val="9BBDB486544D4C69A4F434333BFFB963"/>
    <w:rsid w:val="00AB0B20"/>
  </w:style>
  <w:style w:customStyle="1" w:styleId="B5F1D8BC1A0F48B4BEC055D024992A5B" w:type="paragraph">
    <w:name w:val="B5F1D8BC1A0F48B4BEC055D024992A5B"/>
    <w:rsid w:val="00AB0B20"/>
  </w:style>
  <w:style w:customStyle="1" w:styleId="7A68C1F430684FEABCE657453681B421" w:type="paragraph">
    <w:name w:val="7A68C1F430684FEABCE657453681B421"/>
    <w:rsid w:val="00AB0B20"/>
  </w:style>
  <w:style w:customStyle="1" w:styleId="ED38C8B4DA064255910CA86E0AFC14CF" w:type="paragraph">
    <w:name w:val="ED38C8B4DA064255910CA86E0AFC14CF"/>
    <w:rsid w:val="00AB0B20"/>
  </w:style>
  <w:style w:customStyle="1" w:styleId="E0F5829E40E24E26B0A5D89002BAA50D" w:type="paragraph">
    <w:name w:val="E0F5829E40E24E26B0A5D89002BAA50D"/>
    <w:rsid w:val="00AB0B20"/>
  </w:style>
  <w:style w:customStyle="1" w:styleId="218F0D9664184605BD3C0190950DFA35" w:type="paragraph">
    <w:name w:val="218F0D9664184605BD3C0190950DFA35"/>
    <w:rsid w:val="00AB0B20"/>
  </w:style>
  <w:style w:customStyle="1" w:styleId="0EAEE48A4D93447CA57EAE668D09ACC4" w:type="paragraph">
    <w:name w:val="0EAEE48A4D93447CA57EAE668D09ACC4"/>
    <w:rsid w:val="00AB0B20"/>
  </w:style>
  <w:style w:customStyle="1" w:styleId="B0E4208DE33D479CBD0461352C018CAF" w:type="paragraph">
    <w:name w:val="B0E4208DE33D479CBD0461352C018CAF"/>
    <w:rsid w:val="00AB0B20"/>
  </w:style>
  <w:style w:customStyle="1" w:styleId="CC23A13E492A4623B6D666E6D00D5A9D" w:type="paragraph">
    <w:name w:val="CC23A13E492A4623B6D666E6D00D5A9D"/>
    <w:rsid w:val="00AB0B20"/>
  </w:style>
  <w:style w:customStyle="1" w:styleId="0707D2C5E74E4EE9AB38EF4CE80414C7" w:type="paragraph">
    <w:name w:val="0707D2C5E74E4EE9AB38EF4CE80414C7"/>
    <w:rsid w:val="00AB0B20"/>
  </w:style>
  <w:style w:customStyle="1" w:styleId="B243BB0AB09844AD860FA446C8CEBF2C" w:type="paragraph">
    <w:name w:val="B243BB0AB09844AD860FA446C8CEBF2C"/>
    <w:rsid w:val="00141482"/>
  </w:style>
  <w:style w:customStyle="1" w:styleId="F4D92D9C58C2454A85E327BCDF05D64F" w:type="paragraph">
    <w:name w:val="F4D92D9C58C2454A85E327BCDF05D64F"/>
    <w:rsid w:val="00141482"/>
  </w:style>
  <w:style w:customStyle="1" w:styleId="B505D32E388440F0B25B9BBFC54D303A" w:type="paragraph">
    <w:name w:val="B505D32E388440F0B25B9BBFC54D303A"/>
    <w:rsid w:val="00141482"/>
  </w:style>
  <w:style w:customStyle="1" w:styleId="0184E7A42256475882BA9D22570AEDA7" w:type="paragraph">
    <w:name w:val="0184E7A42256475882BA9D22570AEDA7"/>
    <w:rsid w:val="00141482"/>
  </w:style>
  <w:style w:customStyle="1" w:styleId="5380185C7E644C57BD94D19DAF836348" w:type="paragraph">
    <w:name w:val="5380185C7E644C57BD94D19DAF836348"/>
    <w:rsid w:val="00141482"/>
  </w:style>
  <w:style w:customStyle="1" w:styleId="4D5815CFF0D74A1A88CEFA6D2452F0BC" w:type="paragraph">
    <w:name w:val="4D5815CFF0D74A1A88CEFA6D2452F0BC"/>
    <w:rsid w:val="00141482"/>
  </w:style>
  <w:style w:customStyle="1" w:styleId="4F5D427251CA40E5BF09FC31F84BCBD7" w:type="paragraph">
    <w:name w:val="4F5D427251CA40E5BF09FC31F84BCBD7"/>
    <w:rsid w:val="00141482"/>
  </w:style>
  <w:style w:customStyle="1" w:styleId="D0922E7C7AB442A9A271B8785468D48B" w:type="paragraph">
    <w:name w:val="D0922E7C7AB442A9A271B8785468D48B"/>
    <w:rsid w:val="00141482"/>
  </w:style>
  <w:style w:customStyle="1" w:styleId="198D5FB4F10C4010A405BC4566C35E66" w:type="paragraph">
    <w:name w:val="198D5FB4F10C4010A405BC4566C35E66"/>
    <w:rsid w:val="00141482"/>
  </w:style>
  <w:style w:customStyle="1" w:styleId="3D050593A6A54F8D8571D438EDF03AB0" w:type="paragraph">
    <w:name w:val="3D050593A6A54F8D8571D438EDF03AB0"/>
    <w:rsid w:val="00141482"/>
  </w:style>
  <w:style w:customStyle="1" w:styleId="B0E5093EA3814C39941043F4EB8E5C11" w:type="paragraph">
    <w:name w:val="B0E5093EA3814C39941043F4EB8E5C11"/>
    <w:rsid w:val="00141482"/>
  </w:style>
  <w:style w:customStyle="1" w:styleId="858FAF62102046B0AEC4A20085457D9F" w:type="paragraph">
    <w:name w:val="858FAF62102046B0AEC4A20085457D9F"/>
    <w:rsid w:val="00141482"/>
  </w:style>
  <w:style w:customStyle="1" w:styleId="D5F90F3479AE405A8916E09C3F8E25E6" w:type="paragraph">
    <w:name w:val="D5F90F3479AE405A8916E09C3F8E25E6"/>
    <w:rsid w:val="009C203C"/>
  </w:style>
  <w:style w:customStyle="1" w:styleId="C17BAF86EC424636A9FD6E93FB877293" w:type="paragraph">
    <w:name w:val="C17BAF86EC424636A9FD6E93FB877293"/>
    <w:rsid w:val="009C203C"/>
  </w:style>
  <w:style w:customStyle="1" w:styleId="DC8023B1D9674AF0812B57365E68B381" w:type="paragraph">
    <w:name w:val="DC8023B1D9674AF0812B57365E68B381"/>
    <w:rsid w:val="009C203C"/>
  </w:style>
  <w:style w:customStyle="1" w:styleId="34FA5B34579E495696A82B2461F7BFEA" w:type="paragraph">
    <w:name w:val="34FA5B34579E495696A82B2461F7BFEA"/>
    <w:rsid w:val="009C203C"/>
  </w:style>
  <w:style w:customStyle="1" w:styleId="30252623EB194DA487F4CF8D5906EA2B" w:type="paragraph">
    <w:name w:val="30252623EB194DA487F4CF8D5906EA2B"/>
    <w:rsid w:val="009C203C"/>
  </w:style>
  <w:style w:customStyle="1" w:styleId="23DBC9482F404311BD37F5C9DF1330CF" w:type="paragraph">
    <w:name w:val="23DBC9482F404311BD37F5C9DF1330CF"/>
    <w:rsid w:val="009C203C"/>
  </w:style>
  <w:style w:customStyle="1" w:styleId="2590D24D635B4A459AD90BB8FC8CB3C0" w:type="paragraph">
    <w:name w:val="2590D24D635B4A459AD90BB8FC8CB3C0"/>
    <w:rsid w:val="009C203C"/>
  </w:style>
  <w:style w:customStyle="1" w:styleId="5AC97993D4DA4BD4857E82E2891E4E7C" w:type="paragraph">
    <w:name w:val="5AC97993D4DA4BD4857E82E2891E4E7C"/>
    <w:rsid w:val="009C203C"/>
  </w:style>
  <w:style w:customStyle="1" w:styleId="C7AE5DCC06BE48ADA511012C4B523710" w:type="paragraph">
    <w:name w:val="C7AE5DCC06BE48ADA511012C4B523710"/>
    <w:rsid w:val="009C203C"/>
  </w:style>
  <w:style w:customStyle="1" w:styleId="76E38E80349F46DB90512EA063C17FED" w:type="paragraph">
    <w:name w:val="76E38E80349F46DB90512EA063C17FED"/>
    <w:rsid w:val="009C203C"/>
  </w:style>
  <w:style w:customStyle="1" w:styleId="BFB09AD8742A46EDB70937E93CD29BAF" w:type="paragraph">
    <w:name w:val="BFB09AD8742A46EDB70937E93CD29BAF"/>
    <w:rsid w:val="009C203C"/>
  </w:style>
  <w:style w:customStyle="1" w:styleId="0D757D9A0C3C45CCB443D83776924CCD" w:type="paragraph">
    <w:name w:val="0D757D9A0C3C45CCB443D83776924CCD"/>
    <w:rsid w:val="009C203C"/>
  </w:style>
  <w:style w:customStyle="1" w:styleId="E8EFCC59B9844F22BE0EDF0B5888586D" w:type="paragraph">
    <w:name w:val="E8EFCC59B9844F22BE0EDF0B5888586D"/>
    <w:rsid w:val="00F963D5"/>
  </w:style>
  <w:style w:customStyle="1" w:styleId="A27C50C246664D11A01E17A0B966B04D" w:type="paragraph">
    <w:name w:val="A27C50C246664D11A01E17A0B966B04D"/>
    <w:rsid w:val="00F963D5"/>
  </w:style>
  <w:style w:customStyle="1" w:styleId="53A09AF1445B4A29876A50B686B310CB" w:type="paragraph">
    <w:name w:val="53A09AF1445B4A29876A50B686B310CB"/>
    <w:rsid w:val="00F963D5"/>
  </w:style>
  <w:style w:customStyle="1" w:styleId="16C6A5F35C8444FDA9A92E46940C3252" w:type="paragraph">
    <w:name w:val="16C6A5F35C8444FDA9A92E46940C3252"/>
    <w:rsid w:val="00F963D5"/>
  </w:style>
  <w:style w:customStyle="1" w:styleId="45D08B5B84BF47C8B7BCBAAC92515FE7" w:type="paragraph">
    <w:name w:val="45D08B5B84BF47C8B7BCBAAC92515FE7"/>
    <w:rsid w:val="00F963D5"/>
  </w:style>
  <w:style w:customStyle="1" w:styleId="DD486F99070F4BCBAC5EB2E41C6D1D9D" w:type="paragraph">
    <w:name w:val="DD486F99070F4BCBAC5EB2E41C6D1D9D"/>
    <w:rsid w:val="00F963D5"/>
  </w:style>
  <w:style w:customStyle="1" w:styleId="DB6DE910F46448F68C841298B4B7975E" w:type="paragraph">
    <w:name w:val="DB6DE910F46448F68C841298B4B7975E"/>
    <w:rsid w:val="00F963D5"/>
  </w:style>
  <w:style w:customStyle="1" w:styleId="8CBD48A3D43F4725BFA3644784EFCFB9" w:type="paragraph">
    <w:name w:val="8CBD48A3D43F4725BFA3644784EFCFB9"/>
    <w:rsid w:val="00F963D5"/>
  </w:style>
  <w:style w:customStyle="1" w:styleId="F86ACD1AB65C41AF96D95354B064E03E" w:type="paragraph">
    <w:name w:val="F86ACD1AB65C41AF96D95354B064E03E"/>
    <w:rsid w:val="00F963D5"/>
  </w:style>
  <w:style w:customStyle="1" w:styleId="D3C47FF01E8F4A67A7844AD4CE6F9C3E" w:type="paragraph">
    <w:name w:val="D3C47FF01E8F4A67A7844AD4CE6F9C3E"/>
    <w:rsid w:val="00F963D5"/>
  </w:style>
  <w:style w:customStyle="1" w:styleId="9989B93DF4E14A3481AFDD23FD25DFD7" w:type="paragraph">
    <w:name w:val="9989B93DF4E14A3481AFDD23FD25DFD7"/>
    <w:rsid w:val="00F963D5"/>
  </w:style>
  <w:style w:customStyle="1" w:styleId="856563A355BF4E3780E09133CE8DB5EA" w:type="paragraph">
    <w:name w:val="856563A355BF4E3780E09133CE8DB5EA"/>
    <w:rsid w:val="00F963D5"/>
  </w:style>
  <w:style w:customStyle="1" w:styleId="3BE7B78B33AB47D59D0FADA08EF8CE08" w:type="paragraph">
    <w:name w:val="3BE7B78B33AB47D59D0FADA08EF8CE08"/>
    <w:rsid w:val="00F963D5"/>
  </w:style>
  <w:style w:customStyle="1" w:styleId="52709220A7F340FABB76BFD470F88CF7" w:type="paragraph">
    <w:name w:val="52709220A7F340FABB76BFD470F88CF7"/>
    <w:rsid w:val="00F963D5"/>
  </w:style>
  <w:style w:customStyle="1" w:styleId="8603F2BC0FF047E8B5AAF2D91B3D78CB" w:type="paragraph">
    <w:name w:val="8603F2BC0FF047E8B5AAF2D91B3D78CB"/>
    <w:rsid w:val="005132FB"/>
  </w:style>
  <w:style w:customStyle="1" w:styleId="53E6078FCEEB4D6E9E58B7A6F68EE818" w:type="paragraph">
    <w:name w:val="53E6078FCEEB4D6E9E58B7A6F68EE818"/>
    <w:rsid w:val="005132FB"/>
  </w:style>
  <w:style w:customStyle="1" w:styleId="18884F9511F248639654DD27190631FD" w:type="paragraph">
    <w:name w:val="18884F9511F248639654DD27190631FD"/>
    <w:rsid w:val="005132FB"/>
  </w:style>
  <w:style w:customStyle="1" w:styleId="9B0D6B024C194751887438435CF21B10" w:type="paragraph">
    <w:name w:val="9B0D6B024C194751887438435CF21B10"/>
    <w:rsid w:val="005132FB"/>
  </w:style>
  <w:style w:customStyle="1" w:styleId="78EABE108653427A96DDAFE235A108FE" w:type="paragraph">
    <w:name w:val="78EABE108653427A96DDAFE235A108FE"/>
    <w:rsid w:val="005132FB"/>
  </w:style>
  <w:style w:customStyle="1" w:styleId="55683F507B9C46B88AEDD238A84E4673" w:type="paragraph">
    <w:name w:val="55683F507B9C46B88AEDD238A84E4673"/>
    <w:rsid w:val="005132FB"/>
  </w:style>
  <w:style w:customStyle="1" w:styleId="1A95AA3871604DB9A87577BC7D398763" w:type="paragraph">
    <w:name w:val="1A95AA3871604DB9A87577BC7D398763"/>
    <w:rsid w:val="005132FB"/>
  </w:style>
  <w:style w:customStyle="1" w:styleId="A2668BA69882471E8B1B9BA84BB01CBE" w:type="paragraph">
    <w:name w:val="A2668BA69882471E8B1B9BA84BB01CBE"/>
    <w:rsid w:val="005132FB"/>
  </w:style>
  <w:style w:customStyle="1" w:styleId="EB1F1D87CE894E0BB195162DD092E30D" w:type="paragraph">
    <w:name w:val="EB1F1D87CE894E0BB195162DD092E30D"/>
    <w:rsid w:val="005132FB"/>
  </w:style>
  <w:style w:customStyle="1" w:styleId="45C147AD612A45FDBBC4B24189DB6343" w:type="paragraph">
    <w:name w:val="45C147AD612A45FDBBC4B24189DB6343"/>
    <w:rsid w:val="005132FB"/>
  </w:style>
  <w:style w:customStyle="1" w:styleId="001EB54502A042C9BC11E593CCE215A0" w:type="paragraph">
    <w:name w:val="001EB54502A042C9BC11E593CCE215A0"/>
    <w:rsid w:val="005132FB"/>
  </w:style>
  <w:style w:customStyle="1" w:styleId="4FDE07F0766641A38E7C17CA12C24892" w:type="paragraph">
    <w:name w:val="4FDE07F0766641A38E7C17CA12C24892"/>
    <w:rsid w:val="00B03F05"/>
  </w:style>
  <w:style w:customStyle="1" w:styleId="9219DCBFA3724718AB5A177CA8BDE05E" w:type="paragraph">
    <w:name w:val="9219DCBFA3724718AB5A177CA8BDE05E"/>
    <w:rsid w:val="00B03F05"/>
  </w:style>
  <w:style w:customStyle="1" w:styleId="7B1FBED8F6E842AE8D17365571EBD0C3" w:type="paragraph">
    <w:name w:val="7B1FBED8F6E842AE8D17365571EBD0C3"/>
    <w:rsid w:val="00B03F05"/>
  </w:style>
  <w:style w:customStyle="1" w:styleId="C8F4FC8C457946D398553BFC4880DD04" w:type="paragraph">
    <w:name w:val="C8F4FC8C457946D398553BFC4880DD04"/>
    <w:rsid w:val="00B03F05"/>
  </w:style>
  <w:style w:customStyle="1" w:styleId="A2679CF29FDC411789116C6164FD8882" w:type="paragraph">
    <w:name w:val="A2679CF29FDC411789116C6164FD8882"/>
    <w:rsid w:val="00B03F05"/>
  </w:style>
  <w:style w:customStyle="1" w:styleId="EEBE39A165244A42A2022C9C2BCDFC22" w:type="paragraph">
    <w:name w:val="EEBE39A165244A42A2022C9C2BCDFC22"/>
    <w:rsid w:val="00B03F05"/>
  </w:style>
  <w:style w:customStyle="1" w:styleId="F72CA0DAE9584995BB1E003073C75862" w:type="paragraph">
    <w:name w:val="F72CA0DAE9584995BB1E003073C75862"/>
    <w:rsid w:val="00B03F05"/>
  </w:style>
  <w:style w:customStyle="1" w:styleId="83D63492A2EA4A0C98F460CA752482F6" w:type="paragraph">
    <w:name w:val="83D63492A2EA4A0C98F460CA752482F6"/>
    <w:rsid w:val="00B03F05"/>
  </w:style>
  <w:style w:customStyle="1" w:styleId="1DF3EA6EC99D4CEC8C951A5F5EC63DCC" w:type="paragraph">
    <w:name w:val="1DF3EA6EC99D4CEC8C951A5F5EC63DCC"/>
    <w:rsid w:val="00B03F05"/>
  </w:style>
  <w:style w:customStyle="1" w:styleId="F2C7A911A9E44E5DBE230FF6084A0570" w:type="paragraph">
    <w:name w:val="F2C7A911A9E44E5DBE230FF6084A0570"/>
    <w:rsid w:val="00B03F05"/>
  </w:style>
  <w:style w:customStyle="1" w:styleId="74B7E0610FC649C8B2AB0A454A611A9B" w:type="paragraph">
    <w:name w:val="74B7E0610FC649C8B2AB0A454A611A9B"/>
    <w:rsid w:val="00B03F05"/>
  </w:style>
  <w:style w:customStyle="1" w:styleId="0A3F8792058448DA97993DF9F47F3403" w:type="paragraph">
    <w:name w:val="0A3F8792058448DA97993DF9F47F3403"/>
    <w:rsid w:val="0041451F"/>
  </w:style>
  <w:style w:customStyle="1" w:styleId="B7679A8B3CE04198A7B66BC28D2E13FA" w:type="paragraph">
    <w:name w:val="B7679A8B3CE04198A7B66BC28D2E13FA"/>
    <w:rsid w:val="0041451F"/>
  </w:style>
  <w:style w:customStyle="1" w:styleId="6E61072815FB4BAF8456686AA856DCC1" w:type="paragraph">
    <w:name w:val="6E61072815FB4BAF8456686AA856DCC1"/>
    <w:rsid w:val="0041451F"/>
  </w:style>
  <w:style w:customStyle="1" w:styleId="AF2CEB7BC8AC4CB5847DE082A167D9F0" w:type="paragraph">
    <w:name w:val="AF2CEB7BC8AC4CB5847DE082A167D9F0"/>
    <w:rsid w:val="0041451F"/>
  </w:style>
  <w:style w:customStyle="1" w:styleId="1B6134A655E045C5B7D0A45D3280179F" w:type="paragraph">
    <w:name w:val="1B6134A655E045C5B7D0A45D3280179F"/>
    <w:rsid w:val="0041451F"/>
  </w:style>
  <w:style w:customStyle="1" w:styleId="F0AFE3D63DE846C9BFF31447EF54F599" w:type="paragraph">
    <w:name w:val="F0AFE3D63DE846C9BFF31447EF54F599"/>
    <w:rsid w:val="0041451F"/>
  </w:style>
  <w:style w:customStyle="1" w:styleId="66B51939350E4735B79D3B87531EC892" w:type="paragraph">
    <w:name w:val="66B51939350E4735B79D3B87531EC892"/>
    <w:rsid w:val="0041451F"/>
  </w:style>
  <w:style w:customStyle="1" w:styleId="95A1A655B1604E569DC45696FF35750D" w:type="paragraph">
    <w:name w:val="95A1A655B1604E569DC45696FF35750D"/>
    <w:rsid w:val="0041451F"/>
  </w:style>
  <w:style w:customStyle="1" w:styleId="EBE1BDE54FFE44718848060E50B636C0" w:type="paragraph">
    <w:name w:val="EBE1BDE54FFE44718848060E50B636C0"/>
    <w:rsid w:val="0041451F"/>
  </w:style>
  <w:style w:customStyle="1" w:styleId="5A9C00AD444B44E48EA532E28AC45FB3" w:type="paragraph">
    <w:name w:val="5A9C00AD444B44E48EA532E28AC45FB3"/>
    <w:rsid w:val="0041451F"/>
  </w:style>
  <w:style w:customStyle="1" w:styleId="CEAA40BE10E3444EBE5B0B71C002CD49" w:type="paragraph">
    <w:name w:val="CEAA40BE10E3444EBE5B0B71C002CD49"/>
    <w:rsid w:val="0041451F"/>
  </w:style>
  <w:style w:customStyle="1" w:styleId="E690E4D180CC4619B4B2209832E14E8A" w:type="paragraph">
    <w:name w:val="E690E4D180CC4619B4B2209832E14E8A"/>
    <w:rsid w:val="0041451F"/>
  </w:style>
  <w:style w:customStyle="1" w:styleId="4DDB9B1144064195A5E7B3BEE730FA8A" w:type="paragraph">
    <w:name w:val="4DDB9B1144064195A5E7B3BEE730FA8A"/>
    <w:rsid w:val="0041451F"/>
  </w:style>
  <w:style w:customStyle="1" w:styleId="5246D636E9F64377A0ED8A3ADE7FC9B4" w:type="paragraph">
    <w:name w:val="5246D636E9F64377A0ED8A3ADE7FC9B4"/>
    <w:rsid w:val="0041451F"/>
  </w:style>
  <w:style w:customStyle="1" w:styleId="0A0FE7FDC3C24C7AA919821B7F5EB22C" w:type="paragraph">
    <w:name w:val="0A0FE7FDC3C24C7AA919821B7F5EB22C"/>
    <w:rsid w:val="00F455CA"/>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lipnja 2018.</izvorni_sadrzaj>
    <derivirana_varijabla naziv="DomainObject.DatumDonosenjaOdluke_1">7.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Pž-3465/2018-2</izvorni_sadrzaj>
    <derivirana_varijabla naziv="DomainObject.Oznaka_1">Pž-3465/2018-2</derivirana_varijabla>
  </DomainObject.Oznaka>
  <DomainObject.DonositeljOdluke.Ime>
    <izvorni_sadrzaj>Raoul</izvorni_sadrzaj>
    <derivirana_varijabla naziv="DomainObject.DonositeljOdluke.Ime_1">Raoul</derivirana_varijabla>
  </DomainObject.DonositeljOdluke.Ime>
  <DomainObject.DonositeljOdluke.Prezime>
    <izvorni_sadrzaj>Dubravec</izvorni_sadrzaj>
    <derivirana_varijabla naziv="DomainObject.DonositeljOdluke.Prezime_1">Dubravec</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3465</izvorni_sadrzaj>
    <derivirana_varijabla naziv="DomainObject.Predmet.Broj_1">3465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svibnja 2018.</izvorni_sadrzaj>
    <derivirana_varijabla naziv="DomainObject.Predmet.DatumOsnivanja_1">29.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13. lipnja 2018.</izvorni_sadrzaj>
    <derivirana_varijabla naziv="DomainObject.Predmet.DatumRjesavanja_1">13. lipnja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Pž-3465/2018</izvorni_sadrzaj>
    <derivirana_varijabla naziv="DomainObject.Predmet.OznakaBroj_1">Pž-3465/2018</derivirana_varijabla>
  </DomainObject.Predmet.OznakaBroj>
  <DomainObject.Predmet.OznakaBrojOptuznogAkta>
    <izvorni_sadrzaj/>
    <derivirana_varijabla naziv="DomainObject.Predmet.OznakaBrojOptuznogAkta_1"/>
  </DomainObject.Predmet.OznakaBrojOptuznogAkta>
  <DomainObject.Predmet.PredmetRijesio.Ime>
    <izvorni_sadrzaj>Raoul</izvorni_sadrzaj>
    <derivirana_varijabla naziv="DomainObject.Predmet.PredmetRijesio.Ime_1">Raoul</derivirana_varijabla>
  </DomainObject.Predmet.PredmetRijesio.Ime>
  <DomainObject.Predmet.PredmetRijesio.Oib>
    <izvorni_sadrzaj/>
    <derivirana_varijabla naziv="DomainObject.Predmet.PredmetRijesio.Oib_1"/>
  </DomainObject.Predmet.PredmetRijesio.Oib>
  <DomainObject.Predmet.PredmetRijesio.Prezime>
    <izvorni_sadrzaj>Dubravec</izvorni_sadrzaj>
    <derivirana_varijabla naziv="DomainObject.Predmet.PredmetRijesio.Prezime_1">Dubravec</derivirana_varijabla>
  </DomainObject.Predmet.PredmetRijesio.Prezime>
  <DomainObject.Predmet.PrimjedbaSuca>
    <izvorni_sadrzaj>roč. na I. stupnju: 29.8.18.; PRILOG U OTPREMI KOD STJEPANA</izvorni_sadrzaj>
    <derivirana_varijabla naziv="DomainObject.Predmet.PrimjedbaSuca_1">roč. na I. stupnju: 29.8.18.; PRILOG U OTPREMI KOD STJEPANA</derivirana_varijabla>
  </DomainObject.Predmet.PrimjedbaSuca>
  <DomainObject.Predmet.PrimjedbaUpisnicara>
    <izvorni_sadrzaj/>
    <derivirana_varijabla naziv="DomainObject.Predmet.PrimjedbaUpisnicara_1"/>
  </DomainObject.Predmet.PrimjedbaUpisnicara>
  <DomainObject.Predmet.ProtustrankaFormated>
    <izvorni_sadrzaj>  BRA-MA kreditna unija u likvidaciji</izvorni_sadrzaj>
    <derivirana_varijabla naziv="DomainObject.Predmet.ProtustrankaFormated_1">  BRA-MA kreditna unija u likvidaciji</derivirana_varijabla>
  </DomainObject.Predmet.ProtustrankaFormated>
  <DomainObject.Predmet.ProtustrankaFormatedOIB>
    <izvorni_sadrzaj>  BRA-MA kreditna unija u likvidaciji, OIB 96497966580</izvorni_sadrzaj>
    <derivirana_varijabla naziv="DomainObject.Predmet.ProtustrankaFormatedOIB_1">  BRA-MA kreditna unija u likvidaciji, OIB 96497966580</derivirana_varijabla>
  </DomainObject.Predmet.ProtustrankaFormatedOIB>
  <DomainObject.Predmet.ProtustrankaFormatedWithAdress>
    <izvorni_sadrzaj> BRA-MA kreditna unija u likvidaciji, Put Firula 53, 21000 Split</izvorni_sadrzaj>
    <derivirana_varijabla naziv="DomainObject.Predmet.ProtustrankaFormatedWithAdress_1"> BRA-MA kreditna unija u likvidaciji, Put Firula 53, 21000 Split</derivirana_varijabla>
  </DomainObject.Predmet.ProtustrankaFormatedWithAdress>
  <DomainObject.Predmet.ProtustrankaFormatedWithAdressOIB>
    <izvorni_sadrzaj> BRA-MA kreditna unija u likvidaciji, OIB 96497966580, Put Firula 53, 21000 Split</izvorni_sadrzaj>
    <derivirana_varijabla naziv="DomainObject.Predmet.ProtustrankaFormatedWithAdressOIB_1"> BRA-MA kreditna unija u likvidaciji, OIB 96497966580, Put Firula 53, 21000 Split</derivirana_varijabla>
  </DomainObject.Predmet.ProtustrankaFormatedWithAdressOIB>
  <DomainObject.Predmet.ProtustrankaWithAdress>
    <izvorni_sadrzaj>BRA-MA kreditna unija u likvidaciji Put Firula 53, 21000 Split</izvorni_sadrzaj>
    <derivirana_varijabla naziv="DomainObject.Predmet.ProtustrankaWithAdress_1">BRA-MA kreditna unija u likvidaciji Put Firula 53, 21000 Split</derivirana_varijabla>
  </DomainObject.Predmet.ProtustrankaWithAdress>
  <DomainObject.Predmet.ProtustrankaWithAdressOIB>
    <izvorni_sadrzaj>BRA-MA kreditna unija u likvidaciji, OIB 96497966580, Put Firula 53, 21000 Split</izvorni_sadrzaj>
    <derivirana_varijabla naziv="DomainObject.Predmet.ProtustrankaWithAdressOIB_1">BRA-MA kreditna unija u likvidaciji, OIB 96497966580, Put Firula 53, 21000 Split</derivirana_varijabla>
  </DomainObject.Predmet.ProtustrankaWithAdressOIB>
  <DomainObject.Predmet.ProtustrankaNazivFormated>
    <izvorni_sadrzaj>BRA-MA kreditna unija u likvidaciji</izvorni_sadrzaj>
    <derivirana_varijabla naziv="DomainObject.Predmet.ProtustrankaNazivFormated_1">BRA-MA kreditna unija u likvidaciji</derivirana_varijabla>
    <derivirana_varijabla naziv="Padez">BRA-MA kreditna unija u likvidaciji</derivirana_varijabla>
  </DomainObject.Predmet.ProtustrankaNazivFormated>
  <DomainObject.Predmet.ProtustrankaNazivFormatedOIB>
    <izvorni_sadrzaj>BRA-MA kreditna unija u likvidaciji, OIB 96497966580</izvorni_sadrzaj>
    <derivirana_varijabla naziv="DomainObject.Predmet.ProtustrankaNazivFormatedOIB_1">BRA-MA kreditna unija u likvidaciji, OIB 96497966580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52 - Dubravec</izvorni_sadrzaj>
    <derivirana_varijabla naziv="DomainObject.Predmet.Referada.Naziv_1">Ref. 52 - Dubravec</derivirana_varijabla>
  </DomainObject.Predmet.Referada.Naziv>
  <DomainObject.Predmet.Referada.Oznaka>
    <izvorni_sadrzaj>52</izvorni_sadrzaj>
    <derivirana_varijabla naziv="DomainObject.Predmet.Referada.Oznaka_1">52</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Raoul Dubravec</izvorni_sadrzaj>
    <derivirana_varijabla naziv="DomainObject.Predmet.Referada.Sudac_1">Raoul Dubravec</derivirana_varijabla>
    <derivirana_varijabla naziv="Dativ">Raoul Dubravec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Vinko Alujević; Marija Bebić; Nikolina Brzica; Anka Džepina; Branko Džepina; Mirjana Džepina; Zorka Jukić; Ivona Madunić; Leonardo Madunić; Miroslav Madunić; Vedran Madunić; Ana Mužinić; Ruža Pelivan; Miroslav Primažić; Rino Rupnik; Šimun Silić; Pavao Šimić; Nediljka Sučić; Vladimir Topić; Željka Ugarković; Marija Vukoja</izvorni_sadrzaj>
    <derivirana_varijabla naziv="DomainObject.Predmet.StrankaFormated_1">  Vinko Alujević; Marija Bebić; Nikolina Brzica; Anka Džepina; Branko Džepina; Mirjana Džepina; Zorka Jukić; Ivona Madunić; Leonardo Madunić; Miroslav Madunić; Vedran Madunić; Ana Mužinić; Ruža Pelivan; Miroslav Primažić; Rino Rupnik; Šimun Silić; Pavao Šimić; Nediljka Sučić; Vladimir Topić; Željka Ugarković; Marija Vukoja</derivirana_varijabla>
  </DomainObject.Predmet.StrankaFormated>
  <DomainObject.Predmet.StrankaFormatedOIB>
    <izvorni_sadrzaj>  Vinko Alujević, OIB 28663717258; Marija Bebić, OIB 85364663014; Nikolina Brzica, OIB 26523705886; Anka Džepina, OIB 61337535312; Branko Džepina, OIB 85734226799; Mirjana Džepina, OIB 90707299253; Zorka Jukić, OIB 57399473100; Ivona Madunić, OIB 97950314753; Leonardo Madunić, OIB 53493334554; Miroslav Madunić, OIB 07354568849; Vedran Madunić, OIB 82254840459; Ana Mužinić, OIB 97709191686; Ruža Pelivan, OIB 54733531583; Miroslav Primažić, OIB 89026435367; Rino Rupnik, OIB 24002887864; Šimun Silić, OIB 07957299810; Pavao Šimić, OIB 17670011243; Nediljka Sučić, OIB 75846820951; Vladimir Topić, OIB 31765430900; Željka Ugarković, OIB 72870316151; Marija Vukoja, OIB 95575564110</izvorni_sadrzaj>
    <derivirana_varijabla naziv="DomainObject.Predmet.StrankaFormatedOIB_1">  Vinko Alujević, OIB 28663717258; Marija Bebić, OIB 85364663014; Nikolina Brzica, OIB 26523705886; Anka Džepina, OIB 61337535312; Branko Džepina, OIB 85734226799; Mirjana Džepina, OIB 90707299253; Zorka Jukić, OIB 57399473100; Ivona Madunić, OIB 97950314753; Leonardo Madunić, OIB 53493334554; Miroslav Madunić, OIB 07354568849; Vedran Madunić, OIB 82254840459; Ana Mužinić, OIB 97709191686; Ruža Pelivan, OIB 54733531583; Miroslav Primažić, OIB 89026435367; Rino Rupnik, OIB 24002887864; Šimun Silić, OIB 07957299810; Pavao Šimić, OIB 17670011243; Nediljka Sučić, OIB 75846820951; Vladimir Topić, OIB 31765430900; Željka Ugarković, OIB 72870316151; Marija Vukoja, OIB 95575564110</derivirana_varijabla>
  </DomainObject.Predmet.StrankaFormatedOIB>
  <DomainObject.Predmet.StrankaFormatedWithAdress>
    <izvorni_sadrzaj> Vinko Alujević, Omiška 7, 21000 Split; Marija Bebić, Velebitska 12, 21000 Split; Nikolina Brzica, Hrvatske Mornarice 1f, 21000 Split; Anka Džepina, Rakite 37, 21311 Žrnovnica; Branko Džepina, Rakite 37, 21311 Žrnovnica; Mirjana Džepina, Tršćanska 25, 21000 Split; Zorka Jukić, Hrvatske Mornarice 1f, 21000 Split; Ivona Madunić, Put Firula 55, 21000 Split; Leonardo Madunić, Ulica Slobode 2b, 21000 Split; Miroslav Madunić, Rooseweltova 54, 21000 Split; Vedran Madunić, Put Firula 55, 21000 Split; Ana Mužinić, Ruđera Boškovića 7, 21000 Split; Ruža Pelivan, Komjate bb, 21214 Kaštel Lukšić; Miroslav Primažić, Starčevićeva 14, 21000 Split; Rino Rupnik, Trondheimska 4b, 21000 Split; Šimun Silić, Šibenska 39, 21000 Split; Pavao Šimić, Sukoišanska 31, 21000 Split; Nediljka Sučić, Ponikvice 13, 21217 Kaštel Novi; Vladimir Topić, Gospinica 7, 21000 Split; Željka Ugarković, Ivana Rendića 29, 21000 Split; Marija Vukoja, Vukovarska 123, 21000 Split</izvorni_sadrzaj>
    <derivirana_varijabla naziv="DomainObject.Predmet.StrankaFormatedWithAdress_1"> Vinko Alujević, Omiška 7, 21000 Split; Marija Bebić, Velebitska 12, 21000 Split; Nikolina Brzica, Hrvatske Mornarice 1f, 21000 Split; Anka Džepina, Rakite 37, 21311 Žrnovnica; Branko Džepina, Rakite 37, 21311 Žrnovnica; Mirjana Džepina, Tršćanska 25, 21000 Split; Zorka Jukić, Hrvatske Mornarice 1f, 21000 Split; Ivona Madunić, Put Firula 55, 21000 Split; Leonardo Madunić, Ulica Slobode 2b, 21000 Split; Miroslav Madunić, Rooseweltova 54, 21000 Split; Vedran Madunić, Put Firula 55, 21000 Split; Ana Mužinić, Ruđera Boškovića 7, 21000 Split; Ruža Pelivan, Komjate bb, 21214 Kaštel Lukšić; Miroslav Primažić, Starčevićeva 14, 21000 Split; Rino Rupnik, Trondheimska 4b, 21000 Split; Šimun Silić, Šibenska 39, 21000 Split; Pavao Šimić, Sukoišanska 31, 21000 Split; Nediljka Sučić, Ponikvice 13, 21217 Kaštel Novi; Vladimir Topić, Gospinica 7, 21000 Split; Željka Ugarković, Ivana Rendića 29, 21000 Split; Marija Vukoja, Vukovarska 123, 21000 Split</derivirana_varijabla>
  </DomainObject.Predmet.StrankaFormatedWithAdress>
  <DomainObject.Predmet.StrankaFormatedWithAdressOIB>
    <izvorni_sadrzaj> Vinko Alujević, OIB 28663717258, Omiška 7, 21000 Split; Marija Bebić, OIB 85364663014, Velebitska 12, 21000 Split; Nikolina Brzica, OIB 26523705886, Hrvatske Mornarice 1f, 21000 Split; Anka Džepina, OIB 61337535312, Rakite 37, 21311 Žrnovnica; Branko Džepina, OIB 85734226799, Rakite 37, 21311 Žrnovnica; Mirjana Džepina, OIB 90707299253, Tršćanska 25, 21000 Split; Zorka Jukić, OIB 57399473100, Hrvatske Mornarice 1f, 21000 Split; Ivona Madunić, OIB 97950314753, Put Firula 55, 21000 Split; Leonardo Madunić, OIB 53493334554, Ulica Slobode 2b, 21000 Split; Miroslav Madunić, OIB 07354568849, Rooseweltova 54, 21000 Split; Vedran Madunić, OIB 82254840459, Put Firula 55, 21000 Split; Ana Mužinić, OIB 97709191686, Ruđera Boškovića 7, 21000 Split; Ruža Pelivan, OIB 54733531583, Komjate bb, 21214 Kaštel Lukšić; Miroslav Primažić, OIB 89026435367, Starčevićeva 14, 21000 Split; Rino Rupnik, OIB 24002887864, Trondheimska 4b, 21000 Split; Šimun Silić, OIB 07957299810, Šibenska 39, 21000 Split; Pavao Šimić, OIB 17670011243, Sukoišanska 31, 21000 Split; Nediljka Sučić, OIB 75846820951, Ponikvice 13, 21217 Kaštel Novi; Vladimir Topić, OIB 31765430900, Gospinica 7, 21000 Split; Željka Ugarković, OIB 72870316151, Ivana Rendića 29, 21000 Split; Marija Vukoja, OIB 95575564110, Vukovarska 123, 21000 Split</izvorni_sadrzaj>
    <derivirana_varijabla naziv="DomainObject.Predmet.StrankaFormatedWithAdressOIB_1"> Vinko Alujević, OIB 28663717258, Omiška 7, 21000 Split; Marija Bebić, OIB 85364663014, Velebitska 12, 21000 Split; Nikolina Brzica, OIB 26523705886, Hrvatske Mornarice 1f, 21000 Split; Anka Džepina, OIB 61337535312, Rakite 37, 21311 Žrnovnica; Branko Džepina, OIB 85734226799, Rakite 37, 21311 Žrnovnica; Mirjana Džepina, OIB 90707299253, Tršćanska 25, 21000 Split; Zorka Jukić, OIB 57399473100, Hrvatske Mornarice 1f, 21000 Split; Ivona Madunić, OIB 97950314753, Put Firula 55, 21000 Split; Leonardo Madunić, OIB 53493334554, Ulica Slobode 2b, 21000 Split; Miroslav Madunić, OIB 07354568849, Rooseweltova 54, 21000 Split; Vedran Madunić, OIB 82254840459, Put Firula 55, 21000 Split; Ana Mužinić, OIB 97709191686, Ruđera Boškovića 7, 21000 Split; Ruža Pelivan, OIB 54733531583, Komjate bb, 21214 Kaštel Lukšić; Miroslav Primažić, OIB 89026435367, Starčevićeva 14, 21000 Split; Rino Rupnik, OIB 24002887864, Trondheimska 4b, 21000 Split; Šimun Silić, OIB 07957299810, Šibenska 39, 21000 Split; Pavao Šimić, OIB 17670011243, Sukoišanska 31, 21000 Split; Nediljka Sučić, OIB 75846820951, Ponikvice 13, 21217 Kaštel Novi; Vladimir Topić, OIB 31765430900, Gospinica 7, 21000 Split; Željka Ugarković, OIB 72870316151, Ivana Rendića 29, 21000 Split; Marija Vukoja, OIB 95575564110, Vukovarska 123, 21000 Split</derivirana_varijabla>
  </DomainObject.Predmet.StrankaFormatedWithAdressOIB>
  <DomainObject.Predmet.StrankaWithAdress>
    <izvorni_sadrzaj>Vinko Alujević Omiška 7,21000 Split,Marija Bebić Velebitska 12,21000 Split,Nikolina Brzica Hrvatske Mornarice 1f,21000 Split,Anka Džepina Rakite 37,21311 Žrnovnica,Branko Džepina Rakite 37,21311 Žrnovnica,Mirjana Džepina Tršćanska 25,21000 Split,Zorka Jukić Hrvatske Mornarice 1f,21000 Split,Ivona Madunić Put Firula 55,21000 Split,Leonardo Madunić Ulica Slobode 2b,21000 Split,Miroslav Madunić Rooseweltova 54,21000 Split,Vedran Madunić Put Firula 55,21000 Split,Ana Mužinić Ruđera Boškovića 7,21000 Split,Ruža Pelivan Komjate bb,21214 Kaštel Lukšić,Miroslav Primažić Starčevićeva 14,21000 Split,Rino Rupnik Trondheimska 4b,21000 Split,Šimun Silić Šibenska 39,21000 Split,Pavao Šimić Sukoišanska 31,21000 Split,Nediljka Sučić Ponikvice 13,21217 Kaštel Novi,Vladimir Topić Gospinica 7,21000 Split,Željka Ugarković Ivana Rendića 29,21000 Split,Marija Vukoja Vukovarska 123,21000 Split</izvorni_sadrzaj>
    <derivirana_varijabla naziv="DomainObject.Predmet.StrankaWithAdress_1">Vinko Alujević Omiška 7,21000 Split,Marija Bebić Velebitska 12,21000 Split,Nikolina Brzica Hrvatske Mornarice 1f,21000 Split,Anka Džepina Rakite 37,21311 Žrnovnica,Branko Džepina Rakite 37,21311 Žrnovnica,Mirjana Džepina Tršćanska 25,21000 Split,Zorka Jukić Hrvatske Mornarice 1f,21000 Split,Ivona Madunić Put Firula 55,21000 Split,Leonardo Madunić Ulica Slobode 2b,21000 Split,Miroslav Madunić Rooseweltova 54,21000 Split,Vedran Madunić Put Firula 55,21000 Split,Ana Mužinić Ruđera Boškovića 7,21000 Split,Ruža Pelivan Komjate bb,21214 Kaštel Lukšić,Miroslav Primažić Starčevićeva 14,21000 Split,Rino Rupnik Trondheimska 4b,21000 Split,Šimun Silić Šibenska 39,21000 Split,Pavao Šimić Sukoišanska 31,21000 Split,Nediljka Sučić Ponikvice 13,21217 Kaštel Novi,Vladimir Topić Gospinica 7,21000 Split,Željka Ugarković Ivana Rendića 29,21000 Split,Marija Vukoja Vukovarska 123,21000 Split</derivirana_varijabla>
  </DomainObject.Predmet.StrankaWithAdress>
  <DomainObject.Predmet.StrankaWithAdressOIB>
    <izvorni_sadrzaj>Vinko Alujević, OIB 28663717258, Omiška 7,21000 Split,Marija Bebić, OIB 85364663014, Velebitska 12,21000 Split,Nikolina Brzica, OIB 26523705886, Hrvatske Mornarice 1f,21000 Split,Anka Džepina, OIB 61337535312, Rakite 37,21311 Žrnovnica,Branko Džepina, OIB 85734226799, Rakite 37,21311 Žrnovnica,Mirjana Džepina, OIB 90707299253, Tršćanska 25,21000 Split,Zorka Jukić, OIB 57399473100, Hrvatske Mornarice 1f,21000 Split,Ivona Madunić, OIB 97950314753, Put Firula 55,21000 Split,Leonardo Madunić, OIB 53493334554, Ulica Slobode 2b,21000 Split,Miroslav Madunić, OIB 07354568849, Rooseweltova 54,21000 Split,Vedran Madunić, OIB 82254840459, Put Firula 55,21000 Split,Ana Mužinić, OIB 97709191686, Ruđera Boškovića 7,21000 Split,Ruža Pelivan, OIB 54733531583, Komjate bb,21214 Kaštel Lukšić,Miroslav Primažić, OIB 89026435367, Starčevićeva 14,21000 Split,Rino Rupnik, OIB 24002887864, Trondheimska 4b,21000 Split,Šimun Silić, OIB 07957299810, Šibenska 39,21000 Split,Pavao Šimić, OIB 17670011243, Sukoišanska 31,21000 Split,Nediljka Sučić, OIB 75846820951, Ponikvice 13,21217 Kaštel Novi,Vladimir Topić, OIB 31765430900, Gospinica 7,21000 Split,Željka Ugarković, OIB 72870316151, Ivana Rendića 29,21000 Split,Marija Vukoja, OIB 95575564110, Vukovarska 123,21000 Split</izvorni_sadrzaj>
    <derivirana_varijabla naziv="DomainObject.Predmet.StrankaWithAdressOIB_1">Vinko Alujević, OIB 28663717258, Omiška 7,21000 Split,Marija Bebić, OIB 85364663014, Velebitska 12,21000 Split,Nikolina Brzica, OIB 26523705886, Hrvatske Mornarice 1f,21000 Split,Anka Džepina, OIB 61337535312, Rakite 37,21311 Žrnovnica,Branko Džepina, OIB 85734226799, Rakite 37,21311 Žrnovnica,Mirjana Džepina, OIB 90707299253, Tršćanska 25,21000 Split,Zorka Jukić, OIB 57399473100, Hrvatske Mornarice 1f,21000 Split,Ivona Madunić, OIB 97950314753, Put Firula 55,21000 Split,Leonardo Madunić, OIB 53493334554, Ulica Slobode 2b,21000 Split,Miroslav Madunić, OIB 07354568849, Rooseweltova 54,21000 Split,Vedran Madunić, OIB 82254840459, Put Firula 55,21000 Split,Ana Mužinić, OIB 97709191686, Ruđera Boškovića 7,21000 Split,Ruža Pelivan, OIB 54733531583, Komjate bb,21214 Kaštel Lukšić,Miroslav Primažić, OIB 89026435367, Starčevićeva 14,21000 Split,Rino Rupnik, OIB 24002887864, Trondheimska 4b,21000 Split,Šimun Silić, OIB 07957299810, Šibenska 39,21000 Split,Pavao Šimić, OIB 17670011243, Sukoišanska 31,21000 Split,Nediljka Sučić, OIB 75846820951, Ponikvice 13,21217 Kaštel Novi,Vladimir Topić, OIB 31765430900, Gospinica 7,21000 Split,Željka Ugarković, OIB 72870316151, Ivana Rendića 29,21000 Split,Marija Vukoja, OIB 95575564110, Vukovarska 123,21000 Split</derivirana_varijabla>
  </DomainObject.Predmet.StrankaWithAdressOIB>
  <DomainObject.Predmet.StrankaNazivFormated>
    <izvorni_sadrzaj>Vinko Alujević,Marija Bebić,Nikolina Brzica,Anka Džepina,Branko Džepina,Mirjana Džepina,Zorka Jukić,Ivona Madunić,Leonardo Madunić,Miroslav Madunić,Vedran Madunić,Ana Mužinić,Ruža Pelivan,Miroslav Primažić,Rino Rupnik,Šimun Silić,Pavao Šimić,Nediljka Sučić,Vladimir Topić,Željka Ugarković,Marija Vukoja</izvorni_sadrzaj>
    <derivirana_varijabla naziv="DomainObject.Predmet.StrankaNazivFormated_1">Vinko Alujević,Marija Bebić,Nikolina Brzica,Anka Džepina,Branko Džepina,Mirjana Džepina,Zorka Jukić,Ivona Madunić,Leonardo Madunić,Miroslav Madunić,Vedran Madunić,Ana Mužinić,Ruža Pelivan,Miroslav Primažić,Rino Rupnik,Šimun Silić,Pavao Šimić,Nediljka Sučić,Vladimir Topić,Željka Ugarković,Marija Vukoja</derivirana_varijabla>
    <derivirana_varijabla naziv="Padez">Vinko Alujević,Marija Bebić,Nikolina Brzica,Anka Džepina,Branko Džepina,Mirjana Džepina,Zorka Jukić,Ivona Madunić,Leonardo Madunić,Miroslav Madunić,Vedran Madunić,Ana Mužinić,Ruža Pelivan,Miroslav Primažić,Rino Rupnik,Šimun Silić,Pavao Šimić,Nediljka Sučić,Vladimir Topić,Željka Ugarković,Marija Vukoja</derivirana_varijabla>
  </DomainObject.Predmet.StrankaNazivFormated>
  <DomainObject.Predmet.StrankaNazivFormatedOIB>
    <izvorni_sadrzaj>Vinko Alujević, OIB 28663717258,Marija Bebić, OIB 85364663014,Nikolina Brzica, OIB 26523705886,Anka Džepina, OIB 61337535312,Branko Džepina, OIB 85734226799,Mirjana Džepina, OIB 90707299253,Zorka Jukić, OIB 57399473100,Ivona Madunić, OIB 97950314753,Leonardo Madunić, OIB 53493334554,Miroslav Madunić, OIB 07354568849,Vedran Madunić, OIB 82254840459,Ana Mužinić, OIB 97709191686,Ruža Pelivan, OIB 54733531583,Miroslav Primažić, OIB 89026435367,Rino Rupnik, OIB 24002887864,Šimun Silić, OIB 07957299810,Pavao Šimić, OIB 17670011243,Nediljka Sučić, OIB 75846820951,Vladimir Topić, OIB 31765430900,Željka Ugarković, OIB 72870316151,Marija Vukoja, OIB 95575564110</izvorni_sadrzaj>
    <derivirana_varijabla naziv="DomainObject.Predmet.StrankaNazivFormatedOIB_1">Vinko Alujević, OIB 28663717258,Marija Bebić, OIB 85364663014,Nikolina Brzica, OIB 26523705886,Anka Džepina, OIB 61337535312,Branko Džepina, OIB 85734226799,Mirjana Džepina, OIB 90707299253,Zorka Jukić, OIB 57399473100,Ivona Madunić, OIB 97950314753,Leonardo Madunić, OIB 53493334554,Miroslav Madunić, OIB 07354568849,Vedran Madunić, OIB 82254840459,Ana Mužinić, OIB 97709191686,Ruža Pelivan, OIB 54733531583,Miroslav Primažić, OIB 89026435367,Rino Rupnik, OIB 24002887864,Šimun Silić, OIB 07957299810,Pavao Šimić, OIB 17670011243,Nediljka Sučić, OIB 75846820951,Vladimir Topić, OIB 31765430900,Željka Ugarković, OIB 72870316151,Marija Vukoja, OIB 95575564110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Ostalo</izvorni_sadrzaj>
    <derivirana_varijabla naziv="DomainObject.Predmet.VrstaSpora.Naziv_1">Ostalo</derivirana_varijabla>
  </DomainObject.Predmet.VrstaSpora.Naziv>
  <DomainObject.Predmet.Zapisnicar>
    <izvorni_sadrzaj>Svjetlana Kirin</izvorni_sadrzaj>
    <derivirana_varijabla naziv="DomainObject.Predmet.Zapisnicar_1">Svjetlana Kirin</derivirana_varijabla>
    <derivirana_varijabla naziv="Padez">Svjetlana Kirin</derivirana_varijabla>
  </DomainObject.Predmet.Zapisnicar>
  <DomainObject.Predmet.StrankaListFormated>
    <izvorni_sadrzaj>
      <item>Vinko Alujević</item>
      <item>Marija Bebić</item>
      <item>Nikolina Brzica</item>
      <item>Anka Džepina</item>
      <item>Branko Džepina</item>
      <item>Mirjana Džepina</item>
      <item>Zorka Jukić</item>
      <item>Ivona Madunić</item>
      <item>Leonardo Madunić</item>
      <item>Miroslav Madunić</item>
      <item>Vedran Madunić</item>
      <item>Ana Mužinić</item>
      <item>Ruža Pelivan</item>
      <item>Miroslav Primažić</item>
      <item>Rino Rupnik</item>
      <item>Šimun Silić</item>
      <item>Pavao Šimić</item>
      <item>Nediljka Sučić</item>
      <item>Vladimir Topić</item>
      <item>Željka Ugarković</item>
      <item>Marija Vukoja</item>
    </izvorni_sadrzaj>
    <derivirana_varijabla naziv="DomainObject.Predmet.StrankaListFormated_1">
      <item>Vinko Alujević</item>
      <item>Marija Bebić</item>
      <item>Nikolina Brzica</item>
      <item>Anka Džepina</item>
      <item>Branko Džepina</item>
      <item>Mirjana Džepina</item>
      <item>Zorka Jukić</item>
      <item>Ivona Madunić</item>
      <item>Leonardo Madunić</item>
      <item>Miroslav Madunić</item>
      <item>Vedran Madunić</item>
      <item>Ana Mužinić</item>
      <item>Ruža Pelivan</item>
      <item>Miroslav Primažić</item>
      <item>Rino Rupnik</item>
      <item>Šimun Silić</item>
      <item>Pavao Šimić</item>
      <item>Nediljka Sučić</item>
      <item>Vladimir Topić</item>
      <item>Željka Ugarković</item>
      <item>Marija Vukoja</item>
    </derivirana_varijabla>
  </DomainObject.Predmet.StrankaListFormated>
  <DomainObject.Predmet.StrankaListFormatedOIB>
    <izvorni_sadrzaj>
      <item>Vinko Alujević, OIB 28663717258</item>
      <item>Marija Bebić, OIB 85364663014</item>
      <item>Nikolina Brzica, OIB 26523705886</item>
      <item>Anka Džepina, OIB 61337535312</item>
      <item>Branko Džepina, OIB 85734226799</item>
      <item>Mirjana Džepina, OIB 90707299253</item>
      <item>Zorka Jukić, OIB 57399473100</item>
      <item>Ivona Madunić, OIB 97950314753</item>
      <item>Leonardo Madunić, OIB 53493334554</item>
      <item>Miroslav Madunić, OIB 07354568849</item>
      <item>Vedran Madunić, OIB 82254840459</item>
      <item>Ana Mužinić, OIB 97709191686</item>
      <item>Ruža Pelivan, OIB 54733531583</item>
      <item>Miroslav Primažić, OIB 89026435367</item>
      <item>Rino Rupnik, OIB 24002887864</item>
      <item>Šimun Silić, OIB 07957299810</item>
      <item>Pavao Šimić, OIB 17670011243</item>
      <item>Nediljka Sučić, OIB 75846820951</item>
      <item>Vladimir Topić, OIB 31765430900</item>
      <item>Željka Ugarković, OIB 72870316151</item>
      <item>Marija Vukoja, OIB 95575564110</item>
    </izvorni_sadrzaj>
    <derivirana_varijabla naziv="DomainObject.Predmet.StrankaListFormatedOIB_1">
      <item>Vinko Alujević, OIB 28663717258</item>
      <item>Marija Bebić, OIB 85364663014</item>
      <item>Nikolina Brzica, OIB 26523705886</item>
      <item>Anka Džepina, OIB 61337535312</item>
      <item>Branko Džepina, OIB 85734226799</item>
      <item>Mirjana Džepina, OIB 90707299253</item>
      <item>Zorka Jukić, OIB 57399473100</item>
      <item>Ivona Madunić, OIB 97950314753</item>
      <item>Leonardo Madunić, OIB 53493334554</item>
      <item>Miroslav Madunić, OIB 07354568849</item>
      <item>Vedran Madunić, OIB 82254840459</item>
      <item>Ana Mužinić, OIB 97709191686</item>
      <item>Ruža Pelivan, OIB 54733531583</item>
      <item>Miroslav Primažić, OIB 89026435367</item>
      <item>Rino Rupnik, OIB 24002887864</item>
      <item>Šimun Silić, OIB 07957299810</item>
      <item>Pavao Šimić, OIB 17670011243</item>
      <item>Nediljka Sučić, OIB 75846820951</item>
      <item>Vladimir Topić, OIB 31765430900</item>
      <item>Željka Ugarković, OIB 72870316151</item>
      <item>Marija Vukoja, OIB 95575564110</item>
    </derivirana_varijabla>
  </DomainObject.Predmet.StrankaListFormatedOIB>
  <DomainObject.Predmet.StrankaListFormatedWithAdress>
    <izvorni_sadrzaj>
      <item>Vinko Alujević, Omiška 7, 21000 Split</item>
      <item>Marija Bebić, Velebitska 12, 21000 Split</item>
      <item>Nikolina Brzica, Hrvatske Mornarice 1f, 21000 Split</item>
      <item>Anka Džepina, Rakite 37, 21311 Žrnovnica</item>
      <item>Branko Džepina, Rakite 37, 21311 Žrnovnica</item>
      <item>Mirjana Džepina, Tršćanska 25, 21000 Split</item>
      <item>Zorka Jukić, Hrvatske Mornarice 1f, 21000 Split</item>
      <item>Ivona Madunić, Put Firula 55, 21000 Split</item>
      <item>Leonardo Madunić, Ulica Slobode 2b, 21000 Split</item>
      <item>Miroslav Madunić, Rooseweltova 54, 21000 Split</item>
      <item>Vedran Madunić, Put Firula 55, 21000 Split</item>
      <item>Ana Mužinić, Ruđera Boškovića 7, 21000 Split</item>
      <item>Ruža Pelivan, Komjate bb, 21214 Kaštel Lukšić</item>
      <item>Miroslav Primažić, Starčevićeva 14, 21000 Split</item>
      <item>Rino Rupnik, Trondheimska 4b, 21000 Split</item>
      <item>Šimun Silić, Šibenska 39, 21000 Split</item>
      <item>Pavao Šimić, Sukoišanska 31, 21000 Split</item>
      <item>Nediljka Sučić, Ponikvice 13, 21217 Kaštel Novi</item>
      <item>Vladimir Topić, Gospinica 7, 21000 Split</item>
      <item>Željka Ugarković, Ivana Rendića 29, 21000 Split</item>
      <item>Marija Vukoja, Vukovarska 123, 21000 Split</item>
    </izvorni_sadrzaj>
    <derivirana_varijabla naziv="DomainObject.Predmet.StrankaListFormatedWithAdress_1">
      <item>Vinko Alujević, Omiška 7, 21000 Split</item>
      <item>Marija Bebić, Velebitska 12, 21000 Split</item>
      <item>Nikolina Brzica, Hrvatske Mornarice 1f, 21000 Split</item>
      <item>Anka Džepina, Rakite 37, 21311 Žrnovnica</item>
      <item>Branko Džepina, Rakite 37, 21311 Žrnovnica</item>
      <item>Mirjana Džepina, Tršćanska 25, 21000 Split</item>
      <item>Zorka Jukić, Hrvatske Mornarice 1f, 21000 Split</item>
      <item>Ivona Madunić, Put Firula 55, 21000 Split</item>
      <item>Leonardo Madunić, Ulica Slobode 2b, 21000 Split</item>
      <item>Miroslav Madunić, Rooseweltova 54, 21000 Split</item>
      <item>Vedran Madunić, Put Firula 55, 21000 Split</item>
      <item>Ana Mužinić, Ruđera Boškovića 7, 21000 Split</item>
      <item>Ruža Pelivan, Komjate bb, 21214 Kaštel Lukšić</item>
      <item>Miroslav Primažić, Starčevićeva 14, 21000 Split</item>
      <item>Rino Rupnik, Trondheimska 4b, 21000 Split</item>
      <item>Šimun Silić, Šibenska 39, 21000 Split</item>
      <item>Pavao Šimić, Sukoišanska 31, 21000 Split</item>
      <item>Nediljka Sučić, Ponikvice 13, 21217 Kaštel Novi</item>
      <item>Vladimir Topić, Gospinica 7, 21000 Split</item>
      <item>Željka Ugarković, Ivana Rendića 29, 21000 Split</item>
      <item>Marija Vukoja, Vukovarska 123, 21000 Split</item>
    </derivirana_varijabla>
  </DomainObject.Predmet.StrankaListFormatedWithAdress>
  <DomainObject.Predmet.StrankaListFormatedWithAdressOIB>
    <izvorni_sadrzaj>
      <item>Vinko Alujević, OIB 28663717258, Omiška 7, 21000 Split</item>
      <item>Marija Bebić, OIB 85364663014, Velebitska 12, 21000 Split</item>
      <item>Nikolina Brzica, OIB 26523705886, Hrvatske Mornarice 1f, 21000 Split</item>
      <item>Anka Džepina, OIB 61337535312, Rakite 37, 21311 Žrnovnica</item>
      <item>Branko Džepina, OIB 85734226799, Rakite 37, 21311 Žrnovnica</item>
      <item>Mirjana Džepina, OIB 90707299253, Tršćanska 25, 21000 Split</item>
      <item>Zorka Jukić, OIB 57399473100, Hrvatske Mornarice 1f, 21000 Split</item>
      <item>Ivona Madunić, OIB 97950314753, Put Firula 55, 21000 Split</item>
      <item>Leonardo Madunić, OIB 53493334554, Ulica Slobode 2b, 21000 Split</item>
      <item>Miroslav Madunić, OIB 07354568849, Rooseweltova 54, 21000 Split</item>
      <item>Vedran Madunić, OIB 82254840459, Put Firula 55, 21000 Split</item>
      <item>Ana Mužinić, OIB 97709191686, Ruđera Boškovića 7, 21000 Split</item>
      <item>Ruža Pelivan, OIB 54733531583, Komjate bb, 21214 Kaštel Lukšić</item>
      <item>Miroslav Primažić, OIB 89026435367, Starčevićeva 14, 21000 Split</item>
      <item>Rino Rupnik, OIB 24002887864, Trondheimska 4b, 21000 Split</item>
      <item>Šimun Silić, OIB 07957299810, Šibenska 39, 21000 Split</item>
      <item>Pavao Šimić, OIB 17670011243, Sukoišanska 31, 21000 Split</item>
      <item>Nediljka Sučić, OIB 75846820951, Ponikvice 13, 21217 Kaštel Novi</item>
      <item>Vladimir Topić, OIB 31765430900, Gospinica 7, 21000 Split</item>
      <item>Željka Ugarković, OIB 72870316151, Ivana Rendića 29, 21000 Split</item>
      <item>Marija Vukoja, OIB 95575564110, Vukovarska 123, 21000 Split</item>
    </izvorni_sadrzaj>
    <derivirana_varijabla naziv="DomainObject.Predmet.StrankaListFormatedWithAdressOIB_1">
      <item>Vinko Alujević, OIB 28663717258, Omiška 7, 21000 Split</item>
      <item>Marija Bebić, OIB 85364663014, Velebitska 12, 21000 Split</item>
      <item>Nikolina Brzica, OIB 26523705886, Hrvatske Mornarice 1f, 21000 Split</item>
      <item>Anka Džepina, OIB 61337535312, Rakite 37, 21311 Žrnovnica</item>
      <item>Branko Džepina, OIB 85734226799, Rakite 37, 21311 Žrnovnica</item>
      <item>Mirjana Džepina, OIB 90707299253, Tršćanska 25, 21000 Split</item>
      <item>Zorka Jukić, OIB 57399473100, Hrvatske Mornarice 1f, 21000 Split</item>
      <item>Ivona Madunić, OIB 97950314753, Put Firula 55, 21000 Split</item>
      <item>Leonardo Madunić, OIB 53493334554, Ulica Slobode 2b, 21000 Split</item>
      <item>Miroslav Madunić, OIB 07354568849, Rooseweltova 54, 21000 Split</item>
      <item>Vedran Madunić, OIB 82254840459, Put Firula 55, 21000 Split</item>
      <item>Ana Mužinić, OIB 97709191686, Ruđera Boškovića 7, 21000 Split</item>
      <item>Ruža Pelivan, OIB 54733531583, Komjate bb, 21214 Kaštel Lukšić</item>
      <item>Miroslav Primažić, OIB 89026435367, Starčevićeva 14, 21000 Split</item>
      <item>Rino Rupnik, OIB 24002887864, Trondheimska 4b, 21000 Split</item>
      <item>Šimun Silić, OIB 07957299810, Šibenska 39, 21000 Split</item>
      <item>Pavao Šimić, OIB 17670011243, Sukoišanska 31, 21000 Split</item>
      <item>Nediljka Sučić, OIB 75846820951, Ponikvice 13, 21217 Kaštel Novi</item>
      <item>Vladimir Topić, OIB 31765430900, Gospinica 7, 21000 Split</item>
      <item>Željka Ugarković, OIB 72870316151, Ivana Rendića 29, 21000 Split</item>
      <item>Marija Vukoja, OIB 95575564110, Vukovarska 123, 21000 Split</item>
    </derivirana_varijabla>
  </DomainObject.Predmet.StrankaListFormatedWithAdressOIB>
  <DomainObject.Predmet.StrankaListNazivFormated>
    <izvorni_sadrzaj>
      <item>Vinko Alujević</item>
      <item>Marija Bebić</item>
      <item>Nikolina Brzica</item>
      <item>Anka Džepina</item>
      <item>Branko Džepina</item>
      <item>Mirjana Džepina</item>
      <item>Zorka Jukić</item>
      <item>Ivona Madunić</item>
      <item>Leonardo Madunić</item>
      <item>Miroslav Madunić</item>
      <item>Vedran Madunić</item>
      <item>Ana Mužinić</item>
      <item>Ruža Pelivan</item>
      <item>Miroslav Primažić</item>
      <item>Rino Rupnik</item>
      <item>Šimun Silić</item>
      <item>Pavao Šimić</item>
      <item>Nediljka Sučić</item>
      <item>Vladimir Topić</item>
      <item>Željka Ugarković</item>
      <item>Marija Vukoja</item>
    </izvorni_sadrzaj>
    <derivirana_varijabla naziv="DomainObject.Predmet.StrankaListNazivFormated_1">
      <item>Vinko Alujević</item>
      <item>Marija Bebić</item>
      <item>Nikolina Brzica</item>
      <item>Anka Džepina</item>
      <item>Branko Džepina</item>
      <item>Mirjana Džepina</item>
      <item>Zorka Jukić</item>
      <item>Ivona Madunić</item>
      <item>Leonardo Madunić</item>
      <item>Miroslav Madunić</item>
      <item>Vedran Madunić</item>
      <item>Ana Mužinić</item>
      <item>Ruža Pelivan</item>
      <item>Miroslav Primažić</item>
      <item>Rino Rupnik</item>
      <item>Šimun Silić</item>
      <item>Pavao Šimić</item>
      <item>Nediljka Sučić</item>
      <item>Vladimir Topić</item>
      <item>Željka Ugarković</item>
      <item>Marija Vukoja</item>
    </derivirana_varijabla>
  </DomainObject.Predmet.StrankaListNazivFormated>
  <DomainObject.Predmet.StrankaListNazivFormatedOIB>
    <izvorni_sadrzaj>
      <item>Vinko Alujević, OIB 28663717258</item>
      <item>Marija Bebić, OIB 85364663014</item>
      <item>Nikolina Brzica, OIB 26523705886</item>
      <item>Anka Džepina, OIB 61337535312</item>
      <item>Branko Džepina, OIB 85734226799</item>
      <item>Mirjana Džepina, OIB 90707299253</item>
      <item>Zorka Jukić, OIB 57399473100</item>
      <item>Ivona Madunić, OIB 97950314753</item>
      <item>Leonardo Madunić, OIB 53493334554</item>
      <item>Miroslav Madunić, OIB 07354568849</item>
      <item>Vedran Madunić, OIB 82254840459</item>
      <item>Ana Mužinić, OIB 97709191686</item>
      <item>Ruža Pelivan, OIB 54733531583</item>
      <item>Miroslav Primažić, OIB 89026435367</item>
      <item>Rino Rupnik, OIB 24002887864</item>
      <item>Šimun Silić, OIB 07957299810</item>
      <item>Pavao Šimić, OIB 17670011243</item>
      <item>Nediljka Sučić, OIB 75846820951</item>
      <item>Vladimir Topić, OIB 31765430900</item>
      <item>Željka Ugarković, OIB 72870316151</item>
      <item>Marija Vukoja, OIB 95575564110</item>
    </izvorni_sadrzaj>
    <derivirana_varijabla naziv="DomainObject.Predmet.StrankaListNazivFormatedOIB_1">
      <item>Vinko Alujević, OIB 28663717258</item>
      <item>Marija Bebić, OIB 85364663014</item>
      <item>Nikolina Brzica, OIB 26523705886</item>
      <item>Anka Džepina, OIB 61337535312</item>
      <item>Branko Džepina, OIB 85734226799</item>
      <item>Mirjana Džepina, OIB 90707299253</item>
      <item>Zorka Jukić, OIB 57399473100</item>
      <item>Ivona Madunić, OIB 97950314753</item>
      <item>Leonardo Madunić, OIB 53493334554</item>
      <item>Miroslav Madunić, OIB 07354568849</item>
      <item>Vedran Madunić, OIB 82254840459</item>
      <item>Ana Mužinić, OIB 97709191686</item>
      <item>Ruža Pelivan, OIB 54733531583</item>
      <item>Miroslav Primažić, OIB 89026435367</item>
      <item>Rino Rupnik, OIB 24002887864</item>
      <item>Šimun Silić, OIB 07957299810</item>
      <item>Pavao Šimić, OIB 17670011243</item>
      <item>Nediljka Sučić, OIB 75846820951</item>
      <item>Vladimir Topić, OIB 31765430900</item>
      <item>Željka Ugarković, OIB 72870316151</item>
      <item>Marija Vukoja, OIB 95575564110</item>
    </derivirana_varijabla>
  </DomainObject.Predmet.StrankaListNazivFormatedOIB>
  <DomainObject.Predmet.ProtuStrankaListFormated>
    <izvorni_sadrzaj>
      <item>BRA-MA kreditna unija u likvidaciji</item>
    </izvorni_sadrzaj>
    <derivirana_varijabla naziv="DomainObject.Predmet.ProtuStrankaListFormated_1">
      <item>BRA-MA kreditna unija u likvidaciji</item>
    </derivirana_varijabla>
  </DomainObject.Predmet.ProtuStrankaListFormated>
  <DomainObject.Predmet.ProtuStrankaListFormatedOIB>
    <izvorni_sadrzaj>
      <item>BRA-MA kreditna unija u likvidaciji, OIB 96497966580</item>
    </izvorni_sadrzaj>
    <derivirana_varijabla naziv="DomainObject.Predmet.ProtuStrankaListFormatedOIB_1">
      <item>BRA-MA kreditna unija u likvidaciji, OIB 96497966580</item>
    </derivirana_varijabla>
  </DomainObject.Predmet.ProtuStrankaListFormatedOIB>
  <DomainObject.Predmet.ProtuStrankaListFormatedWithAdress>
    <izvorni_sadrzaj>
      <item>BRA-MA kreditna unija u likvidaciji, Put Firula 53, 21000 Split</item>
    </izvorni_sadrzaj>
    <derivirana_varijabla naziv="DomainObject.Predmet.ProtuStrankaListFormatedWithAdress_1">
      <item>BRA-MA kreditna unija u likvidaciji, Put Firula 53, 21000 Split</item>
    </derivirana_varijabla>
  </DomainObject.Predmet.ProtuStrankaListFormatedWithAdress>
  <DomainObject.Predmet.ProtuStrankaListFormatedWithAdressOIB>
    <izvorni_sadrzaj>
      <item>BRA-MA kreditna unija u likvidaciji, OIB 96497966580, Put Firula 53, 21000 Split</item>
    </izvorni_sadrzaj>
    <derivirana_varijabla naziv="DomainObject.Predmet.ProtuStrankaListFormatedWithAdressOIB_1">
      <item>BRA-MA kreditna unija u likvidaciji, OIB 96497966580, Put Firula 53, 21000 Split</item>
    </derivirana_varijabla>
  </DomainObject.Predmet.ProtuStrankaListFormatedWithAdressOIB>
  <DomainObject.Predmet.ProtuStrankaListNazivFormated>
    <izvorni_sadrzaj>
      <item>BRA-MA kreditna unija u likvidaciji</item>
    </izvorni_sadrzaj>
    <derivirana_varijabla naziv="DomainObject.Predmet.ProtuStrankaListNazivFormated_1">
      <item>BRA-MA kreditna unija u likvidaciji</item>
    </derivirana_varijabla>
  </DomainObject.Predmet.ProtuStrankaListNazivFormated>
  <DomainObject.Predmet.ProtuStrankaListNazivFormatedOIB>
    <izvorni_sadrzaj>
      <item>BRA-MA kreditna unija u likvidaciji, OIB 96497966580</item>
    </izvorni_sadrzaj>
    <derivirana_varijabla naziv="DomainObject.Predmet.ProtuStrankaListNazivFormatedOIB_1">
      <item>BRA-MA kreditna unija u likvidaciji, OIB 96497966580</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14. lipnja 2018.</izvorni_sadrzaj>
    <derivirana_varijabla naziv="DomainObject.Datum_1">14. lipnja 2018.</derivirana_varijabla>
  </DomainObject.Datum>
  <DomainObject.PoslovniBrojDokumenta>
    <izvorni_sadrzaj>Pž-3465/2018-2</izvorni_sadrzaj>
    <derivirana_varijabla naziv="DomainObject.PoslovniBrojDokumenta_1">Pž-3465/2018-2</derivirana_varijabla>
  </DomainObject.PoslovniBrojDokumenta>
  <DomainObject.Predmet.StrankaIDrugi>
    <izvorni_sadrzaj>Vinko Alujević i dr.</izvorni_sadrzaj>
    <derivirana_varijabla naziv="DomainObject.Predmet.StrankaIDrugi_1">Vinko Alujević i dr.</derivirana_varijabla>
  </DomainObject.Predmet.StrankaIDrugi>
  <DomainObject.Predmet.ProtustrankaIDrugi>
    <izvorni_sadrzaj>BRA-MA kreditna unija u likvidaciji</izvorni_sadrzaj>
    <derivirana_varijabla naziv="DomainObject.Predmet.ProtustrankaIDrugi_1">BRA-MA kreditna unija u likvidaciji</derivirana_varijabla>
  </DomainObject.Predmet.ProtustrankaIDrugi>
  <DomainObject.Predmet.StrankaIDrugiAdressOIB>
    <izvorni_sadrzaj>Vinko Alujević, OIB 28663717258, Omiška 7, 21000 Split i dr.</izvorni_sadrzaj>
    <derivirana_varijabla naziv="DomainObject.Predmet.StrankaIDrugiAdressOIB_1">Vinko Alujević, OIB 28663717258, Omiška 7, 21000 Split i dr.</derivirana_varijabla>
  </DomainObject.Predmet.StrankaIDrugiAdressOIB>
  <DomainObject.Predmet.ProtustrankaIDrugiAdressOIB>
    <izvorni_sadrzaj>BRA-MA kreditna unija u likvidaciji, OIB 96497966580, Put Firula 53, 21000 Split</izvorni_sadrzaj>
    <derivirana_varijabla naziv="DomainObject.Predmet.ProtustrankaIDrugiAdressOIB_1">BRA-MA kreditna unija u likvidaciji, OIB 96497966580, Put Firula 53,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7. lipnja 2018.</izvorni_sadrzaj>
    <derivirana_varijabla naziv="DomainObject.Predmet.OdlukaRjesenje.DatumDonosenjaOdluke_1">7. lipnja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Pž-3465/2018-2</izvorni_sadrzaj>
    <derivirana_varijabla naziv="DomainObject.Predmet.OdlukaRjesenje.Oznaka_1">Pž-3465/2018-2</derivirana_varijabla>
  </DomainObject.Predmet.OdlukaRjesenje.Oznaka>
  <DomainObject.Predmet.SudioniciListNaziv>
    <izvorni_sadrzaj>
      <item>BRA-MA kreditna unija u likvidaciji</item>
      <item>Vinko Alujević</item>
      <item>Marija Bebić</item>
      <item>Nikolina Brzica</item>
      <item>Anka Džepina</item>
      <item>Branko Džepina</item>
      <item>Mirjana Džepina</item>
      <item>Zorka Jukić</item>
      <item>Ivona Madunić</item>
      <item>Leonardo Madunić</item>
      <item>Miroslav Madunić</item>
      <item>Vedran Madunić</item>
      <item>Ana Mužinić</item>
      <item>Ruža Pelivan</item>
      <item>Miroslav Primažić</item>
      <item>Rino Rupnik</item>
      <item>Šimun Silić</item>
      <item>Pavao Šimić</item>
      <item>Nediljka Sučić</item>
      <item>Vladimir Topić</item>
      <item>Željka Ugarković</item>
      <item>Marija Vukoja</item>
    </izvorni_sadrzaj>
    <derivirana_varijabla naziv="DomainObject.Predmet.SudioniciListNaziv_1">
      <item>BRA-MA kreditna unija u likvidaciji</item>
      <item>Vinko Alujević</item>
      <item>Marija Bebić</item>
      <item>Nikolina Brzica</item>
      <item>Anka Džepina</item>
      <item>Branko Džepina</item>
      <item>Mirjana Džepina</item>
      <item>Zorka Jukić</item>
      <item>Ivona Madunić</item>
      <item>Leonardo Madunić</item>
      <item>Miroslav Madunić</item>
      <item>Vedran Madunić</item>
      <item>Ana Mužinić</item>
      <item>Ruža Pelivan</item>
      <item>Miroslav Primažić</item>
      <item>Rino Rupnik</item>
      <item>Šimun Silić</item>
      <item>Pavao Šimić</item>
      <item>Nediljka Sučić</item>
      <item>Vladimir Topić</item>
      <item>Željka Ugarković</item>
      <item>Marija Vukoja</item>
    </derivirana_varijabla>
    <derivirana_varijabla naziv="OstaliSudionici">
      <item>BRA-MA kreditna unija u likvidaciji</item>
      <item>Vinko Alujević</item>
      <item>Marija Bebić</item>
      <item>Nikolina Brzica</item>
      <item>Anka Džepina</item>
      <item>Branko Džepina</item>
      <item>Mirjana Džepina</item>
      <item>Zorka Jukić</item>
      <item>Ivona Madunić</item>
      <item>Leonardo Madunić</item>
      <item>Miroslav Madunić</item>
      <item>Vedran Madunić</item>
      <item>Ana Mužinić</item>
      <item>Ruža Pelivan</item>
      <item>Miroslav Primažić</item>
      <item>Rino Rupnik</item>
      <item>Šimun Silić</item>
      <item>Pavao Šimić</item>
      <item>Nediljka Sučić</item>
      <item>Vladimir Topić</item>
      <item>Željka Ugarković</item>
      <item>Marija Vukoja</item>
    </derivirana_varijabla>
  </DomainObject.Predmet.SudioniciListNaziv>
  <DomainObject.Predmet.SudioniciListAdressOIB>
    <izvorni_sadrzaj>
      <item>BRA-MA kreditna unija u likvidaciji, OIB 96497966580, Put Firula 53,21000 Split</item>
      <item>Vinko Alujević, OIB 28663717258, Omiška 7,21000 Split</item>
      <item>Marija Bebić, OIB 85364663014, Velebitska 12,21000 Split</item>
      <item>Nikolina Brzica, OIB 26523705886, Hrvatske Mornarice 1f,21000 Split</item>
      <item>Anka Džepina, OIB 61337535312, Rakite 37,21311 Žrnovnica</item>
      <item>Branko Džepina, OIB 85734226799, Rakite 37,21311 Žrnovnica</item>
      <item>Mirjana Džepina, OIB 90707299253, Tršćanska 25,21000 Split</item>
      <item>Zorka Jukić, OIB 57399473100, Hrvatske Mornarice 1f,21000 Split</item>
      <item>Ivona Madunić, OIB 97950314753, Put Firula 55,21000 Split</item>
      <item>Leonardo Madunić, OIB 53493334554, Ulica Slobode 2b,21000 Split</item>
      <item>Miroslav Madunić, OIB 07354568849, Rooseweltova 54,21000 Split</item>
      <item>Vedran Madunić, OIB 82254840459, Put Firula 55,21000 Split</item>
      <item>Ana Mužinić, OIB 97709191686, Ruđera Boškovića 7,21000 Split</item>
      <item>Ruža Pelivan, OIB 54733531583, Komjate bb,21214 Kaštel Lukšić</item>
      <item>Miroslav Primažić, OIB 89026435367, Starčevićeva 14,21000 Split</item>
      <item>Rino Rupnik, OIB 24002887864, Trondheimska 4b,21000 Split</item>
      <item>Šimun Silić, OIB 07957299810, Šibenska 39,21000 Split</item>
      <item>Pavao Šimić, OIB 17670011243, Sukoišanska 31,21000 Split</item>
      <item>Nediljka Sučić, OIB 75846820951, Ponikvice 13,21217 Kaštel Novi</item>
      <item>Vladimir Topić, OIB 31765430900, Gospinica 7,21000 Split</item>
      <item>Željka Ugarković, OIB 72870316151, Ivana Rendića 29,21000 Split</item>
      <item>Marija Vukoja, OIB 95575564110, Vukovarska 123,21000 Split</item>
    </izvorni_sadrzaj>
    <derivirana_varijabla naziv="DomainObject.Predmet.SudioniciListAdressOIB_1">
      <item>BRA-MA kreditna unija u likvidaciji, OIB 96497966580, Put Firula 53,21000 Split</item>
      <item>Vinko Alujević, OIB 28663717258, Omiška 7,21000 Split</item>
      <item>Marija Bebić, OIB 85364663014, Velebitska 12,21000 Split</item>
      <item>Nikolina Brzica, OIB 26523705886, Hrvatske Mornarice 1f,21000 Split</item>
      <item>Anka Džepina, OIB 61337535312, Rakite 37,21311 Žrnovnica</item>
      <item>Branko Džepina, OIB 85734226799, Rakite 37,21311 Žrnovnica</item>
      <item>Mirjana Džepina, OIB 90707299253, Tršćanska 25,21000 Split</item>
      <item>Zorka Jukić, OIB 57399473100, Hrvatske Mornarice 1f,21000 Split</item>
      <item>Ivona Madunić, OIB 97950314753, Put Firula 55,21000 Split</item>
      <item>Leonardo Madunić, OIB 53493334554, Ulica Slobode 2b,21000 Split</item>
      <item>Miroslav Madunić, OIB 07354568849, Rooseweltova 54,21000 Split</item>
      <item>Vedran Madunić, OIB 82254840459, Put Firula 55,21000 Split</item>
      <item>Ana Mužinić, OIB 97709191686, Ruđera Boškovića 7,21000 Split</item>
      <item>Ruža Pelivan, OIB 54733531583, Komjate bb,21214 Kaštel Lukšić</item>
      <item>Miroslav Primažić, OIB 89026435367, Starčevićeva 14,21000 Split</item>
      <item>Rino Rupnik, OIB 24002887864, Trondheimska 4b,21000 Split</item>
      <item>Šimun Silić, OIB 07957299810, Šibenska 39,21000 Split</item>
      <item>Pavao Šimić, OIB 17670011243, Sukoišanska 31,21000 Split</item>
      <item>Nediljka Sučić, OIB 75846820951, Ponikvice 13,21217 Kaštel Novi</item>
      <item>Vladimir Topić, OIB 31765430900, Gospinica 7,21000 Split</item>
      <item>Željka Ugarković, OIB 72870316151, Ivana Rendića 29,21000 Split</item>
      <item>Marija Vukoja, OIB 95575564110, Vukovarska 123,21000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96497966580</item>
      <item>, OIB 28663717258</item>
      <item>, OIB 85364663014</item>
      <item>, OIB 26523705886</item>
      <item>, OIB 61337535312</item>
      <item>, OIB 85734226799</item>
      <item>, OIB 90707299253</item>
      <item>, OIB 57399473100</item>
      <item>, OIB 97950314753</item>
      <item>, OIB 53493334554</item>
      <item>, OIB 07354568849</item>
      <item>, OIB 82254840459</item>
      <item>, OIB 97709191686</item>
      <item>, OIB 54733531583</item>
      <item>, OIB 89026435367</item>
      <item>, OIB 24002887864</item>
      <item>, OIB 07957299810</item>
      <item>, OIB 17670011243</item>
      <item>, OIB 75846820951</item>
      <item>, OIB 31765430900</item>
      <item>, OIB 72870316151</item>
      <item>, OIB 95575564110</item>
    </izvorni_sadrzaj>
    <derivirana_varijabla naziv="DomainObject.Predmet.SudioniciListNazivOIB_1">
      <item>, OIB 96497966580</item>
      <item>, OIB 28663717258</item>
      <item>, OIB 85364663014</item>
      <item>, OIB 26523705886</item>
      <item>, OIB 61337535312</item>
      <item>, OIB 85734226799</item>
      <item>, OIB 90707299253</item>
      <item>, OIB 57399473100</item>
      <item>, OIB 97950314753</item>
      <item>, OIB 53493334554</item>
      <item>, OIB 07354568849</item>
      <item>, OIB 82254840459</item>
      <item>, OIB 97709191686</item>
      <item>, OIB 54733531583</item>
      <item>, OIB 89026435367</item>
      <item>, OIB 24002887864</item>
      <item>, OIB 07957299810</item>
      <item>, OIB 17670011243</item>
      <item>, OIB 75846820951</item>
      <item>, OIB 31765430900</item>
      <item>, OIB 72870316151</item>
      <item>, OIB 95575564110</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F3327A3-965B-482B-B7B8-0386EB902AE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5</properties:Pages>
  <properties:Words>2040</properties:Words>
  <properties:Characters>11692</properties:Characters>
  <properties:Lines>200</properties:Lines>
  <properties:Paragraphs>22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13730</properties:CharactersWithSpaces>
  <properties:SharedDoc>false</properties:SharedDoc>
  <properties:HyperlinksChanged>false</properties:HyperlinksChanged>
  <properties:Application>Microsoft Office Word</properties:Application>
  <properties:AppVersion>14.0000</properties:AppVersion>
  <properties:DocSecurity>8</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2018-06-21T07:13:00Z</dcterms:created>
  <dc:creator>wsadmin</dc:creator>
  <dc:description>Ovaj predložak služi kao osnova za kreiranje novih eSPIS predložaka te za upravljanje eSPIS funkcijama tijekom obrade sudskih dokumenata.</dc:description>
  <cp:lastModifiedBy>Paško Bačić</cp:lastModifiedBy>
  <cp:lastPrinted>2018-06-14T12:22:00Z</cp:lastPrinted>
  <dcterms:modified xmlns:xsi="http://www.w3.org/2001/XMLSchema-instance" xsi:type="dcterms:W3CDTF">2018-06-21T07:14:00Z</dcterms:modified>
  <cp:revision>3</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5</vt:i4>
  </prop:property>
  <prop:property name="eSPIS_CC_ID" pid="5" fmtid="{D5CDD505-2E9C-101B-9397-08002B2CF9AE}">
    <vt:lpwstr>265122315</vt:lpwstr>
  </prop:property>
  <prop:property name="Naslov" pid="6" fmtid="{D5CDD505-2E9C-101B-9397-08002B2CF9AE}">
    <vt:lpwstr>St-651/2017-51 / Podnesak - Rješenje - odbijena žalba kao neosnovana - potvrđeno rješenje 1.st. (St-651-2017.docx)</vt:lpwstr>
  </prop:property>
  <prop:property name="Predlozak_id" pid="7" fmtid="{D5CDD505-2E9C-101B-9397-08002B2CF9AE}">
    <vt:lpwstr>1000000530</vt:lpwstr>
  </prop:property>
  <prop:property name="Predlozak_oznaka" pid="8" fmtid="{D5CDD505-2E9C-101B-9397-08002B2CF9AE}">
    <vt:lpwstr>VTS_001</vt:lpwstr>
  </prop:property>
  <prop:property name="Predlozak_naziv" pid="9" fmtid="{D5CDD505-2E9C-101B-9397-08002B2CF9AE}">
    <vt:lpwstr>Prazan predložak dopis, presuda, rješenje sa posl.br.</vt:lpwstr>
  </prop:property>
</prop:Properties>
</file>