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cd28c" w14:paraId="67cd28c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4635D5">
        <w:t xml:space="preserve"> prijedlog</w:t>
      </w:r>
      <w:r w:rsidR="005F67DA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 w:rsidR="00990573">
        <w:t xml:space="preserve"> </w:t>
      </w:r>
      <w:r w:rsidR="005363B3">
        <w:t>CVITA</w:t>
      </w:r>
      <w:r w:rsidR="00990573">
        <w:t xml:space="preserve"> d.o.o.,</w:t>
      </w:r>
      <w:r w:rsidR="00B51EA5" w:rsidRPr="00703844">
        <w:t xml:space="preserve"> </w:t>
      </w:r>
      <w:r w:rsidR="005363B3">
        <w:t>Paljuv</w:t>
      </w:r>
      <w:r w:rsidR="0099314A">
        <w:t xml:space="preserve">, </w:t>
      </w:r>
      <w:r w:rsidR="005363B3">
        <w:t>Domovinska 33</w:t>
      </w:r>
      <w:r w:rsidR="004C1135">
        <w:t xml:space="preserve">, </w:t>
      </w:r>
      <w:r w:rsidR="00B51EA5" w:rsidRPr="00703844">
        <w:t>OIB:</w:t>
      </w:r>
      <w:r w:rsidR="005363B3">
        <w:t>88477719273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4C1135">
        <w:t>16</w:t>
      </w:r>
      <w:r>
        <w:t>.</w:t>
      </w:r>
      <w:r w:rsidR="00B51EA5">
        <w:t xml:space="preserve"> </w:t>
      </w:r>
      <w:r w:rsidR="009E0F17">
        <w:t>ožujka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9E0F17">
        <w:t>31</w:t>
      </w:r>
      <w:r>
        <w:t xml:space="preserve">. </w:t>
      </w:r>
      <w:r w:rsidR="009E0F17">
        <w:t>ožujka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5363B3" w:rsidRPr="005363B3">
        <w:t>CVITA d.o.o., Paljuv, Domovinska 33, OIB:88477719273</w:t>
      </w:r>
      <w:r w:rsidR="00990573">
        <w:t xml:space="preserve">, </w:t>
      </w:r>
      <w:r>
        <w:t xml:space="preserve">na temelju neizvršenih osnova za plaćanje iznosi </w:t>
      </w:r>
      <w:r w:rsidR="005363B3">
        <w:t>13</w:t>
      </w:r>
      <w:r w:rsidR="00990573">
        <w:t>.</w:t>
      </w:r>
      <w:r w:rsidR="005363B3">
        <w:t>978</w:t>
      </w:r>
      <w:r w:rsidR="00990573">
        <w:t>,</w:t>
      </w:r>
      <w:r w:rsidR="005363B3">
        <w:t>69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EB2801">
        <w:t>Boško Baraba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9E0F17">
        <w:t>31</w:t>
      </w:r>
      <w:r w:rsidR="00814E35">
        <w:t xml:space="preserve">. </w:t>
      </w:r>
      <w:r w:rsidR="009E0F17">
        <w:t>ožujka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F508E3" w:rsidP="004635D5" w:rsidR="009E2467" w:rsidRPr="00F41C5D">
      <w:pPr>
        <w:ind w:firstLine="708" w:left="6372"/>
      </w:pPr>
      <w:r>
        <w:t xml:space="preserve">Krešimir Torbarina </w:t>
      </w: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headerReference w:type="first" r:id="rId9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DC740A" w:rsidR="0076513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E302DA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</w:t>
    </w:r>
    <w:r w:rsidRPr="00FC1537">
      <w:t xml:space="preserve"> St</w:t>
    </w:r>
    <w:r w:rsidR="0063348D">
      <w:t>-</w:t>
    </w:r>
    <w:r w:rsidR="005363B3">
      <w:t>101</w:t>
    </w:r>
    <w:r w:rsidR="00572756">
      <w:t>/17</w:t>
    </w:r>
    <w:r w:rsidR="00CB1099">
      <w:t>-6</w:t>
    </w:r>
  </w:p>
  <w:p w:rsidRDefault="0076513B" w:rsidP="00F962D4" w:rsidR="0076513B" w:rsidRPr="00FC1537">
    <w:pPr>
      <w:jc w:val="right"/>
    </w:pP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4635D5" w:rsidR="0076513B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5363B3">
      <w:t>101</w:t>
    </w:r>
    <w:r>
      <w:t>/1</w:t>
    </w:r>
    <w:r w:rsidR="00FF274E">
      <w:t>7</w:t>
    </w:r>
    <w:r>
      <w:t>-</w:t>
    </w:r>
    <w:r w:rsidR="004C10E5">
      <w:t>6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87712"/>
    <w:rsid w:val="002F1F17"/>
    <w:rsid w:val="002F6CBF"/>
    <w:rsid w:val="00447958"/>
    <w:rsid w:val="004635D5"/>
    <w:rsid w:val="004B64F0"/>
    <w:rsid w:val="004C10E5"/>
    <w:rsid w:val="004C1135"/>
    <w:rsid w:val="004F3050"/>
    <w:rsid w:val="005363B3"/>
    <w:rsid w:val="00572756"/>
    <w:rsid w:val="005F67DA"/>
    <w:rsid w:val="00611283"/>
    <w:rsid w:val="0063348D"/>
    <w:rsid w:val="006A66B9"/>
    <w:rsid w:val="006E6B12"/>
    <w:rsid w:val="0071080F"/>
    <w:rsid w:val="0076513B"/>
    <w:rsid w:val="00792826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0F17"/>
    <w:rsid w:val="009E2467"/>
    <w:rsid w:val="00A32F79"/>
    <w:rsid w:val="00A424B2"/>
    <w:rsid w:val="00A64D31"/>
    <w:rsid w:val="00AA204A"/>
    <w:rsid w:val="00B51EA5"/>
    <w:rsid w:val="00BA4D2C"/>
    <w:rsid w:val="00C6433B"/>
    <w:rsid w:val="00CB1099"/>
    <w:rsid w:val="00D34817"/>
    <w:rsid w:val="00DC740A"/>
    <w:rsid w:val="00E302DA"/>
    <w:rsid w:val="00E6461B"/>
    <w:rsid w:val="00EB2801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2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2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2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2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2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302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2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2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2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2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2017.</izvorni_sadrzaj>
    <derivirana_varijabla naziv="DomainObject.DatumDonosenjaOdluke_1">31.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St-101/2017</izvorni_sadrzaj>
    <derivirana_varijabla naziv="DomainObject.Predmet.OznakaBroj_1">St-101/2017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CVITA d.o.o. za graditeljstvo i usluge</izvorni_sadrzaj>
    <derivirana_varijabla naziv="DomainObject.Predmet.ProtustrankaFormated_1">  CVITA d.o.o. za graditeljstvo i usluge</derivirana_varijabla>
  </DomainObject.Predmet.ProtustrankaFormated>
  <DomainObject.Predmet.ProtustrankaFormatedOIB>
    <izvorni_sadrzaj>  CVITA d.o.o. za graditeljstvo i usluge, OIB 88477719273</izvorni_sadrzaj>
    <derivirana_varijabla naziv="DomainObject.Predmet.ProtustrankaFormatedOIB_1">  CVITA d.o.o. za graditeljstvo i usluge, OIB 88477719273</derivirana_varijabla>
  </DomainObject.Predmet.ProtustrankaFormatedOIB>
  <DomainObject.Predmet.ProtustrankaFormatedWithAdress>
    <izvorni_sadrzaj> CVITA d.o.o. za graditeljstvo i usluge, Domovinska 33, 23312 Paljuv</izvorni_sadrzaj>
    <derivirana_varijabla naziv="DomainObject.Predmet.ProtustrankaFormatedWithAdress_1"> CVITA d.o.o. za graditeljstvo i usluge, Domovinska 33, 23312 Paljuv</derivirana_varijabla>
  </DomainObject.Predmet.ProtustrankaFormatedWithAdress>
  <DomainObject.Predmet.ProtustrankaFormatedWithAdressOIB>
    <izvorni_sadrzaj> CVITA d.o.o. za graditeljstvo i usluge, OIB 88477719273, Domovinska 33, 23312 Paljuv</izvorni_sadrzaj>
    <derivirana_varijabla naziv="DomainObject.Predmet.ProtustrankaFormatedWithAdressOIB_1"> CVITA d.o.o. za graditeljstvo i usluge, OIB 88477719273, Domovinska 33, 23312 Paljuv</derivirana_varijabla>
  </DomainObject.Predmet.ProtustrankaFormatedWithAdressOIB>
  <DomainObject.Predmet.ProtustrankaWithAdress>
    <izvorni_sadrzaj>CVITA d.o.o. za graditeljstvo i usluge Domovinska 33, 23312 Paljuv</izvorni_sadrzaj>
    <derivirana_varijabla naziv="DomainObject.Predmet.ProtustrankaWithAdress_1">CVITA d.o.o. za graditeljstvo i usluge Domovinska 33, 23312 Paljuv</derivirana_varijabla>
  </DomainObject.Predmet.ProtustrankaWithAdress>
  <DomainObject.Predmet.ProtustrankaWithAdressOIB>
    <izvorni_sadrzaj>CVITA d.o.o. za graditeljstvo i usluge, OIB 88477719273, Domovinska 33, 23312 Paljuv</izvorni_sadrzaj>
    <derivirana_varijabla naziv="DomainObject.Predmet.ProtustrankaWithAdressOIB_1">CVITA d.o.o. za graditeljstvo i usluge, OIB 88477719273, Domovinska 33, 23312 Paljuv</derivirana_varijabla>
  </DomainObject.Predmet.ProtustrankaWithAdressOIB>
  <DomainObject.Predmet.ProtustrankaNazivFormated>
    <izvorni_sadrzaj>CVITA d.o.o. za graditeljstvo i usluge</izvorni_sadrzaj>
    <derivirana_varijabla naziv="DomainObject.Predmet.ProtustrankaNazivFormated_1">CVITA d.o.o. za graditeljstvo i usluge</derivirana_varijabla>
  </DomainObject.Predmet.ProtustrankaNazivFormated>
  <DomainObject.Predmet.ProtustrankaNazivFormatedOIB>
    <izvorni_sadrzaj>CVITA d.o.o. za graditeljstvo i usluge, OIB 88477719273</izvorni_sadrzaj>
    <derivirana_varijabla naziv="DomainObject.Predmet.ProtustrankaNazivFormatedOIB_1">CVITA d.o.o. za graditeljstvo i usluge, OIB 88477719273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CVITA d.o.o. za graditeljstvo i usluge</item>
    </izvorni_sadrzaj>
    <derivirana_varijabla naziv="DomainObject.Predmet.ProtuStrankaListFormated_1">
      <item>CVITA d.o.o. za graditeljstvo i usluge</item>
    </derivirana_varijabla>
  </DomainObject.Predmet.ProtuStrankaListFormated>
  <DomainObject.Predmet.ProtuStrankaListFormatedOIB>
    <izvorni_sadrzaj>
      <item>CVITA d.o.o. za graditeljstvo i usluge, OIB 88477719273</item>
    </izvorni_sadrzaj>
    <derivirana_varijabla naziv="DomainObject.Predmet.ProtuStrankaListFormatedOIB_1">
      <item>CVITA d.o.o. za graditeljstvo i usluge, OIB 88477719273</item>
    </derivirana_varijabla>
  </DomainObject.Predmet.ProtuStrankaListFormatedOIB>
  <DomainObject.Predmet.ProtuStrankaListFormatedWithAdress>
    <izvorni_sadrzaj>
      <item>CVITA d.o.o. za graditeljstvo i usluge, Domovinska 33, 23312 Paljuv</item>
    </izvorni_sadrzaj>
    <derivirana_varijabla naziv="DomainObject.Predmet.ProtuStrankaListFormatedWithAdress_1">
      <item>CVITA d.o.o. za graditeljstvo i usluge, Domovinska 33, 23312 Paljuv</item>
    </derivirana_varijabla>
  </DomainObject.Predmet.ProtuStrankaListFormatedWithAdress>
  <DomainObject.Predmet.ProtuStrankaListFormatedWithAdressOIB>
    <izvorni_sadrzaj>
      <item>CVITA d.o.o. za graditeljstvo i usluge, OIB 88477719273, Domovinska 33, 23312 Paljuv</item>
    </izvorni_sadrzaj>
    <derivirana_varijabla naziv="DomainObject.Predmet.ProtuStrankaListFormatedWithAdressOIB_1">
      <item>CVITA d.o.o. za graditeljstvo i usluge, OIB 88477719273, Domovinska 33, 23312 Paljuv</item>
    </derivirana_varijabla>
  </DomainObject.Predmet.ProtuStrankaListFormatedWithAdressOIB>
  <DomainObject.Predmet.ProtuStrankaListNazivFormated>
    <izvorni_sadrzaj>
      <item>CVITA d.o.o. za graditeljstvo i usluge</item>
    </izvorni_sadrzaj>
    <derivirana_varijabla naziv="DomainObject.Predmet.ProtuStrankaListNazivFormated_1">
      <item>CVITA d.o.o. za graditeljstvo i usluge</item>
    </derivirana_varijabla>
  </DomainObject.Predmet.ProtuStrankaListNazivFormated>
  <DomainObject.Predmet.ProtuStrankaListNazivFormatedOIB>
    <izvorni_sadrzaj>
      <item>CVITA d.o.o. za graditeljstvo i usluge, OIB 88477719273</item>
    </izvorni_sadrzaj>
    <derivirana_varijabla naziv="DomainObject.Predmet.ProtuStrankaListNazivFormatedOIB_1">
      <item>CVITA d.o.o. za graditeljstvo i usluge, OIB 88477719273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CVITA d.o.o. za graditeljstvo i usluge</izvorni_sadrzaj>
    <derivirana_varijabla naziv="DomainObject.Predmet.ProtustrankaIDrugi_1">CVITA 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CVITA d.o.o. za graditeljstvo i usluge, OIB 88477719273, Domovinska 33, 23312 Paljuv</izvorni_sadrzaj>
    <derivirana_varijabla naziv="DomainObject.Predmet.ProtustrankaIDrugiAdressOIB_1">CVITA d.o.o. za graditeljstvo i usluge, OIB 88477719273, Domovinska 33, 23312 Paljuv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CVITA d.o.o. za graditeljstvo i usluge</item>
    </izvorni_sadrzaj>
    <derivirana_varijabla naziv="DomainObject.Predmet.SudioniciListNaziv_1">
      <item>FINA</item>
      <item>CVITA d.o.o. za graditeljstvo i usluge</item>
    </derivirana_varijabla>
  </DomainObject.Predmet.SudioniciListNaziv>
  <DomainObject.Predmet.SudioniciListAdressOIB>
    <izvorni_sadrzaj>
      <item>FINA, OIB 85821130368</item>
      <item>CVITA d.o.o. za graditeljstvo i usluge, OIB 88477719273, Domovinska 33,23312 Paljuv</item>
    </izvorni_sadrzaj>
    <derivirana_varijabla naziv="DomainObject.Predmet.SudioniciListAdressOIB_1">
      <item>FINA, OIB 85821130368</item>
      <item>CVITA d.o.o. za graditeljstvo i usluge, OIB 88477719273, Domovinska 33,23312 Paljuv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88477719273</item>
    </izvorni_sadrzaj>
    <derivirana_varijabla naziv="DomainObject.Predmet.SudioniciListNazivOIB_1">
      <item>, OIB 85821130368</item>
      <item>, OIB 88477719273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1941</properties:Characters>
  <properties:Lines>63</properties:Lines>
  <properties:Paragraphs>17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2017-02-23T12:29:00Z</dcterms:created>
  <dc:creator>Tina Grgas</dc:creator>
  <cp:lastModifiedBy>Ante Rubelj</cp:lastModifiedBy>
  <cp:lastPrinted>2017-03-31T12:45:00Z</cp:lastPrinted>
  <dcterms:modified xmlns:xsi="http://www.w3.org/2001/XMLSchema-instance" xsi:type="dcterms:W3CDTF">2017-04-04T12:17:00Z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