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a0cf" w14:paraId="45aa0cf" w:rsidRDefault="00F0043D" w:rsidP="00F0043D" w:rsidR="00F0043D" w:rsidRPr="00F0043D">
      <w:pPr>
        <w:jc w:val="center"/>
        <w15:collapsed w:val="false"/>
        <w:rPr>
          <w:rFonts w:hAnsi="Bookman Old Style" w:ascii="Bookman Old Style"/>
          <w:b/>
          <w:i/>
          <w:sz w:val="22"/>
          <w:lang w:val="hr-HR"/>
        </w:rPr>
      </w:pPr>
      <w:bookmarkStart w:name="_GoBack" w:id="0"/>
      <w:bookmarkEnd w:id="0"/>
      <w:r w:rsidRPr="00F0043D">
        <w:rPr>
          <w:rFonts w:hAnsi="Bookman Old Style" w:ascii="Bookman Old Style"/>
          <w:b/>
          <w:i/>
          <w:sz w:val="22"/>
          <w:lang w:val="hr-HR"/>
        </w:rPr>
        <w:t>CARIN d.o.o. u ste</w:t>
      </w:r>
      <w:r w:rsidRPr="00F0043D">
        <w:rPr>
          <w:rFonts w:hAnsi="Bookman Old Style" w:ascii="Bookman Old Style" w:hint="eastAsia"/>
          <w:b/>
          <w:i/>
          <w:sz w:val="22"/>
          <w:lang w:val="hr-HR"/>
        </w:rPr>
        <w:t>č</w:t>
      </w:r>
      <w:r w:rsidRPr="00F0043D">
        <w:rPr>
          <w:rFonts w:hAnsi="Bookman Old Style" w:ascii="Bookman Old Style"/>
          <w:b/>
          <w:i/>
          <w:sz w:val="22"/>
          <w:lang w:val="hr-HR"/>
        </w:rPr>
        <w:t>aju ,</w:t>
      </w:r>
    </w:p>
    <w:p w:rsidRDefault="00F0043D" w:rsidP="00F0043D" w:rsidR="00F0043D" w:rsidRPr="00F0043D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 w:rsidRPr="00F0043D">
        <w:rPr>
          <w:rFonts w:hAnsi="Bookman Old Style" w:ascii="Bookman Old Style"/>
          <w:b/>
          <w:i/>
          <w:sz w:val="22"/>
          <w:lang w:val="hr-HR"/>
        </w:rPr>
        <w:t>Zagreb, Oreškovi</w:t>
      </w:r>
      <w:r w:rsidRPr="00F0043D">
        <w:rPr>
          <w:rFonts w:hAnsi="Bookman Old Style" w:ascii="Bookman Old Style" w:hint="eastAsia"/>
          <w:b/>
          <w:i/>
          <w:sz w:val="22"/>
          <w:lang w:val="hr-HR"/>
        </w:rPr>
        <w:t>ć</w:t>
      </w:r>
      <w:r w:rsidRPr="00F0043D">
        <w:rPr>
          <w:rFonts w:hAnsi="Bookman Old Style" w:ascii="Bookman Old Style"/>
          <w:b/>
          <w:i/>
          <w:sz w:val="22"/>
          <w:lang w:val="hr-HR"/>
        </w:rPr>
        <w:t>eva 1/a, OIB:31515855722</w:t>
      </w:r>
    </w:p>
    <w:p w:rsidRDefault="00F0043D" w:rsidP="00F0043D" w:rsidR="00F0043D" w:rsidRPr="00F0043D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 w:rsidRPr="00F0043D">
        <w:rPr>
          <w:rFonts w:hAnsi="Bookman Old Style" w:ascii="Bookman Old Style" w:hint="eastAsia"/>
          <w:b/>
          <w:i/>
          <w:sz w:val="22"/>
          <w:lang w:val="hr-HR"/>
        </w:rPr>
        <w:t>ž</w:t>
      </w:r>
      <w:r w:rsidRPr="00F0043D">
        <w:rPr>
          <w:rFonts w:hAnsi="Bookman Old Style" w:ascii="Bookman Old Style"/>
          <w:b/>
          <w:i/>
          <w:sz w:val="22"/>
          <w:lang w:val="hr-HR"/>
        </w:rPr>
        <w:t>iro-ra</w:t>
      </w:r>
      <w:r w:rsidRPr="00F0043D">
        <w:rPr>
          <w:rFonts w:hAnsi="Bookman Old Style" w:ascii="Bookman Old Style" w:hint="eastAsia"/>
          <w:b/>
          <w:i/>
          <w:sz w:val="22"/>
          <w:lang w:val="hr-HR"/>
        </w:rPr>
        <w:t>č</w:t>
      </w:r>
      <w:r w:rsidRPr="00F0043D">
        <w:rPr>
          <w:rFonts w:hAnsi="Bookman Old Style" w:ascii="Bookman Old Style"/>
          <w:b/>
          <w:i/>
          <w:sz w:val="22"/>
          <w:lang w:val="hr-HR"/>
        </w:rPr>
        <w:t>un: HR1823900011100943921</w:t>
      </w:r>
    </w:p>
    <w:p w:rsidRDefault="00F0043D" w:rsidP="00F0043D" w:rsidR="00F0043D" w:rsidRPr="00F0043D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 w:rsidRPr="00F0043D">
        <w:rPr>
          <w:rFonts w:hAnsi="Bookman Old Style" w:ascii="Bookman Old Style"/>
          <w:b/>
          <w:i/>
          <w:sz w:val="22"/>
          <w:lang w:val="hr-HR"/>
        </w:rPr>
        <w:t>Ste</w:t>
      </w:r>
      <w:r w:rsidRPr="00F0043D">
        <w:rPr>
          <w:rFonts w:hAnsi="Bookman Old Style" w:ascii="Bookman Old Style" w:hint="eastAsia"/>
          <w:b/>
          <w:i/>
          <w:sz w:val="22"/>
          <w:lang w:val="hr-HR"/>
        </w:rPr>
        <w:t>č</w:t>
      </w:r>
      <w:r w:rsidRPr="00F0043D">
        <w:rPr>
          <w:rFonts w:hAnsi="Bookman Old Style" w:ascii="Bookman Old Style"/>
          <w:b/>
          <w:i/>
          <w:sz w:val="22"/>
          <w:lang w:val="hr-HR"/>
        </w:rPr>
        <w:t>ajna upraviteljica: Davorka Huljev, Zagreb, Miramarska 13d</w:t>
      </w:r>
    </w:p>
    <w:p w:rsidRDefault="00F0043D" w:rsidP="00F0043D" w:rsidR="00F0043D" w:rsidRPr="00F0043D">
      <w:pPr>
        <w:jc w:val="center"/>
        <w:rPr>
          <w:rFonts w:hAnsi="Bookman Old Style" w:ascii="Bookman Old Style"/>
          <w:b/>
          <w:i/>
          <w:sz w:val="22"/>
          <w:lang w:val="hr-HR"/>
        </w:rPr>
      </w:pPr>
      <w:r w:rsidRPr="00F0043D">
        <w:rPr>
          <w:rFonts w:hAnsi="Bookman Old Style" w:ascii="Bookman Old Style"/>
          <w:b/>
          <w:i/>
          <w:sz w:val="22"/>
          <w:lang w:val="hr-HR"/>
        </w:rPr>
        <w:t>tel: 615-2555, fax: 615-2444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___________________________________________________________________________</w:t>
      </w:r>
    </w:p>
    <w:p w:rsidRDefault="00F610BD" w:rsidR="00F610BD">
      <w:pPr>
        <w:rPr>
          <w:rFonts w:hAnsi="Bookman Old Style" w:ascii="Bookman Old Style"/>
          <w:b/>
          <w:lang w:val="hr-HR"/>
        </w:rPr>
      </w:pPr>
    </w:p>
    <w:p w:rsidRDefault="0077400D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noProof/>
          <w:sz w:val="22"/>
          <w:lang w:eastAsia="hr-HR" w:val="hr-HR"/>
        </w:rPr>
        <w:pict>
          <v:rect fillcolor="yellow" stroked="f" o:spid="_x0000_s1026" id="Rectangle 2" style="position:absolute;margin-left:220.05pt;margin-top:.8pt;width:252pt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fill r:id="rId7" o:title="" color2="#dfdfdf" type="pattern"/>
            <v:textbox inset="1pt,1pt,1pt,1pt">
              <w:txbxContent>
                <w:p w:rsidRDefault="00D82113" w:rsidP="00A53EE2" w:rsidR="00EB7D6D">
                  <w:pPr>
                    <w:spacing w:lineRule="atLeast" w:line="255" w:afterAutospacing="true" w:after="100" w:beforeAutospacing="true" w:before="100"/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  <w:t>TRGOVAČKI SUD ZAGREB</w:t>
                  </w:r>
                </w:p>
                <w:p w:rsidRDefault="00D82113" w:rsidP="00A53EE2" w:rsidR="00D82113">
                  <w:pPr>
                    <w:spacing w:lineRule="atLeast" w:line="255" w:afterAutospacing="true" w:after="100" w:beforeAutospacing="true" w:before="100"/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  <w:t>N/p. Stečajnog suca</w:t>
                  </w:r>
                </w:p>
                <w:p w:rsidRDefault="00F0043D" w:rsidP="00A53EE2" w:rsidR="00D82113">
                  <w:pPr>
                    <w:spacing w:lineRule="atLeast" w:line="255" w:afterAutospacing="true" w:after="100" w:beforeAutospacing="true" w:before="100"/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  <w:t>St. 629/15</w:t>
                  </w:r>
                </w:p>
                <w:p w:rsidRDefault="00D82113" w:rsidP="00A53EE2" w:rsidR="00D82113">
                  <w:pPr>
                    <w:spacing w:lineRule="atLeast" w:line="255" w:afterAutospacing="true" w:after="100" w:beforeAutospacing="true" w:before="100"/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  <w:t>PETRINJSKA 8</w:t>
                  </w:r>
                </w:p>
                <w:p w:rsidRDefault="00D82113" w:rsidP="00A53EE2" w:rsidR="00D82113">
                  <w:pPr>
                    <w:spacing w:lineRule="atLeast" w:line="255" w:afterAutospacing="true" w:after="100" w:beforeAutospacing="true" w:before="100"/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  <w:t>10000 ZAGREB</w:t>
                  </w:r>
                </w:p>
                <w:p w:rsidRDefault="00EB7D6D" w:rsidP="00A53EE2" w:rsidR="00EB7D6D">
                  <w:pPr>
                    <w:spacing w:lineRule="atLeast" w:line="255" w:afterAutospacing="true" w:after="100" w:beforeAutospacing="true" w:before="100"/>
                    <w:jc w:val="center"/>
                    <w:rPr>
                      <w:rFonts w:hAnsi="Bookman Old Style" w:ascii="Bookman Old Style"/>
                      <w:b/>
                      <w:szCs w:val="24"/>
                      <w:lang w:val="hr-HR"/>
                    </w:rPr>
                  </w:pPr>
                </w:p>
              </w:txbxContent>
            </v:textbox>
          </v:rect>
        </w:pic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935C39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 xml:space="preserve">Naš znak:    </w:t>
      </w:r>
      <w:r w:rsidR="00AD2A5E">
        <w:rPr>
          <w:rFonts w:hAnsi="Bookman Old Style" w:ascii="Bookman Old Style"/>
          <w:b/>
          <w:lang w:val="hr-HR"/>
        </w:rPr>
        <w:t>/</w:t>
      </w:r>
      <w:r w:rsidR="00707E29">
        <w:rPr>
          <w:rFonts w:hAnsi="Bookman Old Style" w:ascii="Bookman Old Style"/>
          <w:b/>
          <w:lang w:val="hr-HR"/>
        </w:rPr>
        <w:t>DJ</w:t>
      </w:r>
      <w:r w:rsidR="00AD2A5E">
        <w:rPr>
          <w:rFonts w:hAnsi="Bookman Old Style" w:ascii="Bookman Old Style"/>
          <w:b/>
          <w:lang w:val="hr-HR"/>
        </w:rPr>
        <w:t>/</w:t>
      </w:r>
      <w:r w:rsidR="00356866">
        <w:rPr>
          <w:rFonts w:hAnsi="Bookman Old Style" w:ascii="Bookman Old Style"/>
          <w:b/>
          <w:lang w:val="hr-HR"/>
        </w:rPr>
        <w:t>1</w:t>
      </w:r>
      <w:r w:rsidR="002742C4">
        <w:rPr>
          <w:rFonts w:hAnsi="Bookman Old Style" w:ascii="Bookman Old Style"/>
          <w:b/>
          <w:lang w:val="hr-HR"/>
        </w:rPr>
        <w:t>9</w:t>
      </w:r>
      <w:r w:rsidR="00AD2A5E">
        <w:rPr>
          <w:rFonts w:hAnsi="Bookman Old Style" w:ascii="Bookman Old Style"/>
          <w:b/>
          <w:lang w:val="hr-HR"/>
        </w:rPr>
        <w:t>.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Vaš znak: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pStyle w:val="Tijeloteksta2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Datum: </w:t>
      </w:r>
      <w:r w:rsidR="003D766F">
        <w:rPr>
          <w:rFonts w:hAnsi="Bookman Old Style" w:ascii="Bookman Old Style"/>
          <w:lang w:val="hr-HR"/>
        </w:rPr>
        <w:t>21</w:t>
      </w:r>
      <w:r w:rsidR="002742C4">
        <w:rPr>
          <w:rFonts w:hAnsi="Bookman Old Style" w:ascii="Bookman Old Style"/>
          <w:lang w:val="hr-HR"/>
        </w:rPr>
        <w:t>.01</w:t>
      </w:r>
      <w:r w:rsidR="001E1F66">
        <w:rPr>
          <w:rFonts w:hAnsi="Bookman Old Style" w:ascii="Bookman Old Style"/>
          <w:lang w:val="hr-HR"/>
        </w:rPr>
        <w:t>.201</w:t>
      </w:r>
      <w:r w:rsidR="002742C4">
        <w:rPr>
          <w:rFonts w:hAnsi="Bookman Old Style" w:ascii="Bookman Old Style"/>
          <w:lang w:val="hr-HR"/>
        </w:rPr>
        <w:t>9</w:t>
      </w:r>
      <w:r>
        <w:rPr>
          <w:rFonts w:hAnsi="Bookman Old Style" w:ascii="Bookman Old Style"/>
          <w:lang w:val="hr-HR"/>
        </w:rPr>
        <w:t>.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F610BD" w:rsidR="00F610BD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lang w:val="hr-HR"/>
        </w:rPr>
      </w:pPr>
    </w:p>
    <w:p w:rsidRDefault="00F610BD" w:rsidR="00F610BD">
      <w:pPr>
        <w:rPr>
          <w:rFonts w:hAnsi="Bookman Old Style" w:ascii="Bookman Old Style"/>
          <w:lang w:val="hr-HR"/>
        </w:rPr>
      </w:pPr>
    </w:p>
    <w:p w:rsidRDefault="00D82113" w:rsidP="00707E29" w:rsidR="00AD2A5E">
      <w:pPr>
        <w:ind w:hanging="1418" w:left="1418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 xml:space="preserve">PREDMET: </w:t>
      </w:r>
      <w:r w:rsidR="00707E29">
        <w:rPr>
          <w:rFonts w:hAnsi="Bookman Old Style" w:ascii="Bookman Old Style"/>
          <w:b/>
          <w:lang w:val="hr-HR"/>
        </w:rPr>
        <w:t>Obračun troškova za ročište za utvrđivanje troškova i diobu kupovnine</w:t>
      </w:r>
    </w:p>
    <w:p w:rsidRDefault="000626B4" w:rsidR="000626B4">
      <w:pPr>
        <w:rPr>
          <w:rFonts w:hAnsi="Bookman Old Style" w:ascii="Bookman Old Style"/>
          <w:lang w:val="hr-HR"/>
        </w:rPr>
      </w:pPr>
    </w:p>
    <w:p w:rsidRDefault="00F610BD" w:rsidR="00F610BD">
      <w:pPr>
        <w:rPr>
          <w:rFonts w:hAnsi="Bookman Old Style" w:ascii="Bookman Old Style"/>
          <w:lang w:val="hr-HR"/>
        </w:rPr>
      </w:pPr>
    </w:p>
    <w:p w:rsidRDefault="00834B67" w:rsidR="00834B67" w:rsidRPr="00477D5D">
      <w:pPr>
        <w:rPr>
          <w:rFonts w:hAnsi="Bookman Old Style" w:ascii="Bookman Old Style"/>
          <w:lang w:val="hr-HR"/>
        </w:rPr>
      </w:pPr>
    </w:p>
    <w:p w:rsidRDefault="00F0043D" w:rsidP="00C83174" w:rsidR="00834B67">
      <w:p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 xml:space="preserve">Rješenja o dosudi  Trgovačkog suda u Zagrebu br. St-629/15 od 14. lipnja 2018. godine </w:t>
      </w:r>
      <w:r w:rsidR="00220271">
        <w:rPr>
          <w:rFonts w:hAnsi="Bookman Old Style" w:ascii="Bookman Old Style"/>
          <w:bCs/>
          <w:lang w:val="hr-HR"/>
        </w:rPr>
        <w:t>i 30. listopada 2018. godine</w:t>
      </w:r>
      <w:r>
        <w:rPr>
          <w:rFonts w:hAnsi="Bookman Old Style" w:ascii="Bookman Old Style"/>
          <w:bCs/>
          <w:lang w:val="hr-HR"/>
        </w:rPr>
        <w:t xml:space="preserve"> postala su</w:t>
      </w:r>
      <w:r w:rsidR="00834B67" w:rsidRPr="00834B67">
        <w:rPr>
          <w:rFonts w:hAnsi="Bookman Old Style" w:ascii="Bookman Old Style"/>
          <w:bCs/>
          <w:lang w:val="hr-HR"/>
        </w:rPr>
        <w:t xml:space="preserve"> pravomo</w:t>
      </w:r>
      <w:r w:rsidR="00834B67" w:rsidRPr="00834B67">
        <w:rPr>
          <w:rFonts w:hAnsi="Bookman Old Style" w:ascii="Bookman Old Style" w:hint="eastAsia"/>
          <w:bCs/>
          <w:lang w:val="hr-HR"/>
        </w:rPr>
        <w:t>ć</w:t>
      </w:r>
      <w:r>
        <w:rPr>
          <w:rFonts w:hAnsi="Bookman Old Style" w:ascii="Bookman Old Style"/>
          <w:bCs/>
          <w:lang w:val="hr-HR"/>
        </w:rPr>
        <w:t>na</w:t>
      </w:r>
      <w:r w:rsidR="0059036E">
        <w:rPr>
          <w:rFonts w:hAnsi="Bookman Old Style" w:ascii="Bookman Old Style"/>
          <w:bCs/>
          <w:lang w:val="hr-HR"/>
        </w:rPr>
        <w:t>, a kup</w:t>
      </w:r>
      <w:r w:rsidR="00834B67" w:rsidRPr="00834B67">
        <w:rPr>
          <w:rFonts w:hAnsi="Bookman Old Style" w:ascii="Bookman Old Style"/>
          <w:bCs/>
          <w:lang w:val="hr-HR"/>
        </w:rPr>
        <w:t>c</w:t>
      </w:r>
      <w:r>
        <w:rPr>
          <w:rFonts w:hAnsi="Bookman Old Style" w:ascii="Bookman Old Style"/>
          <w:bCs/>
          <w:lang w:val="hr-HR"/>
        </w:rPr>
        <w:t>i B2 KAPITAL d.o.o. te Zoran Habrka</w:t>
      </w:r>
      <w:r w:rsidR="0059036E">
        <w:rPr>
          <w:rFonts w:hAnsi="Bookman Old Style" w:ascii="Bookman Old Style"/>
          <w:bCs/>
          <w:lang w:val="hr-HR"/>
        </w:rPr>
        <w:t xml:space="preserve"> u cijelosti su uplatili</w:t>
      </w:r>
      <w:r w:rsidR="00834B67" w:rsidRPr="00834B67">
        <w:rPr>
          <w:rFonts w:hAnsi="Bookman Old Style" w:ascii="Bookman Old Style"/>
          <w:bCs/>
          <w:lang w:val="hr-HR"/>
        </w:rPr>
        <w:t xml:space="preserve"> kupovninu.</w:t>
      </w:r>
      <w:r>
        <w:rPr>
          <w:rFonts w:hAnsi="Bookman Old Style" w:ascii="Bookman Old Style"/>
          <w:bCs/>
          <w:lang w:val="hr-HR"/>
        </w:rPr>
        <w:t xml:space="preserve"> Na depozitnom računu T</w:t>
      </w:r>
      <w:r w:rsidR="00735701">
        <w:rPr>
          <w:rFonts w:hAnsi="Bookman Old Style" w:ascii="Bookman Old Style"/>
          <w:bCs/>
          <w:lang w:val="hr-HR"/>
        </w:rPr>
        <w:t>rgovačkog suda u Zagrebu</w:t>
      </w:r>
      <w:r w:rsidR="003D766F">
        <w:rPr>
          <w:rFonts w:hAnsi="Bookman Old Style" w:ascii="Bookman Old Style"/>
          <w:bCs/>
          <w:lang w:val="hr-HR"/>
        </w:rPr>
        <w:t xml:space="preserve"> po ovom osnovu</w:t>
      </w:r>
      <w:r w:rsidR="00735701">
        <w:rPr>
          <w:rFonts w:hAnsi="Bookman Old Style" w:ascii="Bookman Old Style"/>
          <w:bCs/>
          <w:lang w:val="hr-HR"/>
        </w:rPr>
        <w:t xml:space="preserve"> nalazi se iznos od </w:t>
      </w:r>
      <w:r w:rsidR="003D766F">
        <w:rPr>
          <w:rFonts w:hAnsi="Bookman Old Style" w:ascii="Bookman Old Style"/>
          <w:b/>
          <w:bCs/>
          <w:lang w:val="hr-HR"/>
        </w:rPr>
        <w:t>4.525.000,00</w:t>
      </w:r>
      <w:r w:rsidR="00735701" w:rsidRPr="00735701">
        <w:rPr>
          <w:rFonts w:hAnsi="Bookman Old Style" w:ascii="Bookman Old Style"/>
          <w:b/>
          <w:bCs/>
          <w:lang w:val="hr-HR"/>
        </w:rPr>
        <w:t xml:space="preserve"> kuna</w:t>
      </w:r>
      <w:r w:rsidR="006E3D0C">
        <w:rPr>
          <w:rFonts w:hAnsi="Bookman Old Style" w:ascii="Bookman Old Style"/>
          <w:bCs/>
          <w:lang w:val="hr-HR"/>
        </w:rPr>
        <w:t>.</w:t>
      </w:r>
    </w:p>
    <w:p w:rsidRDefault="006E3D0C" w:rsidP="00C83174" w:rsidR="006E3D0C" w:rsidRPr="00834B67">
      <w:p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 xml:space="preserve">Prodane su nekretnine za iznos od </w:t>
      </w:r>
      <w:r w:rsidRPr="006E3D0C">
        <w:rPr>
          <w:rFonts w:hAnsi="Bookman Old Style" w:ascii="Bookman Old Style"/>
          <w:b/>
          <w:bCs/>
          <w:lang w:val="hr-HR"/>
        </w:rPr>
        <w:t>4.525.000,00 kuna</w:t>
      </w:r>
      <w:r w:rsidRPr="006E3D0C">
        <w:t xml:space="preserve"> </w:t>
      </w:r>
      <w:r w:rsidRPr="006E3D0C">
        <w:rPr>
          <w:rFonts w:hAnsi="Bookman Old Style" w:ascii="Bookman Old Style"/>
          <w:bCs/>
          <w:lang w:val="hr-HR"/>
        </w:rPr>
        <w:t xml:space="preserve">koji </w:t>
      </w:r>
      <w:r>
        <w:rPr>
          <w:rFonts w:hAnsi="Bookman Old Style" w:ascii="Bookman Old Style"/>
          <w:bCs/>
          <w:lang w:val="hr-HR"/>
        </w:rPr>
        <w:t xml:space="preserve">iznos </w:t>
      </w:r>
      <w:r w:rsidRPr="006E3D0C">
        <w:rPr>
          <w:rFonts w:hAnsi="Bookman Old Style" w:ascii="Bookman Old Style"/>
          <w:bCs/>
          <w:lang w:val="hr-HR"/>
        </w:rPr>
        <w:t>se predlaže rasporediti kako je to specificirano ovim podneskom.</w:t>
      </w:r>
    </w:p>
    <w:p w:rsidRDefault="00834B67" w:rsidP="00C83174" w:rsidR="00834B67" w:rsidRPr="00834B67">
      <w:pPr>
        <w:jc w:val="both"/>
        <w:rPr>
          <w:rFonts w:hAnsi="Bookman Old Style" w:ascii="Bookman Old Style"/>
          <w:bCs/>
          <w:lang w:val="hr-HR"/>
        </w:rPr>
      </w:pPr>
    </w:p>
    <w:p w:rsidRDefault="0059036E" w:rsidP="00C83174" w:rsidR="00834B67">
      <w:p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Prodane su</w:t>
      </w:r>
      <w:r w:rsidR="00834B67" w:rsidRPr="00834B67">
        <w:rPr>
          <w:rFonts w:hAnsi="Bookman Old Style" w:ascii="Bookman Old Style"/>
          <w:bCs/>
          <w:lang w:val="hr-HR"/>
        </w:rPr>
        <w:t xml:space="preserve"> sljede</w:t>
      </w:r>
      <w:r w:rsidR="00834B67" w:rsidRPr="00834B67">
        <w:rPr>
          <w:rFonts w:hAnsi="Bookman Old Style" w:ascii="Bookman Old Style" w:hint="eastAsia"/>
          <w:bCs/>
          <w:lang w:val="hr-HR"/>
        </w:rPr>
        <w:t>ć</w:t>
      </w:r>
      <w:r>
        <w:rPr>
          <w:rFonts w:hAnsi="Bookman Old Style" w:ascii="Bookman Old Style"/>
          <w:bCs/>
          <w:lang w:val="hr-HR"/>
        </w:rPr>
        <w:t>e nekretnine</w:t>
      </w:r>
      <w:r w:rsidR="00834B67" w:rsidRPr="00834B67">
        <w:rPr>
          <w:rFonts w:hAnsi="Bookman Old Style" w:ascii="Bookman Old Style"/>
          <w:bCs/>
          <w:lang w:val="hr-HR"/>
        </w:rPr>
        <w:t>:</w:t>
      </w:r>
    </w:p>
    <w:p w:rsidRDefault="00867916" w:rsidP="00C83174" w:rsidR="00867916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>
      <w:pPr>
        <w:ind w:hanging="284"/>
        <w:jc w:val="both"/>
        <w:rPr>
          <w:rFonts w:hAnsi="Bookman Old Style" w:ascii="Bookman Old Style"/>
          <w:b/>
          <w:bCs/>
          <w:lang w:val="hr-HR"/>
        </w:rPr>
      </w:pPr>
      <w:r>
        <w:rPr>
          <w:rFonts w:hAnsi="Bookman Old Style" w:ascii="Bookman Old Style"/>
          <w:b/>
          <w:bCs/>
          <w:lang w:val="hr-HR"/>
        </w:rPr>
        <w:t>I. Razlučni vjerovnik APS DELTA S.A.</w:t>
      </w:r>
    </w:p>
    <w:p w:rsidRDefault="006E3D0C" w:rsidP="006E3D0C" w:rsidR="006E3D0C">
      <w:pPr>
        <w:jc w:val="both"/>
        <w:rPr>
          <w:rFonts w:hAnsi="Bookman Old Style" w:ascii="Bookman Old Style"/>
          <w:b/>
          <w:bCs/>
          <w:lang w:val="hr-HR"/>
        </w:rPr>
      </w:pPr>
    </w:p>
    <w:p w:rsidRDefault="006E3D0C" w:rsidP="006E3D0C" w:rsidR="006E3D0C" w:rsidRPr="006E3D0C">
      <w:pPr>
        <w:jc w:val="both"/>
        <w:rPr>
          <w:rFonts w:hAnsi="Bookman Old Style" w:ascii="Bookman Old Style"/>
          <w:b/>
          <w:bCs/>
          <w:lang w:val="hr-HR"/>
        </w:rPr>
      </w:pPr>
      <w:r w:rsidRPr="006E3D0C">
        <w:rPr>
          <w:rFonts w:hAnsi="Bookman Old Style" w:ascii="Bookman Old Style"/>
          <w:b/>
          <w:bCs/>
          <w:lang w:val="hr-HR"/>
        </w:rPr>
        <w:t>1.  HOTEL JASENAK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t>- Op</w:t>
      </w:r>
      <w:r w:rsidRPr="006E3D0C">
        <w:rPr>
          <w:rFonts w:hAnsi="Bookman Old Style" w:ascii="Bookman Old Style" w:hint="eastAsia"/>
          <w:bCs/>
          <w:lang w:val="hr-HR"/>
        </w:rPr>
        <w:t>ć</w:t>
      </w:r>
      <w:r w:rsidRPr="006E3D0C">
        <w:rPr>
          <w:rFonts w:hAnsi="Bookman Old Style" w:ascii="Bookman Old Style"/>
          <w:bCs/>
          <w:lang w:val="hr-HR"/>
        </w:rPr>
        <w:t>inski  sud u Karlovcu, z.k. odjel Ogulin, k.o. Jasenak,  zk.ul. 766B,  k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br. 1555/1 u naravi hotel, dvorište, oranica, livada i put površine 430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hv,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t xml:space="preserve">Kupac: ZORAN HABRKA za iznos kupovnine od 205.000,00 kuna. 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t>Na depozitu ra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una Trgova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kog suda po ovom osnovu se nalazi iznos od 205.000,00 kuna iz kojeg se izdvajaju sredstva kako slijedi: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t>-</w:t>
      </w:r>
      <w:r w:rsidRPr="006E3D0C">
        <w:rPr>
          <w:rFonts w:hAnsi="Bookman Old Style" w:ascii="Bookman Old Style"/>
          <w:bCs/>
          <w:lang w:val="hr-HR"/>
        </w:rPr>
        <w:tab/>
        <w:t>Troškovi utvr</w:t>
      </w:r>
      <w:r w:rsidRPr="006E3D0C">
        <w:rPr>
          <w:rFonts w:hAnsi="Bookman Old Style" w:ascii="Bookman Old Style" w:hint="eastAsia"/>
          <w:bCs/>
          <w:lang w:val="hr-HR"/>
        </w:rPr>
        <w:t>đ</w:t>
      </w:r>
      <w:r w:rsidRPr="006E3D0C">
        <w:rPr>
          <w:rFonts w:hAnsi="Bookman Old Style" w:ascii="Bookman Old Style"/>
          <w:bCs/>
          <w:lang w:val="hr-HR"/>
        </w:rPr>
        <w:t>ivanja predmeta razlu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nog prava odre</w:t>
      </w:r>
      <w:r w:rsidRPr="006E3D0C">
        <w:rPr>
          <w:rFonts w:hAnsi="Bookman Old Style" w:ascii="Bookman Old Style" w:hint="eastAsia"/>
          <w:bCs/>
          <w:lang w:val="hr-HR"/>
        </w:rPr>
        <w:t>đ</w:t>
      </w:r>
      <w:r w:rsidRPr="006E3D0C">
        <w:rPr>
          <w:rFonts w:hAnsi="Bookman Old Style" w:ascii="Bookman Old Style"/>
          <w:bCs/>
          <w:lang w:val="hr-HR"/>
        </w:rPr>
        <w:t>uje se u paušalnom iznosu od 5% od postignute cijene (205.000,00 kuna) što iznosi 10.250,00 kuna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t>-</w:t>
      </w:r>
      <w:r w:rsidRPr="006E3D0C">
        <w:rPr>
          <w:rFonts w:hAnsi="Bookman Old Style" w:ascii="Bookman Old Style"/>
          <w:bCs/>
          <w:lang w:val="hr-HR"/>
        </w:rPr>
        <w:tab/>
        <w:t>Troškovi unov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enja predmeta razlu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nog prava odre</w:t>
      </w:r>
      <w:r w:rsidRPr="006E3D0C">
        <w:rPr>
          <w:rFonts w:hAnsi="Bookman Old Style" w:ascii="Bookman Old Style" w:hint="eastAsia"/>
          <w:bCs/>
          <w:lang w:val="hr-HR"/>
        </w:rPr>
        <w:t>đ</w:t>
      </w:r>
      <w:r w:rsidRPr="006E3D0C">
        <w:rPr>
          <w:rFonts w:hAnsi="Bookman Old Style" w:ascii="Bookman Old Style"/>
          <w:bCs/>
          <w:lang w:val="hr-HR"/>
        </w:rPr>
        <w:t>uje se u    paušalnom iznosu od 5% od postignute cijene (205.000,00 kuna) što iznosi 10.250,00 kuna</w:t>
      </w:r>
    </w:p>
    <w:p w:rsidRDefault="003D766F" w:rsidP="006E3D0C" w:rsidR="003D766F">
      <w:pPr>
        <w:jc w:val="both"/>
        <w:rPr>
          <w:rFonts w:hAnsi="Bookman Old Style" w:ascii="Bookman Old Style"/>
          <w:bCs/>
          <w:lang w:val="hr-HR"/>
        </w:rPr>
      </w:pPr>
    </w:p>
    <w:p w:rsidRDefault="003D766F" w:rsidP="006E3D0C" w:rsidR="003D766F" w:rsidRPr="006E3D0C">
      <w:p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-        Porez na dodanu vrijednost u iznosu od 41.000,00 kuna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lastRenderedPageBreak/>
        <w:t>-</w:t>
      </w:r>
      <w:r w:rsidRPr="006E3D0C">
        <w:rPr>
          <w:rFonts w:hAnsi="Bookman Old Style" w:ascii="Bookman Old Style"/>
          <w:bCs/>
          <w:lang w:val="hr-HR"/>
        </w:rPr>
        <w:tab/>
        <w:t xml:space="preserve">Ukupno po osnovu troška: </w:t>
      </w:r>
      <w:r w:rsidR="003D766F">
        <w:rPr>
          <w:rFonts w:hAnsi="Bookman Old Style" w:ascii="Bookman Old Style"/>
          <w:bCs/>
          <w:lang w:val="hr-HR"/>
        </w:rPr>
        <w:t>61</w:t>
      </w:r>
      <w:r w:rsidRPr="006E3D0C">
        <w:rPr>
          <w:rFonts w:hAnsi="Bookman Old Style" w:ascii="Bookman Old Style"/>
          <w:bCs/>
          <w:lang w:val="hr-HR"/>
        </w:rPr>
        <w:t>.500,00 kuna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t>-</w:t>
      </w:r>
      <w:r w:rsidRPr="006E3D0C">
        <w:rPr>
          <w:rFonts w:hAnsi="Bookman Old Style" w:ascii="Bookman Old Style"/>
          <w:bCs/>
          <w:lang w:val="hr-HR"/>
        </w:rPr>
        <w:tab/>
        <w:t>Nekretnina je u sustavu PDV-a</w:t>
      </w:r>
      <w:r w:rsidR="003D766F">
        <w:rPr>
          <w:rFonts w:hAnsi="Bookman Old Style" w:ascii="Bookman Old Style"/>
          <w:bCs/>
          <w:lang w:val="hr-HR"/>
        </w:rPr>
        <w:t>. U privitku se dostavlja račun izdan kupcu Zoranu Habrki iz kojeg je vidljiv obračun PDV-a.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t>Pr</w:t>
      </w:r>
      <w:r>
        <w:rPr>
          <w:rFonts w:hAnsi="Bookman Old Style" w:ascii="Bookman Old Style"/>
          <w:bCs/>
          <w:lang w:val="hr-HR"/>
        </w:rPr>
        <w:t>edlaže se ukupan iznos troškova</w:t>
      </w:r>
      <w:r w:rsidRPr="006E3D0C">
        <w:rPr>
          <w:rFonts w:hAnsi="Bookman Old Style" w:ascii="Bookman Old Style"/>
          <w:bCs/>
          <w:lang w:val="hr-HR"/>
        </w:rPr>
        <w:t xml:space="preserve"> od </w:t>
      </w:r>
      <w:r w:rsidR="003D766F">
        <w:rPr>
          <w:rFonts w:hAnsi="Bookman Old Style" w:ascii="Bookman Old Style"/>
          <w:b/>
          <w:bCs/>
          <w:lang w:val="hr-HR"/>
        </w:rPr>
        <w:t>61</w:t>
      </w:r>
      <w:r w:rsidRPr="006E3D0C">
        <w:rPr>
          <w:rFonts w:hAnsi="Bookman Old Style" w:ascii="Bookman Old Style"/>
          <w:b/>
          <w:bCs/>
          <w:lang w:val="hr-HR"/>
        </w:rPr>
        <w:t>.500,00 kuna</w:t>
      </w:r>
      <w:r w:rsidRPr="006E3D0C">
        <w:rPr>
          <w:rFonts w:hAnsi="Bookman Old Style" w:ascii="Bookman Old Style"/>
          <w:bCs/>
          <w:lang w:val="hr-HR"/>
        </w:rPr>
        <w:t xml:space="preserve">  prebaciti na žiro-ra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un  ste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 xml:space="preserve">ajnog dužnika  broj  </w:t>
      </w:r>
      <w:r w:rsidRPr="006E3D0C">
        <w:rPr>
          <w:rFonts w:hAnsi="Bookman Old Style" w:ascii="Bookman Old Style"/>
          <w:b/>
          <w:bCs/>
          <w:lang w:val="hr-HR"/>
        </w:rPr>
        <w:t>HR1823900011100943921</w:t>
      </w:r>
      <w:r w:rsidRPr="006E3D0C">
        <w:rPr>
          <w:rFonts w:hAnsi="Bookman Old Style" w:ascii="Bookman Old Style"/>
          <w:bCs/>
          <w:lang w:val="hr-HR"/>
        </w:rPr>
        <w:t>.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t>Na prodanoj nekretnini upisano je založno pravo u korist APS DELTA S.A., SA SJEDIŠTEM U LUKSEMBURGU (VELIKO VOJVODSTVO LUKSEMBURGA), OIB: 45421012929, 1 RUE JEAN PIRET, L-2350-LUKSEMBURG, LUKSEMBURG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t>Ukupna potraživanja razlu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nog vjerovnika na dan 17. rujna 2018. godine  po osnovu više partija kredita iznose ukupno 31.797.072,63 kuna. U privitku  se dostavlja obra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un  potraživanja APS DELTA S.A.</w:t>
      </w:r>
    </w:p>
    <w:p w:rsidRDefault="006E3D0C" w:rsidP="006E3D0C" w:rsidR="006E3D0C" w:rsidRP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>
      <w:pPr>
        <w:jc w:val="both"/>
        <w:rPr>
          <w:rFonts w:hAnsi="Bookman Old Style" w:ascii="Bookman Old Style"/>
          <w:bCs/>
          <w:lang w:val="hr-HR"/>
        </w:rPr>
      </w:pPr>
      <w:r w:rsidRPr="006E3D0C">
        <w:rPr>
          <w:rFonts w:hAnsi="Bookman Old Style" w:ascii="Bookman Old Style"/>
          <w:bCs/>
          <w:lang w:val="hr-HR"/>
        </w:rPr>
        <w:t xml:space="preserve">Nakon odbitka  troškova  u ukupnom iznosu od </w:t>
      </w:r>
      <w:r w:rsidR="003D766F">
        <w:rPr>
          <w:rFonts w:hAnsi="Bookman Old Style" w:ascii="Bookman Old Style"/>
          <w:b/>
          <w:bCs/>
          <w:lang w:val="hr-HR"/>
        </w:rPr>
        <w:t>61</w:t>
      </w:r>
      <w:r w:rsidRPr="00715AFD">
        <w:rPr>
          <w:rFonts w:hAnsi="Bookman Old Style" w:ascii="Bookman Old Style"/>
          <w:b/>
          <w:bCs/>
          <w:lang w:val="hr-HR"/>
        </w:rPr>
        <w:t>.500,00 kuna</w:t>
      </w:r>
      <w:r w:rsidRPr="006E3D0C">
        <w:rPr>
          <w:rFonts w:hAnsi="Bookman Old Style" w:ascii="Bookman Old Style"/>
          <w:bCs/>
          <w:lang w:val="hr-HR"/>
        </w:rPr>
        <w:t>, predlaže se prenijeti na žiro ra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>un razlu</w:t>
      </w:r>
      <w:r w:rsidRPr="006E3D0C">
        <w:rPr>
          <w:rFonts w:hAnsi="Bookman Old Style" w:ascii="Bookman Old Style" w:hint="eastAsia"/>
          <w:bCs/>
          <w:lang w:val="hr-HR"/>
        </w:rPr>
        <w:t>č</w:t>
      </w:r>
      <w:r w:rsidRPr="006E3D0C">
        <w:rPr>
          <w:rFonts w:hAnsi="Bookman Old Style" w:ascii="Bookman Old Style"/>
          <w:bCs/>
          <w:lang w:val="hr-HR"/>
        </w:rPr>
        <w:t xml:space="preserve">nog vjerovnika APS DELTA S.A. iznos od </w:t>
      </w:r>
      <w:r w:rsidR="003D766F">
        <w:rPr>
          <w:rFonts w:hAnsi="Bookman Old Style" w:ascii="Bookman Old Style"/>
          <w:b/>
          <w:bCs/>
          <w:lang w:val="hr-HR"/>
        </w:rPr>
        <w:t>143</w:t>
      </w:r>
      <w:r w:rsidRPr="00715AFD">
        <w:rPr>
          <w:rFonts w:hAnsi="Bookman Old Style" w:ascii="Bookman Old Style"/>
          <w:b/>
          <w:bCs/>
          <w:lang w:val="hr-HR"/>
        </w:rPr>
        <w:t>.500,00 kune</w:t>
      </w:r>
      <w:r w:rsidRPr="006E3D0C">
        <w:rPr>
          <w:rFonts w:hAnsi="Bookman Old Style" w:ascii="Bookman Old Style"/>
          <w:bCs/>
          <w:lang w:val="hr-HR"/>
        </w:rPr>
        <w:t xml:space="preserve"> na broj </w:t>
      </w:r>
      <w:r w:rsidRPr="00715AFD">
        <w:rPr>
          <w:rFonts w:hAnsi="Bookman Old Style" w:ascii="Bookman Old Style"/>
          <w:b/>
          <w:bCs/>
          <w:lang w:val="hr-HR"/>
        </w:rPr>
        <w:t>HR7323300031172718980</w:t>
      </w:r>
      <w:r w:rsidRPr="006E3D0C">
        <w:rPr>
          <w:rFonts w:hAnsi="Bookman Old Style" w:ascii="Bookman Old Style"/>
          <w:bCs/>
          <w:lang w:val="hr-HR"/>
        </w:rPr>
        <w:t xml:space="preserve"> s pozivom na broj 5100352586.</w:t>
      </w:r>
    </w:p>
    <w:p w:rsidRDefault="006E3D0C" w:rsidP="00C83174" w:rsid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6E3D0C" w:rsidRPr="006E3D0C">
      <w:pPr>
        <w:ind w:hanging="426"/>
        <w:jc w:val="both"/>
        <w:rPr>
          <w:rFonts w:hAnsi="Bookman Old Style" w:ascii="Bookman Old Style"/>
          <w:b/>
          <w:bCs/>
          <w:lang w:val="hr-HR"/>
        </w:rPr>
      </w:pPr>
      <w:r w:rsidRPr="006E3D0C">
        <w:rPr>
          <w:rFonts w:hAnsi="Bookman Old Style" w:ascii="Bookman Old Style"/>
          <w:b/>
          <w:bCs/>
          <w:lang w:val="hr-HR"/>
        </w:rPr>
        <w:t>II. Razlučni vjerovnik B2 KAPITAL</w:t>
      </w:r>
    </w:p>
    <w:p w:rsidRDefault="006E3D0C" w:rsidP="00C83174" w:rsidR="006E3D0C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867916" w:rsidRPr="00867916">
      <w:pPr>
        <w:ind w:left="-56"/>
        <w:jc w:val="both"/>
        <w:rPr>
          <w:rFonts w:hAnsi="Bookman Old Style" w:ascii="Bookman Old Style"/>
          <w:b/>
          <w:bCs/>
          <w:lang w:val="hr-HR"/>
        </w:rPr>
      </w:pPr>
      <w:r>
        <w:rPr>
          <w:rFonts w:hAnsi="Bookman Old Style" w:ascii="Bookman Old Style"/>
          <w:b/>
          <w:bCs/>
          <w:lang w:val="hr-HR"/>
        </w:rPr>
        <w:t xml:space="preserve">2. </w:t>
      </w:r>
      <w:r w:rsidR="00F0043D">
        <w:rPr>
          <w:rFonts w:hAnsi="Bookman Old Style" w:ascii="Bookman Old Style"/>
          <w:b/>
          <w:bCs/>
          <w:lang w:val="hr-HR"/>
        </w:rPr>
        <w:t>ZAPRUDSKI OTOK</w:t>
      </w:r>
    </w:p>
    <w:p w:rsidRDefault="00834B67" w:rsidP="00C83174" w:rsidR="00834B67" w:rsidRPr="00834B67">
      <w:pPr>
        <w:jc w:val="both"/>
        <w:rPr>
          <w:rFonts w:hAnsi="Bookman Old Style" w:ascii="Bookman Old Style"/>
          <w:bCs/>
          <w:lang w:val="hr-HR"/>
        </w:rPr>
      </w:pPr>
    </w:p>
    <w:p w:rsidRDefault="00F0043D" w:rsidP="00F0043D" w:rsidR="00F0043D" w:rsidRPr="00F0043D">
      <w:pPr>
        <w:jc w:val="both"/>
        <w:rPr>
          <w:rFonts w:hAnsi="Bookman Old Style" w:ascii="Bookman Old Style"/>
          <w:bCs/>
          <w:lang w:val="hr-HR"/>
        </w:rPr>
      </w:pPr>
      <w:r w:rsidRPr="00F0043D">
        <w:rPr>
          <w:rFonts w:hAnsi="Bookman Old Style" w:ascii="Bookman Old Style"/>
          <w:bCs/>
          <w:lang w:val="hr-HR"/>
        </w:rPr>
        <w:t>- Op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>inski sud u  Novom Zagrebu,  k.o. Zaprudski otok,  zk.ul. 73,  k</w:t>
      </w:r>
      <w:r w:rsidRPr="00F0043D">
        <w:rPr>
          <w:rFonts w:hAnsi="Bookman Old Style" w:ascii="Bookman Old Style" w:hint="eastAsia"/>
          <w:bCs/>
          <w:lang w:val="hr-HR"/>
        </w:rPr>
        <w:t>č</w:t>
      </w:r>
      <w:r w:rsidRPr="00F0043D">
        <w:rPr>
          <w:rFonts w:hAnsi="Bookman Old Style" w:ascii="Bookman Old Style"/>
          <w:bCs/>
          <w:lang w:val="hr-HR"/>
        </w:rPr>
        <w:t>br. 2007/1 u naravi oranica, ograja površine 1.119 m2  i  2008/1 u naravi oranica, Ograja površine 217 m2</w:t>
      </w:r>
    </w:p>
    <w:p w:rsidRDefault="00F0043D" w:rsidP="00F0043D" w:rsidR="00F0043D" w:rsidRPr="00F0043D">
      <w:pPr>
        <w:jc w:val="both"/>
        <w:rPr>
          <w:rFonts w:hAnsi="Bookman Old Style" w:ascii="Bookman Old Style"/>
          <w:bCs/>
          <w:lang w:val="hr-HR"/>
        </w:rPr>
      </w:pPr>
      <w:r w:rsidRPr="00F0043D">
        <w:rPr>
          <w:rFonts w:hAnsi="Bookman Old Style" w:ascii="Bookman Old Style"/>
          <w:bCs/>
          <w:lang w:val="hr-HR"/>
        </w:rPr>
        <w:t>- Op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>inski sud u Novom Zagrebu,  k.o. Zaprudski otok,  zk.ul. 791,  k</w:t>
      </w:r>
      <w:r w:rsidRPr="00F0043D">
        <w:rPr>
          <w:rFonts w:hAnsi="Bookman Old Style" w:ascii="Bookman Old Style" w:hint="eastAsia"/>
          <w:bCs/>
          <w:lang w:val="hr-HR"/>
        </w:rPr>
        <w:t>č</w:t>
      </w:r>
      <w:r w:rsidRPr="00F0043D">
        <w:rPr>
          <w:rFonts w:hAnsi="Bookman Old Style" w:ascii="Bookman Old Style"/>
          <w:bCs/>
          <w:lang w:val="hr-HR"/>
        </w:rPr>
        <w:t xml:space="preserve">br. 2006/1 u naravi oranica površine 567 m2 </w:t>
      </w:r>
    </w:p>
    <w:p w:rsidRDefault="00F0043D" w:rsidP="00F0043D" w:rsidR="00F0043D" w:rsidRPr="00F0043D">
      <w:pPr>
        <w:jc w:val="both"/>
        <w:rPr>
          <w:rFonts w:hAnsi="Bookman Old Style" w:ascii="Bookman Old Style"/>
          <w:bCs/>
          <w:lang w:val="hr-HR"/>
        </w:rPr>
      </w:pPr>
      <w:r w:rsidRPr="00F0043D">
        <w:rPr>
          <w:rFonts w:hAnsi="Bookman Old Style" w:ascii="Bookman Old Style"/>
          <w:bCs/>
          <w:lang w:val="hr-HR"/>
        </w:rPr>
        <w:t>- Op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>inski sud u Novom Zagrebu,  k.o. Zaprudski otok,  zk.ul. 13486,  k</w:t>
      </w:r>
      <w:r w:rsidRPr="00F0043D">
        <w:rPr>
          <w:rFonts w:hAnsi="Bookman Old Style" w:ascii="Bookman Old Style" w:hint="eastAsia"/>
          <w:bCs/>
          <w:lang w:val="hr-HR"/>
        </w:rPr>
        <w:t>č</w:t>
      </w:r>
      <w:r w:rsidRPr="00F0043D">
        <w:rPr>
          <w:rFonts w:hAnsi="Bookman Old Style" w:ascii="Bookman Old Style"/>
          <w:bCs/>
          <w:lang w:val="hr-HR"/>
        </w:rPr>
        <w:t>br. 2013/2 u naravi oranica Oreškovi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 xml:space="preserve">eva površine 1.305 m2 </w:t>
      </w:r>
    </w:p>
    <w:p w:rsidRDefault="00F0043D" w:rsidP="00F0043D" w:rsidR="00F0043D" w:rsidRPr="00F0043D">
      <w:pPr>
        <w:jc w:val="both"/>
        <w:rPr>
          <w:rFonts w:hAnsi="Bookman Old Style" w:ascii="Bookman Old Style"/>
          <w:bCs/>
          <w:lang w:val="hr-HR"/>
        </w:rPr>
      </w:pPr>
      <w:r w:rsidRPr="00F0043D">
        <w:rPr>
          <w:rFonts w:hAnsi="Bookman Old Style" w:ascii="Bookman Old Style"/>
          <w:bCs/>
          <w:lang w:val="hr-HR"/>
        </w:rPr>
        <w:t>- Op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>inski sud u Novom Zagrebu,  k.o. Zaprudski otok,  zk.ul. 13465,  k</w:t>
      </w:r>
      <w:r w:rsidRPr="00F0043D">
        <w:rPr>
          <w:rFonts w:hAnsi="Bookman Old Style" w:ascii="Bookman Old Style" w:hint="eastAsia"/>
          <w:bCs/>
          <w:lang w:val="hr-HR"/>
        </w:rPr>
        <w:t>č</w:t>
      </w:r>
      <w:r w:rsidRPr="00F0043D">
        <w:rPr>
          <w:rFonts w:hAnsi="Bookman Old Style" w:ascii="Bookman Old Style"/>
          <w:bCs/>
          <w:lang w:val="hr-HR"/>
        </w:rPr>
        <w:t xml:space="preserve">br. 2005/1 u naravi oranica, Ograja  površine 812 m2  </w:t>
      </w:r>
    </w:p>
    <w:p w:rsidRDefault="00F0043D" w:rsidP="00F0043D" w:rsidR="00F0043D" w:rsidRPr="00F0043D">
      <w:pPr>
        <w:jc w:val="both"/>
        <w:rPr>
          <w:rFonts w:hAnsi="Bookman Old Style" w:ascii="Bookman Old Style"/>
          <w:bCs/>
          <w:lang w:val="hr-HR"/>
        </w:rPr>
      </w:pPr>
      <w:r w:rsidRPr="00F0043D">
        <w:rPr>
          <w:rFonts w:hAnsi="Bookman Old Style" w:ascii="Bookman Old Style"/>
          <w:bCs/>
          <w:lang w:val="hr-HR"/>
        </w:rPr>
        <w:t>- Op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>inski sud u Novom Zagrebu,  k.o. Zaprudski otok,  zk.ul. 1039,  k</w:t>
      </w:r>
      <w:r w:rsidRPr="00F0043D">
        <w:rPr>
          <w:rFonts w:hAnsi="Bookman Old Style" w:ascii="Bookman Old Style" w:hint="eastAsia"/>
          <w:bCs/>
          <w:lang w:val="hr-HR"/>
        </w:rPr>
        <w:t>č</w:t>
      </w:r>
      <w:r w:rsidRPr="00F0043D">
        <w:rPr>
          <w:rFonts w:hAnsi="Bookman Old Style" w:ascii="Bookman Old Style"/>
          <w:bCs/>
          <w:lang w:val="hr-HR"/>
        </w:rPr>
        <w:t>br. 2004 u naravi oranica površine 901 m2</w:t>
      </w:r>
    </w:p>
    <w:p w:rsidRDefault="00F0043D" w:rsidP="00F0043D" w:rsidR="00F0043D" w:rsidRPr="00F0043D">
      <w:pPr>
        <w:jc w:val="both"/>
        <w:rPr>
          <w:rFonts w:hAnsi="Bookman Old Style" w:ascii="Bookman Old Style"/>
          <w:bCs/>
          <w:lang w:val="hr-HR"/>
        </w:rPr>
      </w:pPr>
      <w:r w:rsidRPr="00F0043D">
        <w:rPr>
          <w:rFonts w:hAnsi="Bookman Old Style" w:ascii="Bookman Old Style"/>
          <w:bCs/>
          <w:lang w:val="hr-HR"/>
        </w:rPr>
        <w:t>- Op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>inski sud u Novom Zagrebu,  k.o. Zaprudski otok,  zk.ul. 1524,  k</w:t>
      </w:r>
      <w:r w:rsidRPr="00F0043D">
        <w:rPr>
          <w:rFonts w:hAnsi="Bookman Old Style" w:ascii="Bookman Old Style" w:hint="eastAsia"/>
          <w:bCs/>
          <w:lang w:val="hr-HR"/>
        </w:rPr>
        <w:t>č</w:t>
      </w:r>
      <w:r w:rsidRPr="00F0043D">
        <w:rPr>
          <w:rFonts w:hAnsi="Bookman Old Style" w:ascii="Bookman Old Style"/>
          <w:bCs/>
          <w:lang w:val="hr-HR"/>
        </w:rPr>
        <w:t>br. 2011/1 u naravi oranica Ograje površine 1.356 m2</w:t>
      </w:r>
    </w:p>
    <w:p w:rsidRDefault="00F0043D" w:rsidP="00F0043D" w:rsidR="00F0043D" w:rsidRPr="00F0043D">
      <w:pPr>
        <w:jc w:val="both"/>
        <w:rPr>
          <w:rFonts w:hAnsi="Bookman Old Style" w:ascii="Bookman Old Style"/>
          <w:bCs/>
          <w:lang w:val="hr-HR"/>
        </w:rPr>
      </w:pPr>
      <w:r w:rsidRPr="00F0043D">
        <w:rPr>
          <w:rFonts w:hAnsi="Bookman Old Style" w:ascii="Bookman Old Style"/>
          <w:bCs/>
          <w:lang w:val="hr-HR"/>
        </w:rPr>
        <w:t>- Op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>inski sud u Novom Zagrebu,  k.o. Zaprudski otok,  zk.ul. 3591,  k</w:t>
      </w:r>
      <w:r w:rsidRPr="00F0043D">
        <w:rPr>
          <w:rFonts w:hAnsi="Bookman Old Style" w:ascii="Bookman Old Style" w:hint="eastAsia"/>
          <w:bCs/>
          <w:lang w:val="hr-HR"/>
        </w:rPr>
        <w:t>č</w:t>
      </w:r>
      <w:r w:rsidRPr="00F0043D">
        <w:rPr>
          <w:rFonts w:hAnsi="Bookman Old Style" w:ascii="Bookman Old Style"/>
          <w:bCs/>
          <w:lang w:val="hr-HR"/>
        </w:rPr>
        <w:t>br. 2012/2 u naravi oranica, Oreškovi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 xml:space="preserve">eva  površine 1.533 m2  </w:t>
      </w:r>
    </w:p>
    <w:p w:rsidRDefault="00F0043D" w:rsidP="00F0043D" w:rsidR="00F0043D">
      <w:pPr>
        <w:jc w:val="both"/>
        <w:rPr>
          <w:rFonts w:hAnsi="Bookman Old Style" w:ascii="Bookman Old Style"/>
          <w:bCs/>
          <w:lang w:val="hr-HR"/>
        </w:rPr>
      </w:pPr>
      <w:r w:rsidRPr="00F0043D">
        <w:rPr>
          <w:rFonts w:hAnsi="Bookman Old Style" w:ascii="Bookman Old Style"/>
          <w:bCs/>
          <w:lang w:val="hr-HR"/>
        </w:rPr>
        <w:t>- Op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>inski sud u Novom Zagrebu,  k.o. Zaprudski otok,  zk.ul. 13510,  k</w:t>
      </w:r>
      <w:r w:rsidRPr="00F0043D">
        <w:rPr>
          <w:rFonts w:hAnsi="Bookman Old Style" w:ascii="Bookman Old Style" w:hint="eastAsia"/>
          <w:bCs/>
          <w:lang w:val="hr-HR"/>
        </w:rPr>
        <w:t>č</w:t>
      </w:r>
      <w:r w:rsidRPr="00F0043D">
        <w:rPr>
          <w:rFonts w:hAnsi="Bookman Old Style" w:ascii="Bookman Old Style"/>
          <w:bCs/>
          <w:lang w:val="hr-HR"/>
        </w:rPr>
        <w:t>br. 2014/1 u naravi oranica Oreškovi</w:t>
      </w:r>
      <w:r w:rsidRPr="00F0043D">
        <w:rPr>
          <w:rFonts w:hAnsi="Bookman Old Style" w:ascii="Bookman Old Style" w:hint="eastAsia"/>
          <w:bCs/>
          <w:lang w:val="hr-HR"/>
        </w:rPr>
        <w:t>ć</w:t>
      </w:r>
      <w:r w:rsidRPr="00F0043D">
        <w:rPr>
          <w:rFonts w:hAnsi="Bookman Old Style" w:ascii="Bookman Old Style"/>
          <w:bCs/>
          <w:lang w:val="hr-HR"/>
        </w:rPr>
        <w:t>eva površine 2.163 m2,</w:t>
      </w:r>
    </w:p>
    <w:p w:rsidRDefault="005044D1" w:rsidP="00C83174" w:rsidR="00834B67" w:rsidRPr="005044D1">
      <w:pPr>
        <w:jc w:val="both"/>
        <w:rPr>
          <w:rFonts w:hAnsi="Bookman Old Style" w:ascii="Bookman Old Style"/>
          <w:b/>
          <w:bCs/>
          <w:lang w:val="hr-HR"/>
        </w:rPr>
      </w:pPr>
      <w:r w:rsidRPr="005044D1">
        <w:rPr>
          <w:rFonts w:hAnsi="Bookman Old Style" w:ascii="Bookman Old Style"/>
          <w:b/>
          <w:bCs/>
          <w:lang w:val="hr-HR"/>
        </w:rPr>
        <w:t>K</w:t>
      </w:r>
      <w:r w:rsidR="0059036E" w:rsidRPr="005044D1">
        <w:rPr>
          <w:rFonts w:hAnsi="Bookman Old Style" w:ascii="Bookman Old Style"/>
          <w:b/>
          <w:bCs/>
          <w:lang w:val="hr-HR"/>
        </w:rPr>
        <w:t>upac</w:t>
      </w:r>
      <w:r w:rsidR="00F0043D">
        <w:rPr>
          <w:rFonts w:hAnsi="Bookman Old Style" w:ascii="Bookman Old Style"/>
          <w:b/>
          <w:bCs/>
          <w:lang w:val="hr-HR"/>
        </w:rPr>
        <w:t>: razlučni vjerovnik</w:t>
      </w:r>
      <w:r w:rsidR="0059036E" w:rsidRPr="005044D1">
        <w:rPr>
          <w:rFonts w:hAnsi="Bookman Old Style" w:ascii="Bookman Old Style"/>
          <w:b/>
          <w:bCs/>
          <w:lang w:val="hr-HR"/>
        </w:rPr>
        <w:t xml:space="preserve"> </w:t>
      </w:r>
      <w:r w:rsidR="00F0043D">
        <w:rPr>
          <w:rFonts w:hAnsi="Bookman Old Style" w:ascii="Bookman Old Style"/>
          <w:b/>
          <w:bCs/>
          <w:lang w:val="hr-HR"/>
        </w:rPr>
        <w:t>B2 KAPITAL</w:t>
      </w:r>
      <w:r w:rsidR="0059036E" w:rsidRPr="005044D1">
        <w:rPr>
          <w:rFonts w:hAnsi="Bookman Old Style" w:ascii="Bookman Old Style"/>
          <w:b/>
          <w:bCs/>
          <w:lang w:val="hr-HR"/>
        </w:rPr>
        <w:t xml:space="preserve"> d.o.o. za iznos kupovnine od </w:t>
      </w:r>
      <w:r w:rsidR="00AB17E1">
        <w:rPr>
          <w:rFonts w:hAnsi="Bookman Old Style" w:ascii="Bookman Old Style"/>
          <w:b/>
          <w:bCs/>
          <w:lang w:val="hr-HR"/>
        </w:rPr>
        <w:t>3.070</w:t>
      </w:r>
      <w:r w:rsidR="00F0043D">
        <w:rPr>
          <w:rFonts w:hAnsi="Bookman Old Style" w:ascii="Bookman Old Style"/>
          <w:b/>
          <w:bCs/>
          <w:lang w:val="hr-HR"/>
        </w:rPr>
        <w:t>.0</w:t>
      </w:r>
      <w:r w:rsidR="00834B67" w:rsidRPr="005044D1">
        <w:rPr>
          <w:rFonts w:hAnsi="Bookman Old Style" w:ascii="Bookman Old Style"/>
          <w:b/>
          <w:bCs/>
          <w:lang w:val="hr-HR"/>
        </w:rPr>
        <w:t>00,00 kuna.</w:t>
      </w:r>
    </w:p>
    <w:p w:rsidRDefault="00834B67" w:rsidP="00C83174" w:rsidR="00834B67" w:rsidRPr="00834B67">
      <w:pPr>
        <w:jc w:val="both"/>
        <w:rPr>
          <w:rFonts w:hAnsi="Bookman Old Style" w:ascii="Bookman Old Style"/>
          <w:bCs/>
          <w:lang w:val="hr-HR"/>
        </w:rPr>
      </w:pPr>
      <w:r w:rsidRPr="00834B67">
        <w:rPr>
          <w:rFonts w:hAnsi="Bookman Old Style" w:ascii="Bookman Old Style"/>
          <w:bCs/>
          <w:lang w:val="hr-HR"/>
        </w:rPr>
        <w:t xml:space="preserve"> </w:t>
      </w:r>
    </w:p>
    <w:p w:rsidRDefault="00834B67" w:rsidP="00C83174" w:rsidR="00834B67" w:rsidRPr="00834B67">
      <w:pPr>
        <w:jc w:val="both"/>
        <w:rPr>
          <w:rFonts w:hAnsi="Bookman Old Style" w:ascii="Bookman Old Style"/>
          <w:bCs/>
          <w:lang w:val="hr-HR"/>
        </w:rPr>
      </w:pPr>
      <w:r w:rsidRPr="00834B67">
        <w:rPr>
          <w:rFonts w:hAnsi="Bookman Old Style" w:ascii="Bookman Old Style"/>
          <w:bCs/>
          <w:lang w:val="hr-HR"/>
        </w:rPr>
        <w:t>Na depozitu ra</w:t>
      </w:r>
      <w:r w:rsidRPr="00834B67">
        <w:rPr>
          <w:rFonts w:hAnsi="Bookman Old Style" w:ascii="Bookman Old Style" w:hint="eastAsia"/>
          <w:bCs/>
          <w:lang w:val="hr-HR"/>
        </w:rPr>
        <w:t>č</w:t>
      </w:r>
      <w:r w:rsidRPr="00834B67">
        <w:rPr>
          <w:rFonts w:hAnsi="Bookman Old Style" w:ascii="Bookman Old Style"/>
          <w:bCs/>
          <w:lang w:val="hr-HR"/>
        </w:rPr>
        <w:t>una Trgova</w:t>
      </w:r>
      <w:r w:rsidRPr="00834B67">
        <w:rPr>
          <w:rFonts w:hAnsi="Bookman Old Style" w:ascii="Bookman Old Style" w:hint="eastAsia"/>
          <w:bCs/>
          <w:lang w:val="hr-HR"/>
        </w:rPr>
        <w:t>č</w:t>
      </w:r>
      <w:r w:rsidRPr="00834B67">
        <w:rPr>
          <w:rFonts w:hAnsi="Bookman Old Style" w:ascii="Bookman Old Style"/>
          <w:bCs/>
          <w:lang w:val="hr-HR"/>
        </w:rPr>
        <w:t>kog suda po o</w:t>
      </w:r>
      <w:r w:rsidR="00AD2731">
        <w:rPr>
          <w:rFonts w:hAnsi="Bookman Old Style" w:ascii="Bookman Old Style"/>
          <w:bCs/>
          <w:lang w:val="hr-HR"/>
        </w:rPr>
        <w:t>v</w:t>
      </w:r>
      <w:r w:rsidR="00121E39">
        <w:rPr>
          <w:rFonts w:hAnsi="Bookman Old Style" w:ascii="Bookman Old Style"/>
          <w:bCs/>
          <w:lang w:val="hr-HR"/>
        </w:rPr>
        <w:t xml:space="preserve">om osnovu se nalazi iznos od </w:t>
      </w:r>
      <w:r w:rsidR="00AB17E1">
        <w:rPr>
          <w:rFonts w:hAnsi="Bookman Old Style" w:ascii="Bookman Old Style"/>
          <w:b/>
          <w:bCs/>
          <w:lang w:val="hr-HR"/>
        </w:rPr>
        <w:t>3.070.0</w:t>
      </w:r>
      <w:r w:rsidRPr="00F610BD">
        <w:rPr>
          <w:rFonts w:hAnsi="Bookman Old Style" w:ascii="Bookman Old Style"/>
          <w:b/>
          <w:bCs/>
          <w:lang w:val="hr-HR"/>
        </w:rPr>
        <w:t>00,00 kuna</w:t>
      </w:r>
      <w:r w:rsidRPr="00834B67">
        <w:rPr>
          <w:rFonts w:hAnsi="Bookman Old Style" w:ascii="Bookman Old Style"/>
          <w:bCs/>
          <w:lang w:val="hr-HR"/>
        </w:rPr>
        <w:t xml:space="preserve"> iz kojeg se izdvajaju sredstva kako slijedi:</w:t>
      </w:r>
    </w:p>
    <w:p w:rsidRDefault="00834B67" w:rsidP="00C83174" w:rsidR="00834B67" w:rsidRPr="00834B67">
      <w:pPr>
        <w:jc w:val="both"/>
        <w:rPr>
          <w:rFonts w:hAnsi="Bookman Old Style" w:ascii="Bookman Old Style"/>
          <w:bCs/>
          <w:lang w:val="hr-HR"/>
        </w:rPr>
      </w:pPr>
    </w:p>
    <w:p w:rsidRDefault="00834B67" w:rsidP="00867916" w:rsidR="00834B67">
      <w:pPr>
        <w:ind w:hanging="709" w:left="709"/>
        <w:jc w:val="both"/>
        <w:rPr>
          <w:rFonts w:hAnsi="Bookman Old Style" w:ascii="Bookman Old Style"/>
          <w:bCs/>
          <w:lang w:val="hr-HR"/>
        </w:rPr>
      </w:pPr>
      <w:r w:rsidRPr="00834B67">
        <w:rPr>
          <w:rFonts w:hAnsi="Bookman Old Style" w:ascii="Bookman Old Style"/>
          <w:bCs/>
          <w:lang w:val="hr-HR"/>
        </w:rPr>
        <w:t>-</w:t>
      </w:r>
      <w:r w:rsidRPr="00834B67">
        <w:rPr>
          <w:rFonts w:hAnsi="Bookman Old Style" w:ascii="Bookman Old Style"/>
          <w:bCs/>
          <w:lang w:val="hr-HR"/>
        </w:rPr>
        <w:tab/>
      </w:r>
      <w:r w:rsidR="00AB17E1">
        <w:rPr>
          <w:rFonts w:hAnsi="Bookman Old Style" w:ascii="Bookman Old Style"/>
          <w:bCs/>
          <w:lang w:val="hr-HR"/>
        </w:rPr>
        <w:t xml:space="preserve">Troškovi utvrđivanja predmeta razlučnog prava određuje se u paušalnom iznosu od </w:t>
      </w:r>
      <w:r w:rsidRPr="00834B67">
        <w:rPr>
          <w:rFonts w:hAnsi="Bookman Old Style" w:ascii="Bookman Old Style"/>
          <w:bCs/>
          <w:lang w:val="hr-HR"/>
        </w:rPr>
        <w:t>5%</w:t>
      </w:r>
      <w:r w:rsidR="00AD2731">
        <w:rPr>
          <w:rFonts w:hAnsi="Bookman Old Style" w:ascii="Bookman Old Style"/>
          <w:bCs/>
          <w:lang w:val="hr-HR"/>
        </w:rPr>
        <w:t xml:space="preserve"> od pos</w:t>
      </w:r>
      <w:r w:rsidR="005044D1">
        <w:rPr>
          <w:rFonts w:hAnsi="Bookman Old Style" w:ascii="Bookman Old Style"/>
          <w:bCs/>
          <w:lang w:val="hr-HR"/>
        </w:rPr>
        <w:t>tignute cijene</w:t>
      </w:r>
      <w:r w:rsidR="00AB17E1">
        <w:rPr>
          <w:rFonts w:hAnsi="Bookman Old Style" w:ascii="Bookman Old Style"/>
          <w:bCs/>
          <w:lang w:val="hr-HR"/>
        </w:rPr>
        <w:t xml:space="preserve"> (3</w:t>
      </w:r>
      <w:r w:rsidR="00AD2731">
        <w:rPr>
          <w:rFonts w:hAnsi="Bookman Old Style" w:ascii="Bookman Old Style"/>
          <w:bCs/>
          <w:lang w:val="hr-HR"/>
        </w:rPr>
        <w:t>.</w:t>
      </w:r>
      <w:r w:rsidR="00295F82">
        <w:rPr>
          <w:rFonts w:hAnsi="Bookman Old Style" w:ascii="Bookman Old Style"/>
          <w:bCs/>
          <w:lang w:val="hr-HR"/>
        </w:rPr>
        <w:t>070.000,00 kuna) što iznosi 153.5</w:t>
      </w:r>
      <w:r w:rsidR="00AB17E1">
        <w:rPr>
          <w:rFonts w:hAnsi="Bookman Old Style" w:ascii="Bookman Old Style"/>
          <w:bCs/>
          <w:lang w:val="hr-HR"/>
        </w:rPr>
        <w:t>0</w:t>
      </w:r>
      <w:r w:rsidR="005044D1">
        <w:rPr>
          <w:rFonts w:hAnsi="Bookman Old Style" w:ascii="Bookman Old Style"/>
          <w:bCs/>
          <w:lang w:val="hr-HR"/>
        </w:rPr>
        <w:t>0,00 kuna</w:t>
      </w:r>
    </w:p>
    <w:p w:rsidRDefault="00AB17E1" w:rsidP="00867916" w:rsidR="00AB17E1">
      <w:pPr>
        <w:ind w:hanging="709" w:left="709"/>
        <w:jc w:val="both"/>
        <w:rPr>
          <w:rFonts w:hAnsi="Bookman Old Style" w:ascii="Bookman Old Style"/>
          <w:bCs/>
          <w:lang w:val="hr-HR"/>
        </w:rPr>
      </w:pPr>
    </w:p>
    <w:p w:rsidRDefault="00AB17E1" w:rsidP="00AB17E1" w:rsidR="00AB17E1" w:rsidRPr="00AB17E1">
      <w:pPr>
        <w:ind w:hanging="709" w:left="709"/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lastRenderedPageBreak/>
        <w:t>-</w:t>
      </w:r>
      <w:r>
        <w:rPr>
          <w:rFonts w:hAnsi="Bookman Old Style" w:ascii="Bookman Old Style"/>
          <w:bCs/>
          <w:lang w:val="hr-HR"/>
        </w:rPr>
        <w:tab/>
        <w:t>Troškovi unovčenja</w:t>
      </w:r>
      <w:r w:rsidRPr="00AB17E1">
        <w:rPr>
          <w:rFonts w:hAnsi="Bookman Old Style" w:ascii="Bookman Old Style"/>
          <w:bCs/>
          <w:lang w:val="hr-HR"/>
        </w:rPr>
        <w:t xml:space="preserve"> predmeta razlu</w:t>
      </w:r>
      <w:r w:rsidRPr="00AB17E1">
        <w:rPr>
          <w:rFonts w:hAnsi="Bookman Old Style" w:ascii="Bookman Old Style" w:hint="eastAsia"/>
          <w:bCs/>
          <w:lang w:val="hr-HR"/>
        </w:rPr>
        <w:t>č</w:t>
      </w:r>
      <w:r w:rsidRPr="00AB17E1">
        <w:rPr>
          <w:rFonts w:hAnsi="Bookman Old Style" w:ascii="Bookman Old Style"/>
          <w:bCs/>
          <w:lang w:val="hr-HR"/>
        </w:rPr>
        <w:t>nog prava odre</w:t>
      </w:r>
      <w:r w:rsidRPr="00AB17E1">
        <w:rPr>
          <w:rFonts w:hAnsi="Bookman Old Style" w:ascii="Bookman Old Style" w:hint="eastAsia"/>
          <w:bCs/>
          <w:lang w:val="hr-HR"/>
        </w:rPr>
        <w:t>đ</w:t>
      </w:r>
      <w:r w:rsidRPr="00AB17E1">
        <w:rPr>
          <w:rFonts w:hAnsi="Bookman Old Style" w:ascii="Bookman Old Style"/>
          <w:bCs/>
          <w:lang w:val="hr-HR"/>
        </w:rPr>
        <w:t xml:space="preserve">uje se u </w:t>
      </w:r>
      <w:r>
        <w:rPr>
          <w:rFonts w:hAnsi="Bookman Old Style" w:ascii="Bookman Old Style"/>
          <w:bCs/>
          <w:lang w:val="hr-HR"/>
        </w:rPr>
        <w:t xml:space="preserve">   </w:t>
      </w:r>
      <w:r w:rsidRPr="00AB17E1">
        <w:rPr>
          <w:rFonts w:hAnsi="Bookman Old Style" w:ascii="Bookman Old Style"/>
          <w:bCs/>
          <w:lang w:val="hr-HR"/>
        </w:rPr>
        <w:t>paušalnom iznosu od 5% od postignute cijene (3</w:t>
      </w:r>
      <w:r w:rsidR="00295F82">
        <w:rPr>
          <w:rFonts w:hAnsi="Bookman Old Style" w:ascii="Bookman Old Style"/>
          <w:bCs/>
          <w:lang w:val="hr-HR"/>
        </w:rPr>
        <w:t>.070.000,00 kuna) što iznosi 153.5</w:t>
      </w:r>
      <w:r w:rsidRPr="00AB17E1">
        <w:rPr>
          <w:rFonts w:hAnsi="Bookman Old Style" w:ascii="Bookman Old Style"/>
          <w:bCs/>
          <w:lang w:val="hr-HR"/>
        </w:rPr>
        <w:t>00,00 kuna</w:t>
      </w:r>
    </w:p>
    <w:p w:rsidRDefault="00834B67" w:rsidP="00C83174" w:rsidR="00834B67" w:rsidRPr="00834B67">
      <w:pPr>
        <w:jc w:val="both"/>
        <w:rPr>
          <w:rFonts w:hAnsi="Bookman Old Style" w:ascii="Bookman Old Style"/>
          <w:bCs/>
          <w:lang w:val="hr-HR"/>
        </w:rPr>
      </w:pPr>
    </w:p>
    <w:p w:rsidRDefault="00295F82" w:rsidP="00C83174" w:rsidR="00834B67">
      <w:p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-</w:t>
      </w:r>
      <w:r>
        <w:rPr>
          <w:rFonts w:hAnsi="Bookman Old Style" w:ascii="Bookman Old Style"/>
          <w:bCs/>
          <w:lang w:val="hr-HR"/>
        </w:rPr>
        <w:tab/>
        <w:t>Ukupno po osnovu troška: 307</w:t>
      </w:r>
      <w:r w:rsidR="00AB17E1">
        <w:rPr>
          <w:rFonts w:hAnsi="Bookman Old Style" w:ascii="Bookman Old Style"/>
          <w:bCs/>
          <w:lang w:val="hr-HR"/>
        </w:rPr>
        <w:t>.00</w:t>
      </w:r>
      <w:r w:rsidR="00834B67" w:rsidRPr="00834B67">
        <w:rPr>
          <w:rFonts w:hAnsi="Bookman Old Style" w:ascii="Bookman Old Style"/>
          <w:bCs/>
          <w:lang w:val="hr-HR"/>
        </w:rPr>
        <w:t>0,00 kuna</w:t>
      </w:r>
    </w:p>
    <w:p w:rsidRDefault="005044D1" w:rsidP="00C83174" w:rsidR="005044D1">
      <w:pPr>
        <w:jc w:val="both"/>
        <w:rPr>
          <w:rFonts w:hAnsi="Bookman Old Style" w:ascii="Bookman Old Style"/>
          <w:bCs/>
          <w:lang w:val="hr-HR"/>
        </w:rPr>
      </w:pPr>
    </w:p>
    <w:p w:rsidRDefault="00834B67" w:rsidP="00C83174" w:rsidR="00834B67" w:rsidRPr="00834B67">
      <w:pPr>
        <w:jc w:val="both"/>
        <w:rPr>
          <w:rFonts w:hAnsi="Bookman Old Style" w:ascii="Bookman Old Style"/>
          <w:bCs/>
          <w:lang w:val="hr-HR"/>
        </w:rPr>
      </w:pPr>
    </w:p>
    <w:p w:rsidRDefault="005044D1" w:rsidP="00867916" w:rsidR="00834B67" w:rsidRPr="00834B67">
      <w:pPr>
        <w:ind w:hanging="714" w:left="714"/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-</w:t>
      </w:r>
      <w:r>
        <w:rPr>
          <w:rFonts w:hAnsi="Bookman Old Style" w:ascii="Bookman Old Style"/>
          <w:bCs/>
          <w:lang w:val="hr-HR"/>
        </w:rPr>
        <w:tab/>
      </w:r>
      <w:r w:rsidR="00045BCF" w:rsidRPr="00045BCF">
        <w:rPr>
          <w:rFonts w:hAnsi="Bookman Old Style" w:ascii="Bookman Old Style"/>
          <w:bCs/>
          <w:lang w:val="hr-HR"/>
        </w:rPr>
        <w:t>Porez na dodanu vrijednost nije obra</w:t>
      </w:r>
      <w:r w:rsidR="00045BCF" w:rsidRPr="00045BCF">
        <w:rPr>
          <w:rFonts w:hAnsi="Bookman Old Style" w:ascii="Bookman Old Style" w:hint="eastAsia"/>
          <w:bCs/>
          <w:lang w:val="hr-HR"/>
        </w:rPr>
        <w:t>č</w:t>
      </w:r>
      <w:r w:rsidR="00045BCF" w:rsidRPr="00045BCF">
        <w:rPr>
          <w:rFonts w:hAnsi="Bookman Old Style" w:ascii="Bookman Old Style"/>
          <w:bCs/>
          <w:lang w:val="hr-HR"/>
        </w:rPr>
        <w:t xml:space="preserve">unat jer nekretnina ne podliježe Zakonu o porezu na dodanu vrijednost. Smatra se prometom nekretnina po </w:t>
      </w:r>
      <w:r w:rsidR="00045BCF" w:rsidRPr="00045BCF">
        <w:rPr>
          <w:rFonts w:hAnsi="Bookman Old Style" w:ascii="Bookman Old Style" w:hint="eastAsia"/>
          <w:bCs/>
          <w:lang w:val="hr-HR"/>
        </w:rPr>
        <w:t>č</w:t>
      </w:r>
      <w:r w:rsidR="00045BCF" w:rsidRPr="00045BCF">
        <w:rPr>
          <w:rFonts w:hAnsi="Bookman Old Style" w:ascii="Bookman Old Style"/>
          <w:bCs/>
          <w:lang w:val="hr-HR"/>
        </w:rPr>
        <w:t>lanku 5. stavak 1. Zakona o porezu na promet nekretnina na koji se pla</w:t>
      </w:r>
      <w:r w:rsidR="00045BCF" w:rsidRPr="00045BCF">
        <w:rPr>
          <w:rFonts w:hAnsi="Bookman Old Style" w:ascii="Bookman Old Style" w:hint="eastAsia"/>
          <w:bCs/>
          <w:lang w:val="hr-HR"/>
        </w:rPr>
        <w:t>ć</w:t>
      </w:r>
      <w:r w:rsidR="00045BCF" w:rsidRPr="00045BCF">
        <w:rPr>
          <w:rFonts w:hAnsi="Bookman Old Style" w:ascii="Bookman Old Style"/>
          <w:bCs/>
          <w:lang w:val="hr-HR"/>
        </w:rPr>
        <w:t>a porez na promet nekretnina</w:t>
      </w:r>
    </w:p>
    <w:p w:rsidRDefault="00834B67" w:rsidP="00834B67" w:rsidR="00834B67" w:rsidRPr="00834B67">
      <w:pPr>
        <w:rPr>
          <w:rFonts w:hAnsi="Bookman Old Style" w:ascii="Bookman Old Style"/>
          <w:bCs/>
          <w:lang w:val="hr-HR"/>
        </w:rPr>
      </w:pPr>
    </w:p>
    <w:p w:rsidRDefault="00834B67" w:rsidP="00045754" w:rsidR="00834B67" w:rsidRPr="00834B67">
      <w:pPr>
        <w:jc w:val="both"/>
        <w:rPr>
          <w:rFonts w:hAnsi="Bookman Old Style" w:ascii="Bookman Old Style"/>
          <w:bCs/>
          <w:lang w:val="hr-HR"/>
        </w:rPr>
      </w:pPr>
      <w:r w:rsidRPr="00834B67">
        <w:rPr>
          <w:rFonts w:hAnsi="Bookman Old Style" w:ascii="Bookman Old Style"/>
          <w:bCs/>
          <w:lang w:val="hr-HR"/>
        </w:rPr>
        <w:t>Predlaž</w:t>
      </w:r>
      <w:r w:rsidR="00045754">
        <w:rPr>
          <w:rFonts w:hAnsi="Bookman Old Style" w:ascii="Bookman Old Style"/>
          <w:bCs/>
          <w:lang w:val="hr-HR"/>
        </w:rPr>
        <w:t xml:space="preserve">e se ukupan iznos troškova  </w:t>
      </w:r>
      <w:r w:rsidR="00295F82">
        <w:rPr>
          <w:rFonts w:hAnsi="Bookman Old Style" w:ascii="Bookman Old Style"/>
          <w:b/>
          <w:bCs/>
          <w:lang w:val="hr-HR"/>
        </w:rPr>
        <w:t>od 307</w:t>
      </w:r>
      <w:r w:rsidR="00AB17E1">
        <w:rPr>
          <w:rFonts w:hAnsi="Bookman Old Style" w:ascii="Bookman Old Style"/>
          <w:b/>
          <w:bCs/>
          <w:lang w:val="hr-HR"/>
        </w:rPr>
        <w:t>.00</w:t>
      </w:r>
      <w:r w:rsidRPr="00045754">
        <w:rPr>
          <w:rFonts w:hAnsi="Bookman Old Style" w:ascii="Bookman Old Style"/>
          <w:b/>
          <w:bCs/>
          <w:lang w:val="hr-HR"/>
        </w:rPr>
        <w:t>0,00 kuna</w:t>
      </w:r>
      <w:r w:rsidRPr="00834B67">
        <w:rPr>
          <w:rFonts w:hAnsi="Bookman Old Style" w:ascii="Bookman Old Style"/>
          <w:bCs/>
          <w:lang w:val="hr-HR"/>
        </w:rPr>
        <w:t xml:space="preserve">  prebaciti na žiro-ra</w:t>
      </w:r>
      <w:r w:rsidRPr="00834B67">
        <w:rPr>
          <w:rFonts w:hAnsi="Bookman Old Style" w:ascii="Bookman Old Style" w:hint="eastAsia"/>
          <w:bCs/>
          <w:lang w:val="hr-HR"/>
        </w:rPr>
        <w:t>č</w:t>
      </w:r>
      <w:r w:rsidRPr="00834B67">
        <w:rPr>
          <w:rFonts w:hAnsi="Bookman Old Style" w:ascii="Bookman Old Style"/>
          <w:bCs/>
          <w:lang w:val="hr-HR"/>
        </w:rPr>
        <w:t>un  ste</w:t>
      </w:r>
      <w:r w:rsidRPr="00834B67">
        <w:rPr>
          <w:rFonts w:hAnsi="Bookman Old Style" w:ascii="Bookman Old Style" w:hint="eastAsia"/>
          <w:bCs/>
          <w:lang w:val="hr-HR"/>
        </w:rPr>
        <w:t>č</w:t>
      </w:r>
      <w:r w:rsidRPr="00834B67">
        <w:rPr>
          <w:rFonts w:hAnsi="Bookman Old Style" w:ascii="Bookman Old Style"/>
          <w:bCs/>
          <w:lang w:val="hr-HR"/>
        </w:rPr>
        <w:t xml:space="preserve">ajnog dužnika  </w:t>
      </w:r>
      <w:r w:rsidRPr="00045754">
        <w:rPr>
          <w:rFonts w:hAnsi="Bookman Old Style" w:ascii="Bookman Old Style"/>
          <w:b/>
          <w:bCs/>
          <w:lang w:val="hr-HR"/>
        </w:rPr>
        <w:t xml:space="preserve">broj </w:t>
      </w:r>
      <w:r w:rsidR="00AB17E1" w:rsidRPr="00AB17E1">
        <w:rPr>
          <w:rFonts w:hAnsi="Bookman Old Style" w:ascii="Bookman Old Style"/>
          <w:b/>
          <w:bCs/>
          <w:lang w:val="hr-HR"/>
        </w:rPr>
        <w:t>HR1823900011100943921</w:t>
      </w:r>
      <w:r w:rsidR="00045754">
        <w:rPr>
          <w:rFonts w:hAnsi="Bookman Old Style" w:ascii="Bookman Old Style"/>
          <w:bCs/>
          <w:lang w:val="hr-HR"/>
        </w:rPr>
        <w:t>.</w:t>
      </w:r>
    </w:p>
    <w:p w:rsidRDefault="00834B67" w:rsidP="00045754" w:rsidR="00834B67" w:rsidRPr="00834B67">
      <w:pPr>
        <w:jc w:val="both"/>
        <w:rPr>
          <w:rFonts w:hAnsi="Bookman Old Style" w:ascii="Bookman Old Style"/>
          <w:bCs/>
          <w:lang w:val="hr-HR"/>
        </w:rPr>
      </w:pPr>
    </w:p>
    <w:p w:rsidRDefault="00834B67" w:rsidP="00045754" w:rsidR="00834B67">
      <w:pPr>
        <w:jc w:val="both"/>
        <w:rPr>
          <w:rFonts w:hAnsi="Bookman Old Style" w:ascii="Bookman Old Style"/>
          <w:bCs/>
          <w:u w:val="single"/>
          <w:lang w:val="hr-HR"/>
        </w:rPr>
      </w:pPr>
      <w:r w:rsidRPr="00834B67">
        <w:rPr>
          <w:rFonts w:hAnsi="Bookman Old Style" w:ascii="Bookman Old Style"/>
          <w:bCs/>
          <w:lang w:val="hr-HR"/>
        </w:rPr>
        <w:t xml:space="preserve">Na prodanoj nekretnini upisano je </w:t>
      </w:r>
      <w:r w:rsidRPr="00867916">
        <w:rPr>
          <w:rFonts w:hAnsi="Bookman Old Style" w:ascii="Bookman Old Style"/>
          <w:bCs/>
          <w:u w:val="single"/>
          <w:lang w:val="hr-HR"/>
        </w:rPr>
        <w:t>založno pravo</w:t>
      </w:r>
      <w:r w:rsidR="007C4109">
        <w:rPr>
          <w:rFonts w:hAnsi="Bookman Old Style" w:ascii="Bookman Old Style"/>
          <w:bCs/>
          <w:u w:val="single"/>
          <w:lang w:val="hr-HR"/>
        </w:rPr>
        <w:t xml:space="preserve"> u korist</w:t>
      </w:r>
      <w:r w:rsidRPr="00867916">
        <w:rPr>
          <w:rFonts w:hAnsi="Bookman Old Style" w:ascii="Bookman Old Style"/>
          <w:bCs/>
          <w:u w:val="single"/>
          <w:lang w:val="hr-HR"/>
        </w:rPr>
        <w:t xml:space="preserve"> </w:t>
      </w:r>
      <w:r w:rsidR="00AB17E1">
        <w:rPr>
          <w:rFonts w:hAnsi="Bookman Old Style" w:ascii="Bookman Old Style"/>
          <w:bCs/>
          <w:u w:val="single"/>
          <w:lang w:val="hr-HR"/>
        </w:rPr>
        <w:t>B2 KAPITAL d.o.o,, Zagreb, Radnička cesta 41</w:t>
      </w:r>
      <w:r w:rsidR="005044D1" w:rsidRPr="00867916">
        <w:rPr>
          <w:rFonts w:hAnsi="Bookman Old Style" w:ascii="Bookman Old Style"/>
          <w:bCs/>
          <w:u w:val="single"/>
          <w:lang w:val="hr-HR"/>
        </w:rPr>
        <w:t>, OIB:</w:t>
      </w:r>
      <w:r w:rsidR="00AB17E1">
        <w:rPr>
          <w:rFonts w:hAnsi="Bookman Old Style" w:ascii="Bookman Old Style"/>
          <w:bCs/>
          <w:u w:val="single"/>
          <w:lang w:val="hr-HR"/>
        </w:rPr>
        <w:t>57509775367</w:t>
      </w:r>
      <w:r w:rsidR="00DA3E6D">
        <w:rPr>
          <w:rFonts w:hAnsi="Bookman Old Style" w:ascii="Bookman Old Style"/>
          <w:bCs/>
          <w:u w:val="single"/>
          <w:lang w:val="hr-HR"/>
        </w:rPr>
        <w:t xml:space="preserve">, </w:t>
      </w:r>
      <w:r w:rsidR="00DA3E6D" w:rsidRPr="00DA3E6D">
        <w:rPr>
          <w:rFonts w:hAnsi="Bookman Old Style" w:ascii="Bookman Old Style"/>
          <w:bCs/>
          <w:u w:val="single"/>
          <w:lang w:val="hr-HR"/>
        </w:rPr>
        <w:t>REPUBLIKA HRVATSKA, OIB: 52634238587, ERSTE&amp;STEIERMARKISCHE BANK d.d. Rijeka, Jadranski trg 3A, OIB: 23057039320</w:t>
      </w:r>
      <w:r w:rsidR="00DA3E6D">
        <w:rPr>
          <w:rFonts w:hAnsi="Bookman Old Style" w:ascii="Bookman Old Style"/>
          <w:bCs/>
          <w:u w:val="single"/>
          <w:lang w:val="hr-HR"/>
        </w:rPr>
        <w:t>.</w:t>
      </w:r>
    </w:p>
    <w:p w:rsidRDefault="003D766F" w:rsidP="00045754" w:rsidR="003D766F">
      <w:pPr>
        <w:jc w:val="both"/>
        <w:rPr>
          <w:rFonts w:hAnsi="Bookman Old Style" w:ascii="Bookman Old Style"/>
          <w:bCs/>
          <w:u w:val="single"/>
          <w:lang w:val="hr-HR"/>
        </w:rPr>
      </w:pPr>
    </w:p>
    <w:p w:rsidRDefault="003D766F" w:rsidP="003D766F" w:rsidR="003D766F" w:rsidRPr="003D766F">
      <w:pPr>
        <w:jc w:val="both"/>
        <w:rPr>
          <w:rFonts w:hAnsi="Bookman Old Style" w:ascii="Bookman Old Style"/>
          <w:bCs/>
          <w:lang w:val="hr-HR"/>
        </w:rPr>
      </w:pPr>
      <w:r w:rsidRPr="003D766F">
        <w:rPr>
          <w:rFonts w:hAnsi="Bookman Old Style" w:ascii="Bookman Old Style"/>
          <w:bCs/>
          <w:lang w:val="hr-HR"/>
        </w:rPr>
        <w:t>Ukupna potraživanja razlu</w:t>
      </w:r>
      <w:r w:rsidRPr="003D766F">
        <w:rPr>
          <w:rFonts w:hAnsi="Bookman Old Style" w:ascii="Bookman Old Style" w:hint="eastAsia"/>
          <w:bCs/>
          <w:lang w:val="hr-HR"/>
        </w:rPr>
        <w:t>č</w:t>
      </w:r>
      <w:r w:rsidRPr="003D766F">
        <w:rPr>
          <w:rFonts w:hAnsi="Bookman Old Style" w:ascii="Bookman Old Style"/>
          <w:bCs/>
          <w:lang w:val="hr-HR"/>
        </w:rPr>
        <w:t>nog vjerovnika na dan 25. rujan 2018. godine  po osnovu više partija kredita iznose ukupno 24.961.716,51 kuna. U privitku  se dostavlja obra</w:t>
      </w:r>
      <w:r w:rsidRPr="003D766F">
        <w:rPr>
          <w:rFonts w:hAnsi="Bookman Old Style" w:ascii="Bookman Old Style" w:hint="eastAsia"/>
          <w:bCs/>
          <w:lang w:val="hr-HR"/>
        </w:rPr>
        <w:t>č</w:t>
      </w:r>
      <w:r w:rsidRPr="003D766F">
        <w:rPr>
          <w:rFonts w:hAnsi="Bookman Old Style" w:ascii="Bookman Old Style"/>
          <w:bCs/>
          <w:lang w:val="hr-HR"/>
        </w:rPr>
        <w:t>un  potraživanja  B2 KAPITAL d.o.o.</w:t>
      </w:r>
    </w:p>
    <w:p w:rsidRDefault="003D766F" w:rsidP="003D766F" w:rsidR="003D766F" w:rsidRPr="003D766F">
      <w:pPr>
        <w:jc w:val="both"/>
        <w:rPr>
          <w:rFonts w:hAnsi="Bookman Old Style" w:ascii="Bookman Old Style"/>
          <w:bCs/>
          <w:lang w:val="hr-HR"/>
        </w:rPr>
      </w:pPr>
      <w:r w:rsidRPr="003D766F">
        <w:rPr>
          <w:rFonts w:hAnsi="Bookman Old Style" w:ascii="Bookman Old Style"/>
          <w:bCs/>
          <w:lang w:val="hr-HR"/>
        </w:rPr>
        <w:tab/>
      </w:r>
    </w:p>
    <w:p w:rsidRDefault="003D766F" w:rsidP="003D766F" w:rsidR="003D766F" w:rsidRPr="00834B67">
      <w:pPr>
        <w:jc w:val="both"/>
        <w:rPr>
          <w:rFonts w:hAnsi="Bookman Old Style" w:ascii="Bookman Old Style"/>
          <w:bCs/>
          <w:lang w:val="hr-HR"/>
        </w:rPr>
      </w:pPr>
      <w:r w:rsidRPr="003D766F">
        <w:rPr>
          <w:rFonts w:hAnsi="Bookman Old Style" w:ascii="Bookman Old Style"/>
          <w:bCs/>
          <w:lang w:val="hr-HR"/>
        </w:rPr>
        <w:t>Nakon odbitka  troškova  u ukupno</w:t>
      </w:r>
      <w:r>
        <w:rPr>
          <w:rFonts w:hAnsi="Bookman Old Style" w:ascii="Bookman Old Style"/>
          <w:bCs/>
          <w:lang w:val="hr-HR"/>
        </w:rPr>
        <w:t xml:space="preserve">m iznosu od </w:t>
      </w:r>
      <w:r w:rsidRPr="003D766F">
        <w:rPr>
          <w:rFonts w:hAnsi="Bookman Old Style" w:ascii="Bookman Old Style"/>
          <w:b/>
          <w:bCs/>
          <w:lang w:val="hr-HR"/>
        </w:rPr>
        <w:t>307.000,00 kuna</w:t>
      </w:r>
      <w:r w:rsidRPr="003D766F">
        <w:rPr>
          <w:rFonts w:hAnsi="Bookman Old Style" w:ascii="Bookman Old Style"/>
          <w:bCs/>
          <w:lang w:val="hr-HR"/>
        </w:rPr>
        <w:t xml:space="preserve"> predlaže se prenijeti na žiro ra</w:t>
      </w:r>
      <w:r w:rsidRPr="003D766F">
        <w:rPr>
          <w:rFonts w:hAnsi="Bookman Old Style" w:ascii="Bookman Old Style" w:hint="eastAsia"/>
          <w:bCs/>
          <w:lang w:val="hr-HR"/>
        </w:rPr>
        <w:t>č</w:t>
      </w:r>
      <w:r w:rsidRPr="003D766F">
        <w:rPr>
          <w:rFonts w:hAnsi="Bookman Old Style" w:ascii="Bookman Old Style"/>
          <w:bCs/>
          <w:lang w:val="hr-HR"/>
        </w:rPr>
        <w:t>un razlu</w:t>
      </w:r>
      <w:r w:rsidRPr="003D766F">
        <w:rPr>
          <w:rFonts w:hAnsi="Bookman Old Style" w:ascii="Bookman Old Style" w:hint="eastAsia"/>
          <w:bCs/>
          <w:lang w:val="hr-HR"/>
        </w:rPr>
        <w:t>č</w:t>
      </w:r>
      <w:r w:rsidRPr="003D766F">
        <w:rPr>
          <w:rFonts w:hAnsi="Bookman Old Style" w:ascii="Bookman Old Style"/>
          <w:bCs/>
          <w:lang w:val="hr-HR"/>
        </w:rPr>
        <w:t>nog vjerovn</w:t>
      </w:r>
      <w:r>
        <w:rPr>
          <w:rFonts w:hAnsi="Bookman Old Style" w:ascii="Bookman Old Style"/>
          <w:bCs/>
          <w:lang w:val="hr-HR"/>
        </w:rPr>
        <w:t xml:space="preserve">ika B2 KAPITAL d.o.o. iznos od </w:t>
      </w:r>
      <w:r w:rsidRPr="003D766F">
        <w:rPr>
          <w:rFonts w:hAnsi="Bookman Old Style" w:ascii="Bookman Old Style"/>
          <w:b/>
          <w:bCs/>
          <w:lang w:val="hr-HR"/>
        </w:rPr>
        <w:t>2.763.000,00 kuna</w:t>
      </w:r>
      <w:r w:rsidRPr="003D766F">
        <w:rPr>
          <w:rFonts w:hAnsi="Bookman Old Style" w:ascii="Bookman Old Style"/>
          <w:bCs/>
          <w:lang w:val="hr-HR"/>
        </w:rPr>
        <w:t xml:space="preserve"> na broj ra</w:t>
      </w:r>
      <w:r w:rsidRPr="003D766F">
        <w:rPr>
          <w:rFonts w:hAnsi="Bookman Old Style" w:ascii="Bookman Old Style" w:hint="eastAsia"/>
          <w:bCs/>
          <w:lang w:val="hr-HR"/>
        </w:rPr>
        <w:t>č</w:t>
      </w:r>
      <w:r w:rsidRPr="003D766F">
        <w:rPr>
          <w:rFonts w:hAnsi="Bookman Old Style" w:ascii="Bookman Old Style"/>
          <w:bCs/>
          <w:lang w:val="hr-HR"/>
        </w:rPr>
        <w:t>una HR9225000091101401685 s pozivom na broj pla</w:t>
      </w:r>
      <w:r w:rsidRPr="003D766F">
        <w:rPr>
          <w:rFonts w:hAnsi="Bookman Old Style" w:ascii="Bookman Old Style" w:hint="eastAsia"/>
          <w:bCs/>
          <w:lang w:val="hr-HR"/>
        </w:rPr>
        <w:t>ć</w:t>
      </w:r>
      <w:r w:rsidRPr="003D766F">
        <w:rPr>
          <w:rFonts w:hAnsi="Bookman Old Style" w:ascii="Bookman Old Style"/>
          <w:bCs/>
          <w:lang w:val="hr-HR"/>
        </w:rPr>
        <w:t>anja 1652710-10589066-11003.</w:t>
      </w:r>
    </w:p>
    <w:p w:rsidRDefault="00834B67" w:rsidP="00045754" w:rsidR="00834B67" w:rsidRPr="00834B67">
      <w:pPr>
        <w:jc w:val="both"/>
        <w:rPr>
          <w:rFonts w:hAnsi="Bookman Old Style" w:ascii="Bookman Old Style"/>
          <w:bCs/>
          <w:lang w:val="hr-HR"/>
        </w:rPr>
      </w:pPr>
    </w:p>
    <w:p w:rsidRDefault="00867916" w:rsidP="00C83174" w:rsidR="00867916">
      <w:pPr>
        <w:jc w:val="both"/>
        <w:rPr>
          <w:rFonts w:hAnsi="Bookman Old Style" w:ascii="Bookman Old Style"/>
          <w:bCs/>
          <w:lang w:val="hr-HR"/>
        </w:rPr>
      </w:pPr>
    </w:p>
    <w:p w:rsidRDefault="006E3D0C" w:rsidP="006E3D0C" w:rsidR="00867916" w:rsidRPr="00867916">
      <w:pPr>
        <w:jc w:val="both"/>
        <w:rPr>
          <w:rFonts w:hAnsi="Bookman Old Style" w:ascii="Bookman Old Style"/>
          <w:b/>
          <w:bCs/>
          <w:lang w:val="hr-HR"/>
        </w:rPr>
      </w:pPr>
      <w:r>
        <w:rPr>
          <w:rFonts w:hAnsi="Bookman Old Style" w:ascii="Bookman Old Style"/>
          <w:b/>
          <w:bCs/>
          <w:lang w:val="hr-HR"/>
        </w:rPr>
        <w:t xml:space="preserve">3. </w:t>
      </w:r>
      <w:r w:rsidR="00DC33DD">
        <w:rPr>
          <w:rFonts w:hAnsi="Bookman Old Style" w:ascii="Bookman Old Style"/>
          <w:b/>
          <w:bCs/>
          <w:lang w:val="hr-HR"/>
        </w:rPr>
        <w:t>PODGORJE BISTRANSKO</w:t>
      </w:r>
    </w:p>
    <w:p w:rsidRDefault="0059036E" w:rsidP="00834B67" w:rsidR="0059036E">
      <w:pPr>
        <w:rPr>
          <w:rFonts w:hAnsi="Bookman Old Style" w:ascii="Bookman Old Style"/>
          <w:bCs/>
          <w:lang w:val="hr-HR"/>
        </w:rPr>
      </w:pPr>
    </w:p>
    <w:p w:rsidRDefault="00DC33DD" w:rsidP="00C83174" w:rsidR="00AD2731" w:rsidRPr="00DC33DD">
      <w:p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 xml:space="preserve">- </w:t>
      </w:r>
      <w:r w:rsidRPr="00DC33DD">
        <w:rPr>
          <w:rFonts w:hAnsi="Bookman Old Style" w:ascii="Bookman Old Style"/>
          <w:bCs/>
          <w:lang w:val="hr-HR"/>
        </w:rPr>
        <w:t>Gra</w:t>
      </w:r>
      <w:r w:rsidRPr="00DC33DD">
        <w:rPr>
          <w:rFonts w:hAnsi="Bookman Old Style" w:ascii="Bookman Old Style" w:hint="eastAsia"/>
          <w:bCs/>
          <w:lang w:val="hr-HR"/>
        </w:rPr>
        <w:t>đ</w:t>
      </w:r>
      <w:r w:rsidRPr="00DC33DD">
        <w:rPr>
          <w:rFonts w:hAnsi="Bookman Old Style" w:ascii="Bookman Old Style"/>
          <w:bCs/>
          <w:lang w:val="hr-HR"/>
        </w:rPr>
        <w:t>evinsko zemljište u Podgorju Bistranskom k</w:t>
      </w:r>
      <w:r w:rsidRPr="00DC33DD">
        <w:rPr>
          <w:rFonts w:hAnsi="Bookman Old Style" w:ascii="Bookman Old Style" w:hint="eastAsia"/>
          <w:bCs/>
          <w:lang w:val="hr-HR"/>
        </w:rPr>
        <w:t>č</w:t>
      </w:r>
      <w:r w:rsidRPr="00DC33DD">
        <w:rPr>
          <w:rFonts w:hAnsi="Bookman Old Style" w:ascii="Bookman Old Style"/>
          <w:bCs/>
          <w:lang w:val="hr-HR"/>
        </w:rPr>
        <w:t xml:space="preserve">br. 7807 oranica površine 910 </w:t>
      </w:r>
      <w:r w:rsidRPr="00DC33DD">
        <w:rPr>
          <w:rFonts w:hAnsi="Bookman Old Style" w:ascii="Bookman Old Style" w:hint="eastAsia"/>
          <w:bCs/>
          <w:lang w:val="hr-HR"/>
        </w:rPr>
        <w:t>č</w:t>
      </w:r>
      <w:r w:rsidRPr="00DC33DD">
        <w:rPr>
          <w:rFonts w:hAnsi="Bookman Old Style" w:ascii="Bookman Old Style"/>
          <w:bCs/>
          <w:lang w:val="hr-HR"/>
        </w:rPr>
        <w:t>hv upisana u z.k.ul. 6516 k.o. 335657 Podgorje Bistransko</w:t>
      </w:r>
      <w:r w:rsidR="00AD2731">
        <w:rPr>
          <w:rFonts w:hAnsi="Bookman Old Style" w:ascii="Bookman Old Style"/>
          <w:bCs/>
          <w:lang w:val="hr-HR"/>
        </w:rPr>
        <w:t xml:space="preserve">, </w:t>
      </w:r>
      <w:r>
        <w:rPr>
          <w:rFonts w:hAnsi="Bookman Old Style" w:ascii="Bookman Old Style"/>
          <w:b/>
          <w:bCs/>
          <w:lang w:val="hr-HR"/>
        </w:rPr>
        <w:t>Kupac:</w:t>
      </w:r>
      <w:r w:rsidRPr="00DC33DD">
        <w:t xml:space="preserve"> </w:t>
      </w:r>
      <w:r w:rsidRPr="00DC33DD">
        <w:rPr>
          <w:rFonts w:hAnsi="Bookman Old Style" w:ascii="Bookman Old Style"/>
          <w:b/>
          <w:bCs/>
          <w:lang w:val="hr-HR"/>
        </w:rPr>
        <w:t>razlu</w:t>
      </w:r>
      <w:r w:rsidRPr="00DC33DD">
        <w:rPr>
          <w:rFonts w:hAnsi="Bookman Old Style" w:ascii="Bookman Old Style" w:hint="eastAsia"/>
          <w:b/>
          <w:bCs/>
          <w:lang w:val="hr-HR"/>
        </w:rPr>
        <w:t>č</w:t>
      </w:r>
      <w:r w:rsidRPr="00DC33DD">
        <w:rPr>
          <w:rFonts w:hAnsi="Bookman Old Style" w:ascii="Bookman Old Style"/>
          <w:b/>
          <w:bCs/>
          <w:lang w:val="hr-HR"/>
        </w:rPr>
        <w:t xml:space="preserve">ni vjerovnik </w:t>
      </w:r>
      <w:r w:rsidR="00295F82">
        <w:rPr>
          <w:rFonts w:hAnsi="Bookman Old Style" w:ascii="Bookman Old Style"/>
          <w:b/>
          <w:bCs/>
          <w:lang w:val="hr-HR"/>
        </w:rPr>
        <w:t>B2 KAPITAL d.o.o.</w:t>
      </w:r>
      <w:r w:rsidRPr="00DC33DD">
        <w:rPr>
          <w:rFonts w:hAnsi="Bookman Old Style" w:ascii="Bookman Old Style"/>
          <w:b/>
          <w:bCs/>
          <w:lang w:val="hr-HR"/>
        </w:rPr>
        <w:t xml:space="preserve"> za iznos kupovnine od</w:t>
      </w:r>
      <w:r>
        <w:rPr>
          <w:rFonts w:hAnsi="Bookman Old Style" w:ascii="Bookman Old Style"/>
          <w:b/>
          <w:bCs/>
          <w:lang w:val="hr-HR"/>
        </w:rPr>
        <w:t xml:space="preserve"> </w:t>
      </w:r>
      <w:r w:rsidR="00295F82">
        <w:rPr>
          <w:rFonts w:hAnsi="Bookman Old Style" w:ascii="Bookman Old Style"/>
          <w:b/>
          <w:bCs/>
          <w:lang w:val="hr-HR"/>
        </w:rPr>
        <w:t>260.000</w:t>
      </w:r>
      <w:r w:rsidR="00AD2731" w:rsidRPr="00C83174">
        <w:rPr>
          <w:rFonts w:hAnsi="Bookman Old Style" w:ascii="Bookman Old Style"/>
          <w:b/>
          <w:bCs/>
          <w:lang w:val="hr-HR"/>
        </w:rPr>
        <w:t>,</w:t>
      </w:r>
      <w:r w:rsidR="00295F82">
        <w:rPr>
          <w:rFonts w:hAnsi="Bookman Old Style" w:ascii="Bookman Old Style"/>
          <w:b/>
          <w:bCs/>
          <w:lang w:val="hr-HR"/>
        </w:rPr>
        <w:t>00 kuna.</w:t>
      </w:r>
      <w:r w:rsidR="00AD2731" w:rsidRPr="00C83174">
        <w:rPr>
          <w:rFonts w:hAnsi="Bookman Old Style" w:ascii="Bookman Old Style"/>
          <w:b/>
          <w:bCs/>
          <w:lang w:val="hr-HR"/>
        </w:rPr>
        <w:t xml:space="preserve"> </w:t>
      </w:r>
    </w:p>
    <w:p w:rsidRDefault="00834B67" w:rsidP="00C83174" w:rsidR="00834B67">
      <w:pPr>
        <w:jc w:val="both"/>
        <w:rPr>
          <w:rFonts w:hAnsi="Bookman Old Style" w:ascii="Bookman Old Style"/>
          <w:bCs/>
          <w:lang w:val="hr-HR"/>
        </w:rPr>
      </w:pPr>
    </w:p>
    <w:p w:rsidRDefault="00AD2731" w:rsidP="00C83174" w:rsidR="00AD2731" w:rsidRPr="00295F82">
      <w:pPr>
        <w:jc w:val="both"/>
        <w:rPr>
          <w:rFonts w:hAnsi="Bookman Old Style" w:ascii="Bookman Old Style"/>
          <w:bCs/>
          <w:lang w:val="hr-HR"/>
        </w:rPr>
      </w:pPr>
      <w:r w:rsidRPr="00295F82">
        <w:rPr>
          <w:rFonts w:hAnsi="Bookman Old Style" w:ascii="Bookman Old Style"/>
          <w:bCs/>
          <w:lang w:val="hr-HR"/>
        </w:rPr>
        <w:t>Na depozitu ra</w:t>
      </w:r>
      <w:r w:rsidRPr="00295F82">
        <w:rPr>
          <w:rFonts w:hAnsi="Bookman Old Style" w:ascii="Bookman Old Style" w:hint="eastAsia"/>
          <w:bCs/>
          <w:lang w:val="hr-HR"/>
        </w:rPr>
        <w:t>č</w:t>
      </w:r>
      <w:r w:rsidRPr="00295F82">
        <w:rPr>
          <w:rFonts w:hAnsi="Bookman Old Style" w:ascii="Bookman Old Style"/>
          <w:bCs/>
          <w:lang w:val="hr-HR"/>
        </w:rPr>
        <w:t>una Trgova</w:t>
      </w:r>
      <w:r w:rsidRPr="00295F82">
        <w:rPr>
          <w:rFonts w:hAnsi="Bookman Old Style" w:ascii="Bookman Old Style" w:hint="eastAsia"/>
          <w:bCs/>
          <w:lang w:val="hr-HR"/>
        </w:rPr>
        <w:t>č</w:t>
      </w:r>
      <w:r w:rsidRPr="00295F82">
        <w:rPr>
          <w:rFonts w:hAnsi="Bookman Old Style" w:ascii="Bookman Old Style"/>
          <w:bCs/>
          <w:lang w:val="hr-HR"/>
        </w:rPr>
        <w:t>kog suda po o</w:t>
      </w:r>
      <w:r w:rsidR="00CB55E3" w:rsidRPr="00295F82">
        <w:rPr>
          <w:rFonts w:hAnsi="Bookman Old Style" w:ascii="Bookman Old Style"/>
          <w:bCs/>
          <w:lang w:val="hr-HR"/>
        </w:rPr>
        <w:t>v</w:t>
      </w:r>
      <w:r w:rsidR="00121E39" w:rsidRPr="00295F82">
        <w:rPr>
          <w:rFonts w:hAnsi="Bookman Old Style" w:ascii="Bookman Old Style"/>
          <w:bCs/>
          <w:lang w:val="hr-HR"/>
        </w:rPr>
        <w:t xml:space="preserve">om osnovu se nalazi iznos od </w:t>
      </w:r>
      <w:r w:rsidR="00295F82">
        <w:rPr>
          <w:rFonts w:hAnsi="Bookman Old Style" w:ascii="Bookman Old Style"/>
          <w:b/>
          <w:bCs/>
          <w:lang w:val="hr-HR"/>
        </w:rPr>
        <w:t>260.</w:t>
      </w:r>
      <w:r w:rsidRPr="00295F82">
        <w:rPr>
          <w:rFonts w:hAnsi="Bookman Old Style" w:ascii="Bookman Old Style"/>
          <w:b/>
          <w:bCs/>
          <w:lang w:val="hr-HR"/>
        </w:rPr>
        <w:t>000,00 kuna</w:t>
      </w:r>
      <w:r w:rsidRPr="00295F82">
        <w:rPr>
          <w:rFonts w:hAnsi="Bookman Old Style" w:ascii="Bookman Old Style"/>
          <w:bCs/>
          <w:lang w:val="hr-HR"/>
        </w:rPr>
        <w:t xml:space="preserve"> iz kojeg se izdvajaju sredstva kako slijedi:</w:t>
      </w:r>
    </w:p>
    <w:p w:rsidRDefault="00AD2731" w:rsidP="00AD2731" w:rsidR="00AD2731" w:rsidRPr="00867916">
      <w:pPr>
        <w:rPr>
          <w:rFonts w:hAnsi="Bookman Old Style" w:ascii="Bookman Old Style"/>
          <w:b/>
          <w:bCs/>
          <w:lang w:val="hr-HR"/>
        </w:rPr>
      </w:pPr>
    </w:p>
    <w:p w:rsidRDefault="00295F82" w:rsidP="00295F82" w:rsidR="00295F82" w:rsidRPr="00295F82">
      <w:pPr>
        <w:ind w:hanging="728" w:left="728"/>
        <w:jc w:val="both"/>
        <w:rPr>
          <w:rFonts w:hAnsi="Bookman Old Style" w:ascii="Bookman Old Style"/>
          <w:bCs/>
          <w:lang w:val="hr-HR"/>
        </w:rPr>
      </w:pPr>
      <w:r w:rsidRPr="00295F82">
        <w:rPr>
          <w:rFonts w:hAnsi="Bookman Old Style" w:ascii="Bookman Old Style"/>
          <w:bCs/>
          <w:lang w:val="hr-HR"/>
        </w:rPr>
        <w:t>-</w:t>
      </w:r>
      <w:r w:rsidRPr="00295F82">
        <w:rPr>
          <w:rFonts w:hAnsi="Bookman Old Style" w:ascii="Bookman Old Style"/>
          <w:bCs/>
          <w:lang w:val="hr-HR"/>
        </w:rPr>
        <w:tab/>
        <w:t>Troškovi utvr</w:t>
      </w:r>
      <w:r w:rsidRPr="00295F82">
        <w:rPr>
          <w:rFonts w:hAnsi="Bookman Old Style" w:ascii="Bookman Old Style" w:hint="eastAsia"/>
          <w:bCs/>
          <w:lang w:val="hr-HR"/>
        </w:rPr>
        <w:t>đ</w:t>
      </w:r>
      <w:r w:rsidRPr="00295F82">
        <w:rPr>
          <w:rFonts w:hAnsi="Bookman Old Style" w:ascii="Bookman Old Style"/>
          <w:bCs/>
          <w:lang w:val="hr-HR"/>
        </w:rPr>
        <w:t>ivanja predmeta razlu</w:t>
      </w:r>
      <w:r w:rsidRPr="00295F82">
        <w:rPr>
          <w:rFonts w:hAnsi="Bookman Old Style" w:ascii="Bookman Old Style" w:hint="eastAsia"/>
          <w:bCs/>
          <w:lang w:val="hr-HR"/>
        </w:rPr>
        <w:t>č</w:t>
      </w:r>
      <w:r w:rsidRPr="00295F82">
        <w:rPr>
          <w:rFonts w:hAnsi="Bookman Old Style" w:ascii="Bookman Old Style"/>
          <w:bCs/>
          <w:lang w:val="hr-HR"/>
        </w:rPr>
        <w:t>nog prava odre</w:t>
      </w:r>
      <w:r w:rsidRPr="00295F82">
        <w:rPr>
          <w:rFonts w:hAnsi="Bookman Old Style" w:ascii="Bookman Old Style" w:hint="eastAsia"/>
          <w:bCs/>
          <w:lang w:val="hr-HR"/>
        </w:rPr>
        <w:t>đ</w:t>
      </w:r>
      <w:r w:rsidRPr="00295F82">
        <w:rPr>
          <w:rFonts w:hAnsi="Bookman Old Style" w:ascii="Bookman Old Style"/>
          <w:bCs/>
          <w:lang w:val="hr-HR"/>
        </w:rPr>
        <w:t>uje se u paušalnom iznosu o</w:t>
      </w:r>
      <w:r>
        <w:rPr>
          <w:rFonts w:hAnsi="Bookman Old Style" w:ascii="Bookman Old Style"/>
          <w:bCs/>
          <w:lang w:val="hr-HR"/>
        </w:rPr>
        <w:t>d 5% od postignute cijene (260.000,00 kuna) što iznosi 13</w:t>
      </w:r>
      <w:r w:rsidRPr="00295F82">
        <w:rPr>
          <w:rFonts w:hAnsi="Bookman Old Style" w:ascii="Bookman Old Style"/>
          <w:bCs/>
          <w:lang w:val="hr-HR"/>
        </w:rPr>
        <w:t>.000,00 kuna</w:t>
      </w:r>
    </w:p>
    <w:p w:rsidRDefault="00295F82" w:rsidP="00295F82" w:rsidR="00295F82" w:rsidRPr="00295F82">
      <w:pPr>
        <w:ind w:hanging="728" w:left="728"/>
        <w:jc w:val="both"/>
        <w:rPr>
          <w:rFonts w:hAnsi="Bookman Old Style" w:ascii="Bookman Old Style"/>
          <w:bCs/>
          <w:lang w:val="hr-HR"/>
        </w:rPr>
      </w:pPr>
    </w:p>
    <w:p w:rsidRDefault="00295F82" w:rsidP="00295F82" w:rsidR="00295F82" w:rsidRPr="00295F82">
      <w:pPr>
        <w:ind w:hanging="728" w:left="728"/>
        <w:jc w:val="both"/>
        <w:rPr>
          <w:rFonts w:hAnsi="Bookman Old Style" w:ascii="Bookman Old Style"/>
          <w:bCs/>
          <w:lang w:val="hr-HR"/>
        </w:rPr>
      </w:pPr>
      <w:r w:rsidRPr="00295F82">
        <w:rPr>
          <w:rFonts w:hAnsi="Bookman Old Style" w:ascii="Bookman Old Style"/>
          <w:bCs/>
          <w:lang w:val="hr-HR"/>
        </w:rPr>
        <w:t>-</w:t>
      </w:r>
      <w:r w:rsidRPr="00295F82">
        <w:rPr>
          <w:rFonts w:hAnsi="Bookman Old Style" w:ascii="Bookman Old Style"/>
          <w:bCs/>
          <w:lang w:val="hr-HR"/>
        </w:rPr>
        <w:tab/>
        <w:t>Troškovi unov</w:t>
      </w:r>
      <w:r w:rsidRPr="00295F82">
        <w:rPr>
          <w:rFonts w:hAnsi="Bookman Old Style" w:ascii="Bookman Old Style" w:hint="eastAsia"/>
          <w:bCs/>
          <w:lang w:val="hr-HR"/>
        </w:rPr>
        <w:t>č</w:t>
      </w:r>
      <w:r w:rsidRPr="00295F82">
        <w:rPr>
          <w:rFonts w:hAnsi="Bookman Old Style" w:ascii="Bookman Old Style"/>
          <w:bCs/>
          <w:lang w:val="hr-HR"/>
        </w:rPr>
        <w:t>enja predmeta razlu</w:t>
      </w:r>
      <w:r w:rsidRPr="00295F82">
        <w:rPr>
          <w:rFonts w:hAnsi="Bookman Old Style" w:ascii="Bookman Old Style" w:hint="eastAsia"/>
          <w:bCs/>
          <w:lang w:val="hr-HR"/>
        </w:rPr>
        <w:t>č</w:t>
      </w:r>
      <w:r w:rsidRPr="00295F82">
        <w:rPr>
          <w:rFonts w:hAnsi="Bookman Old Style" w:ascii="Bookman Old Style"/>
          <w:bCs/>
          <w:lang w:val="hr-HR"/>
        </w:rPr>
        <w:t>nog prava odre</w:t>
      </w:r>
      <w:r w:rsidRPr="00295F82">
        <w:rPr>
          <w:rFonts w:hAnsi="Bookman Old Style" w:ascii="Bookman Old Style" w:hint="eastAsia"/>
          <w:bCs/>
          <w:lang w:val="hr-HR"/>
        </w:rPr>
        <w:t>đ</w:t>
      </w:r>
      <w:r w:rsidRPr="00295F82">
        <w:rPr>
          <w:rFonts w:hAnsi="Bookman Old Style" w:ascii="Bookman Old Style"/>
          <w:bCs/>
          <w:lang w:val="hr-HR"/>
        </w:rPr>
        <w:t>uje se u    paušalnom iznosu o</w:t>
      </w:r>
      <w:r>
        <w:rPr>
          <w:rFonts w:hAnsi="Bookman Old Style" w:ascii="Bookman Old Style"/>
          <w:bCs/>
          <w:lang w:val="hr-HR"/>
        </w:rPr>
        <w:t>d 5% od postignute cijene (260.000,00 kuna) što iznosi 13</w:t>
      </w:r>
      <w:r w:rsidRPr="00295F82">
        <w:rPr>
          <w:rFonts w:hAnsi="Bookman Old Style" w:ascii="Bookman Old Style"/>
          <w:bCs/>
          <w:lang w:val="hr-HR"/>
        </w:rPr>
        <w:t>.000,00 kuna</w:t>
      </w:r>
    </w:p>
    <w:p w:rsidRDefault="00295F82" w:rsidP="00295F82" w:rsidR="00295F82" w:rsidRPr="00295F82">
      <w:pPr>
        <w:ind w:hanging="728" w:left="728"/>
        <w:jc w:val="both"/>
        <w:rPr>
          <w:rFonts w:hAnsi="Bookman Old Style" w:ascii="Bookman Old Style"/>
          <w:bCs/>
          <w:lang w:val="hr-HR"/>
        </w:rPr>
      </w:pPr>
    </w:p>
    <w:p w:rsidRDefault="00295F82" w:rsidP="00295F82" w:rsidR="00C0186F">
      <w:pPr>
        <w:ind w:hanging="728" w:left="728"/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-</w:t>
      </w:r>
      <w:r>
        <w:rPr>
          <w:rFonts w:hAnsi="Bookman Old Style" w:ascii="Bookman Old Style"/>
          <w:bCs/>
          <w:lang w:val="hr-HR"/>
        </w:rPr>
        <w:tab/>
        <w:t>Ukupno po osnovu troška: 26</w:t>
      </w:r>
      <w:r w:rsidRPr="00295F82">
        <w:rPr>
          <w:rFonts w:hAnsi="Bookman Old Style" w:ascii="Bookman Old Style"/>
          <w:bCs/>
          <w:lang w:val="hr-HR"/>
        </w:rPr>
        <w:t>.000,00 kuna</w:t>
      </w:r>
    </w:p>
    <w:p w:rsidRDefault="00472FCC" w:rsidP="00C83174" w:rsidR="00472FCC">
      <w:pPr>
        <w:jc w:val="both"/>
        <w:rPr>
          <w:rFonts w:hAnsi="Bookman Old Style" w:ascii="Bookman Old Style"/>
          <w:bCs/>
          <w:lang w:val="hr-HR"/>
        </w:rPr>
      </w:pPr>
    </w:p>
    <w:p w:rsidRDefault="00AD2731" w:rsidP="00C0186F" w:rsidR="00AD2731" w:rsidRPr="00AD2731">
      <w:pPr>
        <w:ind w:hanging="709" w:left="709"/>
        <w:jc w:val="both"/>
        <w:rPr>
          <w:rFonts w:hAnsi="Bookman Old Style" w:ascii="Bookman Old Style"/>
          <w:bCs/>
          <w:lang w:val="hr-HR"/>
        </w:rPr>
      </w:pPr>
      <w:r w:rsidRPr="00AD2731">
        <w:rPr>
          <w:rFonts w:hAnsi="Bookman Old Style" w:ascii="Bookman Old Style"/>
          <w:bCs/>
          <w:lang w:val="hr-HR"/>
        </w:rPr>
        <w:t>-</w:t>
      </w:r>
      <w:r w:rsidRPr="00AD2731">
        <w:rPr>
          <w:rFonts w:hAnsi="Bookman Old Style" w:ascii="Bookman Old Style"/>
          <w:bCs/>
          <w:lang w:val="hr-HR"/>
        </w:rPr>
        <w:tab/>
      </w:r>
      <w:r w:rsidR="008B16B0">
        <w:rPr>
          <w:rFonts w:hAnsi="Bookman Old Style" w:ascii="Bookman Old Style"/>
          <w:bCs/>
          <w:lang w:val="hr-HR"/>
        </w:rPr>
        <w:t>P</w:t>
      </w:r>
      <w:r w:rsidR="008B16B0" w:rsidRPr="008B16B0">
        <w:rPr>
          <w:rFonts w:hAnsi="Bookman Old Style" w:ascii="Bookman Old Style"/>
          <w:bCs/>
          <w:lang w:val="hr-HR"/>
        </w:rPr>
        <w:t>orez na dodanu vrijednost nije obračunat jer nekretnina ne podliježe Zakonu o porezu na dodanu vrijednost. Smatra se prometom nekretnina po članku 5. stavak 1. Zakona o porezu na promet nekretnina na koji se plaća porez na promet nekretnina</w:t>
      </w:r>
    </w:p>
    <w:p w:rsidRDefault="00AD2731" w:rsidP="00C83174" w:rsidR="00AD2731" w:rsidRPr="00AD2731">
      <w:pPr>
        <w:jc w:val="both"/>
        <w:rPr>
          <w:rFonts w:hAnsi="Bookman Old Style" w:ascii="Bookman Old Style"/>
          <w:bCs/>
          <w:lang w:val="hr-HR"/>
        </w:rPr>
      </w:pPr>
    </w:p>
    <w:p w:rsidRDefault="00AD2731" w:rsidP="00C83174" w:rsidR="00AD2731" w:rsidRPr="00AD2731">
      <w:pPr>
        <w:jc w:val="both"/>
        <w:rPr>
          <w:rFonts w:hAnsi="Bookman Old Style" w:ascii="Bookman Old Style"/>
          <w:bCs/>
          <w:lang w:val="hr-HR"/>
        </w:rPr>
      </w:pPr>
      <w:r w:rsidRPr="00AD2731">
        <w:rPr>
          <w:rFonts w:hAnsi="Bookman Old Style" w:ascii="Bookman Old Style"/>
          <w:bCs/>
          <w:lang w:val="hr-HR"/>
        </w:rPr>
        <w:t xml:space="preserve">Predlaže se ukupan iznos troškova  od </w:t>
      </w:r>
      <w:r w:rsidR="009E445A" w:rsidRPr="009E445A">
        <w:rPr>
          <w:rFonts w:hAnsi="Bookman Old Style" w:ascii="Bookman Old Style"/>
          <w:b/>
          <w:bCs/>
          <w:lang w:val="hr-HR"/>
        </w:rPr>
        <w:t>2</w:t>
      </w:r>
      <w:r w:rsidR="00295F82">
        <w:rPr>
          <w:rFonts w:hAnsi="Bookman Old Style" w:ascii="Bookman Old Style"/>
          <w:b/>
          <w:bCs/>
          <w:lang w:val="hr-HR"/>
        </w:rPr>
        <w:t>6.0</w:t>
      </w:r>
      <w:r w:rsidRPr="009E445A">
        <w:rPr>
          <w:rFonts w:hAnsi="Bookman Old Style" w:ascii="Bookman Old Style"/>
          <w:b/>
          <w:bCs/>
          <w:lang w:val="hr-HR"/>
        </w:rPr>
        <w:t>00,00 kuna</w:t>
      </w:r>
      <w:r w:rsidRPr="00AD2731">
        <w:rPr>
          <w:rFonts w:hAnsi="Bookman Old Style" w:ascii="Bookman Old Style"/>
          <w:bCs/>
          <w:lang w:val="hr-HR"/>
        </w:rPr>
        <w:t xml:space="preserve">  prebaciti na žiro-ra</w:t>
      </w:r>
      <w:r w:rsidRPr="00AD2731">
        <w:rPr>
          <w:rFonts w:hAnsi="Bookman Old Style" w:ascii="Bookman Old Style" w:hint="eastAsia"/>
          <w:bCs/>
          <w:lang w:val="hr-HR"/>
        </w:rPr>
        <w:t>č</w:t>
      </w:r>
      <w:r w:rsidRPr="00AD2731">
        <w:rPr>
          <w:rFonts w:hAnsi="Bookman Old Style" w:ascii="Bookman Old Style"/>
          <w:bCs/>
          <w:lang w:val="hr-HR"/>
        </w:rPr>
        <w:t>un  ste</w:t>
      </w:r>
      <w:r w:rsidRPr="00AD2731">
        <w:rPr>
          <w:rFonts w:hAnsi="Bookman Old Style" w:ascii="Bookman Old Style" w:hint="eastAsia"/>
          <w:bCs/>
          <w:lang w:val="hr-HR"/>
        </w:rPr>
        <w:t>č</w:t>
      </w:r>
      <w:r w:rsidRPr="00AD2731">
        <w:rPr>
          <w:rFonts w:hAnsi="Bookman Old Style" w:ascii="Bookman Old Style"/>
          <w:bCs/>
          <w:lang w:val="hr-HR"/>
        </w:rPr>
        <w:t xml:space="preserve">ajnog dužnika  broj </w:t>
      </w:r>
      <w:r w:rsidR="009E445A" w:rsidRPr="009E445A">
        <w:rPr>
          <w:rFonts w:hAnsi="Bookman Old Style" w:ascii="Bookman Old Style"/>
          <w:b/>
          <w:bCs/>
          <w:lang w:val="hr-HR"/>
        </w:rPr>
        <w:t xml:space="preserve"> </w:t>
      </w:r>
      <w:r w:rsidR="00295F82" w:rsidRPr="00295F82">
        <w:rPr>
          <w:rFonts w:hAnsi="Bookman Old Style" w:ascii="Bookman Old Style"/>
          <w:b/>
          <w:bCs/>
          <w:lang w:val="hr-HR"/>
        </w:rPr>
        <w:t>HR1823900011100943921.</w:t>
      </w:r>
    </w:p>
    <w:p w:rsidRDefault="00AD2731" w:rsidP="00C83174" w:rsidR="00AD2731" w:rsidRPr="00AD2731">
      <w:pPr>
        <w:jc w:val="both"/>
        <w:rPr>
          <w:rFonts w:hAnsi="Bookman Old Style" w:ascii="Bookman Old Style"/>
          <w:bCs/>
          <w:lang w:val="hr-HR"/>
        </w:rPr>
      </w:pPr>
    </w:p>
    <w:p w:rsidRDefault="00295F82" w:rsidP="00C83174" w:rsidR="00AD2731">
      <w:pPr>
        <w:jc w:val="both"/>
        <w:rPr>
          <w:rFonts w:hAnsi="Bookman Old Style" w:ascii="Bookman Old Style"/>
          <w:bCs/>
          <w:u w:val="single"/>
          <w:lang w:val="hr-HR"/>
        </w:rPr>
      </w:pPr>
      <w:r w:rsidRPr="007C4109">
        <w:rPr>
          <w:rFonts w:hAnsi="Bookman Old Style" w:ascii="Bookman Old Style"/>
          <w:bCs/>
          <w:u w:val="single"/>
          <w:lang w:val="hr-HR"/>
        </w:rPr>
        <w:t>Na prodanoj nekretnini upisano je založno pravo</w:t>
      </w:r>
      <w:r w:rsidR="007C4109" w:rsidRPr="007C4109">
        <w:rPr>
          <w:rFonts w:hAnsi="Bookman Old Style" w:ascii="Bookman Old Style"/>
          <w:bCs/>
          <w:u w:val="single"/>
          <w:lang w:val="hr-HR"/>
        </w:rPr>
        <w:t xml:space="preserve"> u korist</w:t>
      </w:r>
      <w:r w:rsidRPr="007C4109">
        <w:rPr>
          <w:rFonts w:hAnsi="Bookman Old Style" w:ascii="Bookman Old Style"/>
          <w:bCs/>
          <w:u w:val="single"/>
          <w:lang w:val="hr-HR"/>
        </w:rPr>
        <w:t xml:space="preserve"> B2 KAPITAL d.o.o,, Zagreb, Radni</w:t>
      </w:r>
      <w:r w:rsidRPr="007C4109">
        <w:rPr>
          <w:rFonts w:hAnsi="Bookman Old Style" w:ascii="Bookman Old Style" w:hint="eastAsia"/>
          <w:bCs/>
          <w:u w:val="single"/>
          <w:lang w:val="hr-HR"/>
        </w:rPr>
        <w:t>č</w:t>
      </w:r>
      <w:r w:rsidRPr="007C4109">
        <w:rPr>
          <w:rFonts w:hAnsi="Bookman Old Style" w:ascii="Bookman Old Style"/>
          <w:bCs/>
          <w:u w:val="single"/>
          <w:lang w:val="hr-HR"/>
        </w:rPr>
        <w:t>ka cesta 41, OIB:57509775367</w:t>
      </w:r>
      <w:r w:rsidR="00121E39" w:rsidRPr="007C4109">
        <w:rPr>
          <w:rFonts w:hAnsi="Bookman Old Style" w:ascii="Bookman Old Style"/>
          <w:bCs/>
          <w:u w:val="single"/>
          <w:lang w:val="hr-HR"/>
        </w:rPr>
        <w:t>.</w:t>
      </w:r>
    </w:p>
    <w:p w:rsidRDefault="003D766F" w:rsidP="00C83174" w:rsidR="003D766F">
      <w:pPr>
        <w:jc w:val="both"/>
        <w:rPr>
          <w:rFonts w:hAnsi="Bookman Old Style" w:ascii="Bookman Old Style"/>
          <w:bCs/>
          <w:u w:val="single"/>
          <w:lang w:val="hr-HR"/>
        </w:rPr>
      </w:pPr>
    </w:p>
    <w:p w:rsidRDefault="003D766F" w:rsidP="003D766F" w:rsidR="003D766F" w:rsidRPr="003D766F">
      <w:pPr>
        <w:jc w:val="both"/>
        <w:rPr>
          <w:rFonts w:hAnsi="Bookman Old Style" w:ascii="Bookman Old Style"/>
          <w:bCs/>
          <w:lang w:val="hr-HR"/>
        </w:rPr>
      </w:pPr>
      <w:r w:rsidRPr="003D766F">
        <w:rPr>
          <w:rFonts w:hAnsi="Bookman Old Style" w:ascii="Bookman Old Style"/>
          <w:bCs/>
          <w:lang w:val="hr-HR"/>
        </w:rPr>
        <w:t>Ukupna potraživanja razlu</w:t>
      </w:r>
      <w:r w:rsidRPr="003D766F">
        <w:rPr>
          <w:rFonts w:hAnsi="Bookman Old Style" w:ascii="Bookman Old Style" w:hint="eastAsia"/>
          <w:bCs/>
          <w:lang w:val="hr-HR"/>
        </w:rPr>
        <w:t>č</w:t>
      </w:r>
      <w:r w:rsidRPr="003D766F">
        <w:rPr>
          <w:rFonts w:hAnsi="Bookman Old Style" w:ascii="Bookman Old Style"/>
          <w:bCs/>
          <w:lang w:val="hr-HR"/>
        </w:rPr>
        <w:t>nog vjerovnika na dan 25. rujan 2018. godine  po osnovu više partija kredita iznose ukupno 24.961.716,51 kuna. U privitku  se dostavlja obra</w:t>
      </w:r>
      <w:r w:rsidRPr="003D766F">
        <w:rPr>
          <w:rFonts w:hAnsi="Bookman Old Style" w:ascii="Bookman Old Style" w:hint="eastAsia"/>
          <w:bCs/>
          <w:lang w:val="hr-HR"/>
        </w:rPr>
        <w:t>č</w:t>
      </w:r>
      <w:r w:rsidRPr="003D766F">
        <w:rPr>
          <w:rFonts w:hAnsi="Bookman Old Style" w:ascii="Bookman Old Style"/>
          <w:bCs/>
          <w:lang w:val="hr-HR"/>
        </w:rPr>
        <w:t>un  potraživanja  B2 KAPITAL d.o.o.</w:t>
      </w:r>
    </w:p>
    <w:p w:rsidRDefault="003D766F" w:rsidP="003D766F" w:rsidR="003D766F" w:rsidRPr="003D766F">
      <w:pPr>
        <w:jc w:val="both"/>
        <w:rPr>
          <w:rFonts w:hAnsi="Bookman Old Style" w:ascii="Bookman Old Style"/>
          <w:bCs/>
          <w:lang w:val="hr-HR"/>
        </w:rPr>
      </w:pPr>
      <w:r w:rsidRPr="003D766F">
        <w:rPr>
          <w:rFonts w:hAnsi="Bookman Old Style" w:ascii="Bookman Old Style"/>
          <w:bCs/>
          <w:lang w:val="hr-HR"/>
        </w:rPr>
        <w:tab/>
      </w:r>
    </w:p>
    <w:p w:rsidRDefault="003D766F" w:rsidP="003D766F" w:rsidR="003D766F" w:rsidRPr="003D766F">
      <w:pPr>
        <w:jc w:val="both"/>
        <w:rPr>
          <w:rFonts w:hAnsi="Bookman Old Style" w:ascii="Bookman Old Style"/>
          <w:bCs/>
          <w:lang w:val="hr-HR"/>
        </w:rPr>
      </w:pPr>
      <w:r w:rsidRPr="003D766F">
        <w:rPr>
          <w:rFonts w:hAnsi="Bookman Old Style" w:ascii="Bookman Old Style"/>
          <w:bCs/>
          <w:lang w:val="hr-HR"/>
        </w:rPr>
        <w:t>Nakon odbitka  troškova  u ukupnom izn</w:t>
      </w:r>
      <w:r>
        <w:rPr>
          <w:rFonts w:hAnsi="Bookman Old Style" w:ascii="Bookman Old Style"/>
          <w:bCs/>
          <w:lang w:val="hr-HR"/>
        </w:rPr>
        <w:t xml:space="preserve">osu od </w:t>
      </w:r>
      <w:r w:rsidRPr="003D766F">
        <w:rPr>
          <w:rFonts w:hAnsi="Bookman Old Style" w:ascii="Bookman Old Style"/>
          <w:b/>
          <w:bCs/>
          <w:lang w:val="hr-HR"/>
        </w:rPr>
        <w:t>26.000,00 kuna</w:t>
      </w:r>
      <w:r>
        <w:rPr>
          <w:rFonts w:hAnsi="Bookman Old Style" w:ascii="Bookman Old Style"/>
          <w:bCs/>
          <w:lang w:val="hr-HR"/>
        </w:rPr>
        <w:t xml:space="preserve"> </w:t>
      </w:r>
      <w:r w:rsidRPr="003D766F">
        <w:rPr>
          <w:rFonts w:hAnsi="Bookman Old Style" w:ascii="Bookman Old Style"/>
          <w:bCs/>
          <w:lang w:val="hr-HR"/>
        </w:rPr>
        <w:t>predlaže se prenijeti na žiro ra</w:t>
      </w:r>
      <w:r w:rsidRPr="003D766F">
        <w:rPr>
          <w:rFonts w:hAnsi="Bookman Old Style" w:ascii="Bookman Old Style" w:hint="eastAsia"/>
          <w:bCs/>
          <w:lang w:val="hr-HR"/>
        </w:rPr>
        <w:t>č</w:t>
      </w:r>
      <w:r w:rsidRPr="003D766F">
        <w:rPr>
          <w:rFonts w:hAnsi="Bookman Old Style" w:ascii="Bookman Old Style"/>
          <w:bCs/>
          <w:lang w:val="hr-HR"/>
        </w:rPr>
        <w:t>un razlu</w:t>
      </w:r>
      <w:r w:rsidRPr="003D766F">
        <w:rPr>
          <w:rFonts w:hAnsi="Bookman Old Style" w:ascii="Bookman Old Style" w:hint="eastAsia"/>
          <w:bCs/>
          <w:lang w:val="hr-HR"/>
        </w:rPr>
        <w:t>č</w:t>
      </w:r>
      <w:r w:rsidRPr="003D766F">
        <w:rPr>
          <w:rFonts w:hAnsi="Bookman Old Style" w:ascii="Bookman Old Style"/>
          <w:bCs/>
          <w:lang w:val="hr-HR"/>
        </w:rPr>
        <w:t xml:space="preserve">nog vjerovnika </w:t>
      </w:r>
      <w:r>
        <w:rPr>
          <w:rFonts w:hAnsi="Bookman Old Style" w:ascii="Bookman Old Style"/>
          <w:bCs/>
          <w:lang w:val="hr-HR"/>
        </w:rPr>
        <w:t xml:space="preserve">B2 KAPITAL d.o.o. iznos od </w:t>
      </w:r>
      <w:r w:rsidRPr="003D766F">
        <w:rPr>
          <w:rFonts w:hAnsi="Bookman Old Style" w:ascii="Bookman Old Style"/>
          <w:b/>
          <w:bCs/>
          <w:lang w:val="hr-HR"/>
        </w:rPr>
        <w:t>234.000,00 kuna</w:t>
      </w:r>
      <w:r w:rsidRPr="003D766F">
        <w:rPr>
          <w:rFonts w:hAnsi="Bookman Old Style" w:ascii="Bookman Old Style"/>
          <w:bCs/>
          <w:lang w:val="hr-HR"/>
        </w:rPr>
        <w:t xml:space="preserve"> na broj ra</w:t>
      </w:r>
      <w:r w:rsidRPr="003D766F">
        <w:rPr>
          <w:rFonts w:hAnsi="Bookman Old Style" w:ascii="Bookman Old Style" w:hint="eastAsia"/>
          <w:bCs/>
          <w:lang w:val="hr-HR"/>
        </w:rPr>
        <w:t>č</w:t>
      </w:r>
      <w:r w:rsidRPr="003D766F">
        <w:rPr>
          <w:rFonts w:hAnsi="Bookman Old Style" w:ascii="Bookman Old Style"/>
          <w:bCs/>
          <w:lang w:val="hr-HR"/>
        </w:rPr>
        <w:t>una HR9225000091101401685 s pozivom na broj pla</w:t>
      </w:r>
      <w:r w:rsidRPr="003D766F">
        <w:rPr>
          <w:rFonts w:hAnsi="Bookman Old Style" w:ascii="Bookman Old Style" w:hint="eastAsia"/>
          <w:bCs/>
          <w:lang w:val="hr-HR"/>
        </w:rPr>
        <w:t>ć</w:t>
      </w:r>
      <w:r w:rsidRPr="003D766F">
        <w:rPr>
          <w:rFonts w:hAnsi="Bookman Old Style" w:ascii="Bookman Old Style"/>
          <w:bCs/>
          <w:lang w:val="hr-HR"/>
        </w:rPr>
        <w:t>anja 1652710-10589066-11003.</w:t>
      </w:r>
    </w:p>
    <w:p w:rsidRDefault="00295F82" w:rsidP="00295F82" w:rsidR="00295F82" w:rsidRPr="003D766F">
      <w:pPr>
        <w:jc w:val="both"/>
        <w:rPr>
          <w:rFonts w:hAnsi="Bookman Old Style" w:ascii="Bookman Old Style"/>
          <w:bCs/>
          <w:lang w:val="hr-HR"/>
        </w:rPr>
      </w:pPr>
    </w:p>
    <w:p w:rsidRDefault="007C4109" w:rsidP="00295F82" w:rsidR="007C4109">
      <w:pPr>
        <w:jc w:val="both"/>
        <w:rPr>
          <w:rFonts w:hAnsi="Bookman Old Style" w:ascii="Bookman Old Style"/>
          <w:bCs/>
          <w:lang w:val="hr-HR"/>
        </w:rPr>
      </w:pPr>
    </w:p>
    <w:p w:rsidRDefault="00146D78" w:rsidP="004D17B9" w:rsidR="00220271">
      <w:pPr>
        <w:jc w:val="both"/>
        <w:rPr>
          <w:rFonts w:hAnsi="Bookman Old Style" w:ascii="Bookman Old Style"/>
          <w:b/>
          <w:bCs/>
          <w:lang w:val="hr-HR"/>
        </w:rPr>
      </w:pPr>
      <w:r>
        <w:rPr>
          <w:rFonts w:hAnsi="Bookman Old Style" w:ascii="Bookman Old Style"/>
          <w:b/>
          <w:bCs/>
          <w:lang w:val="hr-HR"/>
        </w:rPr>
        <w:t>4</w:t>
      </w:r>
      <w:r w:rsidR="00220271" w:rsidRPr="00220271">
        <w:rPr>
          <w:rFonts w:hAnsi="Bookman Old Style" w:ascii="Bookman Old Style"/>
          <w:b/>
          <w:bCs/>
          <w:lang w:val="hr-HR"/>
        </w:rPr>
        <w:t>. SESVETSKI KRALJEVEC</w:t>
      </w:r>
    </w:p>
    <w:p w:rsidRDefault="00220271" w:rsidP="004D17B9" w:rsidR="00220271">
      <w:pPr>
        <w:jc w:val="both"/>
        <w:rPr>
          <w:rFonts w:hAnsi="Bookman Old Style" w:ascii="Bookman Old Style"/>
          <w:b/>
          <w:bCs/>
          <w:lang w:val="hr-HR"/>
        </w:rPr>
      </w:pPr>
    </w:p>
    <w:p w:rsidRDefault="003672C1" w:rsidP="004D17B9" w:rsidR="00220271">
      <w:p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/>
          <w:bCs/>
          <w:lang w:val="hr-HR"/>
        </w:rPr>
        <w:t xml:space="preserve">a) </w:t>
      </w:r>
      <w:r w:rsidRPr="003672C1">
        <w:rPr>
          <w:rFonts w:hAnsi="Bookman Old Style" w:ascii="Bookman Old Style"/>
          <w:bCs/>
          <w:lang w:val="hr-HR"/>
        </w:rPr>
        <w:t>Op</w:t>
      </w:r>
      <w:r w:rsidRPr="003672C1">
        <w:rPr>
          <w:rFonts w:hAnsi="Bookman Old Style" w:ascii="Bookman Old Style" w:hint="eastAsia"/>
          <w:bCs/>
          <w:lang w:val="hr-HR"/>
        </w:rPr>
        <w:t>ć</w:t>
      </w:r>
      <w:r w:rsidRPr="003672C1">
        <w:rPr>
          <w:rFonts w:hAnsi="Bookman Old Style" w:ascii="Bookman Old Style"/>
          <w:bCs/>
          <w:lang w:val="hr-HR"/>
        </w:rPr>
        <w:t>inski gra</w:t>
      </w:r>
      <w:r w:rsidRPr="003672C1">
        <w:rPr>
          <w:rFonts w:hAnsi="Bookman Old Style" w:ascii="Bookman Old Style" w:hint="eastAsia"/>
          <w:bCs/>
          <w:lang w:val="hr-HR"/>
        </w:rPr>
        <w:t>đ</w:t>
      </w:r>
      <w:r w:rsidRPr="003672C1">
        <w:rPr>
          <w:rFonts w:hAnsi="Bookman Old Style" w:ascii="Bookman Old Style"/>
          <w:bCs/>
          <w:lang w:val="hr-HR"/>
        </w:rPr>
        <w:t>anski sud u Zagrebu, z.k. odjel Sesvete, k.o. Sesvetski Kraljevec,  zk. ul. 4990,  k</w:t>
      </w:r>
      <w:r w:rsidRPr="003672C1">
        <w:rPr>
          <w:rFonts w:hAnsi="Bookman Old Style" w:ascii="Bookman Old Style" w:hint="eastAsia"/>
          <w:bCs/>
          <w:lang w:val="hr-HR"/>
        </w:rPr>
        <w:t>č</w:t>
      </w:r>
      <w:r w:rsidRPr="003672C1">
        <w:rPr>
          <w:rFonts w:hAnsi="Bookman Old Style" w:ascii="Bookman Old Style"/>
          <w:bCs/>
          <w:lang w:val="hr-HR"/>
        </w:rPr>
        <w:t>br.  8394 u naravi oranica zavje</w:t>
      </w:r>
      <w:r w:rsidRPr="003672C1">
        <w:rPr>
          <w:rFonts w:hAnsi="Bookman Old Style" w:ascii="Bookman Old Style" w:hint="eastAsia"/>
          <w:bCs/>
          <w:lang w:val="hr-HR"/>
        </w:rPr>
        <w:t>ć</w:t>
      </w:r>
      <w:r w:rsidRPr="003672C1">
        <w:rPr>
          <w:rFonts w:hAnsi="Bookman Old Style" w:ascii="Bookman Old Style"/>
          <w:bCs/>
          <w:lang w:val="hr-HR"/>
        </w:rPr>
        <w:t>e ukupne površine 14.33</w:t>
      </w:r>
      <w:r>
        <w:rPr>
          <w:rFonts w:hAnsi="Bookman Old Style" w:ascii="Bookman Old Style"/>
          <w:bCs/>
          <w:lang w:val="hr-HR"/>
        </w:rPr>
        <w:t>3 m2,</w:t>
      </w:r>
    </w:p>
    <w:p w:rsidRDefault="003672C1" w:rsidP="004D17B9" w:rsidR="003672C1">
      <w:pPr>
        <w:jc w:val="both"/>
        <w:rPr>
          <w:rFonts w:hAnsi="Bookman Old Style" w:ascii="Bookman Old Style"/>
          <w:b/>
          <w:bCs/>
          <w:lang w:val="hr-HR"/>
        </w:rPr>
      </w:pPr>
      <w:r w:rsidRPr="003672C1">
        <w:rPr>
          <w:rFonts w:hAnsi="Bookman Old Style" w:ascii="Bookman Old Style"/>
          <w:b/>
          <w:bCs/>
          <w:lang w:val="hr-HR"/>
        </w:rPr>
        <w:t>Kupac: razlučni vjerovnik B2 KAPITAL d.o.o. za iznos kupovnine od 1.140.000,00 kuna.</w:t>
      </w:r>
    </w:p>
    <w:p w:rsidRDefault="003672C1" w:rsidP="004D17B9" w:rsidR="003672C1">
      <w:pPr>
        <w:jc w:val="both"/>
        <w:rPr>
          <w:rFonts w:hAnsi="Bookman Old Style" w:ascii="Bookman Old Style"/>
          <w:bCs/>
          <w:lang w:val="hr-HR"/>
        </w:rPr>
      </w:pPr>
      <w:r w:rsidRPr="003672C1">
        <w:rPr>
          <w:rFonts w:hAnsi="Bookman Old Style" w:ascii="Bookman Old Style"/>
          <w:bCs/>
          <w:lang w:val="hr-HR"/>
        </w:rPr>
        <w:t>Navedenu kupovninu je razlu</w:t>
      </w:r>
      <w:r w:rsidRPr="003672C1">
        <w:rPr>
          <w:rFonts w:hAnsi="Bookman Old Style" w:ascii="Bookman Old Style" w:hint="eastAsia"/>
          <w:bCs/>
          <w:lang w:val="hr-HR"/>
        </w:rPr>
        <w:t>č</w:t>
      </w:r>
      <w:r w:rsidRPr="003672C1">
        <w:rPr>
          <w:rFonts w:hAnsi="Bookman Old Style" w:ascii="Bookman Old Style"/>
          <w:bCs/>
          <w:lang w:val="hr-HR"/>
        </w:rPr>
        <w:t>ni vjerovnik prebio s tražbinom prema ste</w:t>
      </w:r>
      <w:r w:rsidRPr="003672C1">
        <w:rPr>
          <w:rFonts w:hAnsi="Bookman Old Style" w:ascii="Bookman Old Style" w:hint="eastAsia"/>
          <w:bCs/>
          <w:lang w:val="hr-HR"/>
        </w:rPr>
        <w:t>č</w:t>
      </w:r>
      <w:r w:rsidRPr="003672C1">
        <w:rPr>
          <w:rFonts w:hAnsi="Bookman Old Style" w:ascii="Bookman Old Style"/>
          <w:bCs/>
          <w:lang w:val="hr-HR"/>
        </w:rPr>
        <w:t xml:space="preserve">ajnom dužniku zbog </w:t>
      </w:r>
      <w:r w:rsidRPr="003672C1">
        <w:rPr>
          <w:rFonts w:hAnsi="Bookman Old Style" w:ascii="Bookman Old Style" w:hint="eastAsia"/>
          <w:bCs/>
          <w:lang w:val="hr-HR"/>
        </w:rPr>
        <w:t>č</w:t>
      </w:r>
      <w:r>
        <w:rPr>
          <w:rFonts w:hAnsi="Bookman Old Style" w:ascii="Bookman Old Style"/>
          <w:bCs/>
          <w:lang w:val="hr-HR"/>
        </w:rPr>
        <w:t>ega je</w:t>
      </w:r>
      <w:r w:rsidRPr="003672C1">
        <w:rPr>
          <w:rFonts w:hAnsi="Bookman Old Style" w:ascii="Bookman Old Style"/>
          <w:bCs/>
          <w:lang w:val="hr-HR"/>
        </w:rPr>
        <w:t xml:space="preserve"> u obvezi platiti samo utvr</w:t>
      </w:r>
      <w:r w:rsidRPr="003672C1">
        <w:rPr>
          <w:rFonts w:hAnsi="Bookman Old Style" w:ascii="Bookman Old Style" w:hint="eastAsia"/>
          <w:bCs/>
          <w:lang w:val="hr-HR"/>
        </w:rPr>
        <w:t>đ</w:t>
      </w:r>
      <w:r w:rsidRPr="003672C1">
        <w:rPr>
          <w:rFonts w:hAnsi="Bookman Old Style" w:ascii="Bookman Old Style"/>
          <w:bCs/>
          <w:lang w:val="hr-HR"/>
        </w:rPr>
        <w:t>eni iznos troška za utvr</w:t>
      </w:r>
      <w:r w:rsidRPr="003672C1">
        <w:rPr>
          <w:rFonts w:hAnsi="Bookman Old Style" w:ascii="Bookman Old Style" w:hint="eastAsia"/>
          <w:bCs/>
          <w:lang w:val="hr-HR"/>
        </w:rPr>
        <w:t>đ</w:t>
      </w:r>
      <w:r w:rsidRPr="003672C1">
        <w:rPr>
          <w:rFonts w:hAnsi="Bookman Old Style" w:ascii="Bookman Old Style"/>
          <w:bCs/>
          <w:lang w:val="hr-HR"/>
        </w:rPr>
        <w:t>enje i unov</w:t>
      </w:r>
      <w:r w:rsidRPr="003672C1">
        <w:rPr>
          <w:rFonts w:hAnsi="Bookman Old Style" w:ascii="Bookman Old Style" w:hint="eastAsia"/>
          <w:bCs/>
          <w:lang w:val="hr-HR"/>
        </w:rPr>
        <w:t>č</w:t>
      </w:r>
      <w:r w:rsidRPr="003672C1">
        <w:rPr>
          <w:rFonts w:hAnsi="Bookman Old Style" w:ascii="Bookman Old Style"/>
          <w:bCs/>
          <w:lang w:val="hr-HR"/>
        </w:rPr>
        <w:t>enje razlu</w:t>
      </w:r>
      <w:r w:rsidRPr="003672C1">
        <w:rPr>
          <w:rFonts w:hAnsi="Bookman Old Style" w:ascii="Bookman Old Style" w:hint="eastAsia"/>
          <w:bCs/>
          <w:lang w:val="hr-HR"/>
        </w:rPr>
        <w:t>č</w:t>
      </w:r>
      <w:r>
        <w:rPr>
          <w:rFonts w:hAnsi="Bookman Old Style" w:ascii="Bookman Old Style"/>
          <w:bCs/>
          <w:lang w:val="hr-HR"/>
        </w:rPr>
        <w:t xml:space="preserve">nog prava u iznosu od </w:t>
      </w:r>
      <w:r w:rsidRPr="00131824">
        <w:rPr>
          <w:rFonts w:hAnsi="Bookman Old Style" w:ascii="Bookman Old Style"/>
          <w:b/>
          <w:bCs/>
          <w:lang w:val="hr-HR"/>
        </w:rPr>
        <w:t>114.000,00 kuna.</w:t>
      </w:r>
    </w:p>
    <w:p w:rsidRDefault="008657BB" w:rsidP="004D17B9" w:rsidR="008657BB">
      <w:pPr>
        <w:jc w:val="both"/>
        <w:rPr>
          <w:rFonts w:hAnsi="Bookman Old Style" w:ascii="Bookman Old Style"/>
          <w:bCs/>
          <w:lang w:val="hr-HR"/>
        </w:rPr>
      </w:pPr>
    </w:p>
    <w:p w:rsidRDefault="008657BB" w:rsidP="004D17B9" w:rsidR="008657BB">
      <w:pPr>
        <w:jc w:val="both"/>
        <w:rPr>
          <w:rFonts w:hAnsi="Bookman Old Style" w:ascii="Bookman Old Style"/>
          <w:bCs/>
          <w:lang w:val="hr-HR"/>
        </w:rPr>
      </w:pPr>
      <w:r w:rsidRPr="008657BB">
        <w:rPr>
          <w:rFonts w:hAnsi="Bookman Old Style" w:ascii="Bookman Old Style"/>
          <w:b/>
          <w:bCs/>
          <w:lang w:val="hr-HR"/>
        </w:rPr>
        <w:t xml:space="preserve">b) </w:t>
      </w:r>
      <w:r w:rsidRPr="008657BB">
        <w:rPr>
          <w:rFonts w:hAnsi="Bookman Old Style" w:ascii="Bookman Old Style"/>
          <w:bCs/>
          <w:lang w:val="hr-HR"/>
        </w:rPr>
        <w:t>Op</w:t>
      </w:r>
      <w:r w:rsidRPr="008657BB">
        <w:rPr>
          <w:rFonts w:hAnsi="Bookman Old Style" w:ascii="Bookman Old Style" w:hint="eastAsia"/>
          <w:bCs/>
          <w:lang w:val="hr-HR"/>
        </w:rPr>
        <w:t>ć</w:t>
      </w:r>
      <w:r w:rsidRPr="008657BB">
        <w:rPr>
          <w:rFonts w:hAnsi="Bookman Old Style" w:ascii="Bookman Old Style"/>
          <w:bCs/>
          <w:lang w:val="hr-HR"/>
        </w:rPr>
        <w:t>inski gra</w:t>
      </w:r>
      <w:r w:rsidRPr="008657BB">
        <w:rPr>
          <w:rFonts w:hAnsi="Bookman Old Style" w:ascii="Bookman Old Style" w:hint="eastAsia"/>
          <w:bCs/>
          <w:lang w:val="hr-HR"/>
        </w:rPr>
        <w:t>đ</w:t>
      </w:r>
      <w:r w:rsidRPr="008657BB">
        <w:rPr>
          <w:rFonts w:hAnsi="Bookman Old Style" w:ascii="Bookman Old Style"/>
          <w:bCs/>
          <w:lang w:val="hr-HR"/>
        </w:rPr>
        <w:t>anski sud u Zagrebu, z.k. odjel Sesvete, k.o. Sesvetski Kraljevec,  zk. ul. 8020,  k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>br. 8403 u naravi oranica Zavje</w:t>
      </w:r>
      <w:r w:rsidRPr="008657BB">
        <w:rPr>
          <w:rFonts w:hAnsi="Bookman Old Style" w:ascii="Bookman Old Style" w:hint="eastAsia"/>
          <w:bCs/>
          <w:lang w:val="hr-HR"/>
        </w:rPr>
        <w:t>ć</w:t>
      </w:r>
      <w:r w:rsidRPr="008657BB">
        <w:rPr>
          <w:rFonts w:hAnsi="Bookman Old Style" w:ascii="Bookman Old Style"/>
          <w:bCs/>
          <w:lang w:val="hr-HR"/>
        </w:rPr>
        <w:t>e ukupne površine 2.533 m2</w:t>
      </w:r>
    </w:p>
    <w:p w:rsidRDefault="008657BB" w:rsidP="004D17B9" w:rsidR="008657BB" w:rsidRPr="003C0D96">
      <w:pPr>
        <w:jc w:val="both"/>
        <w:rPr>
          <w:rFonts w:hAnsi="Bookman Old Style" w:ascii="Bookman Old Style"/>
          <w:b/>
          <w:bCs/>
          <w:lang w:val="hr-HR"/>
        </w:rPr>
      </w:pPr>
      <w:r w:rsidRPr="003C0D96">
        <w:rPr>
          <w:rFonts w:hAnsi="Bookman Old Style" w:ascii="Bookman Old Style"/>
          <w:b/>
          <w:bCs/>
          <w:lang w:val="hr-HR"/>
        </w:rPr>
        <w:t>Kupac: razlučni vjerovnik B</w:t>
      </w:r>
      <w:r w:rsidR="003C0D96">
        <w:rPr>
          <w:rFonts w:hAnsi="Bookman Old Style" w:ascii="Bookman Old Style"/>
          <w:b/>
          <w:bCs/>
          <w:lang w:val="hr-HR"/>
        </w:rPr>
        <w:t>2 KAPITAL d.o.o. za izno</w:t>
      </w:r>
      <w:r w:rsidRPr="003C0D96">
        <w:rPr>
          <w:rFonts w:hAnsi="Bookman Old Style" w:ascii="Bookman Old Style"/>
          <w:b/>
          <w:bCs/>
          <w:lang w:val="hr-HR"/>
        </w:rPr>
        <w:t>s</w:t>
      </w:r>
      <w:r w:rsidR="003C0D96">
        <w:rPr>
          <w:rFonts w:hAnsi="Bookman Old Style" w:ascii="Bookman Old Style"/>
          <w:b/>
          <w:bCs/>
          <w:lang w:val="hr-HR"/>
        </w:rPr>
        <w:t xml:space="preserve"> </w:t>
      </w:r>
      <w:r w:rsidRPr="003C0D96">
        <w:rPr>
          <w:rFonts w:hAnsi="Bookman Old Style" w:ascii="Bookman Old Style"/>
          <w:b/>
          <w:bCs/>
          <w:lang w:val="hr-HR"/>
        </w:rPr>
        <w:t>kupovnine od 270.000,00 kuna</w:t>
      </w:r>
    </w:p>
    <w:p w:rsidRDefault="008657BB" w:rsidP="004D17B9" w:rsidR="008657BB">
      <w:pPr>
        <w:jc w:val="both"/>
        <w:rPr>
          <w:rFonts w:hAnsi="Bookman Old Style" w:ascii="Bookman Old Style"/>
          <w:bCs/>
          <w:lang w:val="hr-HR"/>
        </w:rPr>
      </w:pPr>
    </w:p>
    <w:p w:rsidRDefault="008657BB" w:rsidP="004D17B9" w:rsidR="008657BB">
      <w:pPr>
        <w:jc w:val="both"/>
        <w:rPr>
          <w:rFonts w:hAnsi="Bookman Old Style" w:ascii="Bookman Old Style"/>
          <w:bCs/>
          <w:lang w:val="hr-HR"/>
        </w:rPr>
      </w:pPr>
      <w:r w:rsidRPr="008657BB">
        <w:rPr>
          <w:rFonts w:hAnsi="Bookman Old Style" w:ascii="Bookman Old Style"/>
          <w:b/>
          <w:bCs/>
          <w:lang w:val="hr-HR"/>
        </w:rPr>
        <w:t>c)</w:t>
      </w:r>
      <w:r>
        <w:rPr>
          <w:rFonts w:hAnsi="Bookman Old Style" w:ascii="Bookman Old Style"/>
          <w:bCs/>
          <w:lang w:val="hr-HR"/>
        </w:rPr>
        <w:t xml:space="preserve"> </w:t>
      </w:r>
      <w:r w:rsidRPr="008657BB">
        <w:rPr>
          <w:rFonts w:hAnsi="Bookman Old Style" w:ascii="Bookman Old Style"/>
          <w:bCs/>
          <w:lang w:val="hr-HR"/>
        </w:rPr>
        <w:t>Op</w:t>
      </w:r>
      <w:r w:rsidRPr="008657BB">
        <w:rPr>
          <w:rFonts w:hAnsi="Bookman Old Style" w:ascii="Bookman Old Style" w:hint="eastAsia"/>
          <w:bCs/>
          <w:lang w:val="hr-HR"/>
        </w:rPr>
        <w:t>ć</w:t>
      </w:r>
      <w:r w:rsidRPr="008657BB">
        <w:rPr>
          <w:rFonts w:hAnsi="Bookman Old Style" w:ascii="Bookman Old Style"/>
          <w:bCs/>
          <w:lang w:val="hr-HR"/>
        </w:rPr>
        <w:t>inski gra</w:t>
      </w:r>
      <w:r w:rsidRPr="008657BB">
        <w:rPr>
          <w:rFonts w:hAnsi="Bookman Old Style" w:ascii="Bookman Old Style" w:hint="eastAsia"/>
          <w:bCs/>
          <w:lang w:val="hr-HR"/>
        </w:rPr>
        <w:t>đ</w:t>
      </w:r>
      <w:r w:rsidRPr="008657BB">
        <w:rPr>
          <w:rFonts w:hAnsi="Bookman Old Style" w:ascii="Bookman Old Style"/>
          <w:bCs/>
          <w:lang w:val="hr-HR"/>
        </w:rPr>
        <w:t>anski sud u Zagrebu, z.k. odjel Sesvete, k.o. Sesvetski Kraljevec,  zk. ul. 8022,  k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>br. 8398 u naravi oranica zavje</w:t>
      </w:r>
      <w:r w:rsidRPr="008657BB">
        <w:rPr>
          <w:rFonts w:hAnsi="Bookman Old Style" w:ascii="Bookman Old Style" w:hint="eastAsia"/>
          <w:bCs/>
          <w:lang w:val="hr-HR"/>
        </w:rPr>
        <w:t>ć</w:t>
      </w:r>
      <w:r w:rsidRPr="008657BB">
        <w:rPr>
          <w:rFonts w:hAnsi="Bookman Old Style" w:ascii="Bookman Old Style"/>
          <w:bCs/>
          <w:lang w:val="hr-HR"/>
        </w:rPr>
        <w:t>e ukupne površine 6.842 m2</w:t>
      </w:r>
    </w:p>
    <w:p w:rsidRDefault="008657BB" w:rsidP="004D17B9" w:rsidR="008657BB" w:rsidRPr="003C0D96">
      <w:pPr>
        <w:jc w:val="both"/>
        <w:rPr>
          <w:rFonts w:hAnsi="Bookman Old Style" w:ascii="Bookman Old Style"/>
          <w:b/>
          <w:bCs/>
          <w:lang w:val="hr-HR"/>
        </w:rPr>
      </w:pPr>
      <w:r w:rsidRPr="003C0D96">
        <w:rPr>
          <w:rFonts w:hAnsi="Bookman Old Style" w:ascii="Bookman Old Style"/>
          <w:b/>
          <w:bCs/>
          <w:lang w:val="hr-HR"/>
        </w:rPr>
        <w:t>Kupac: razlučni vjerovnik B2 KAPITAL d.o.o. za iznos kupovnine od 720.000,00 kuna</w:t>
      </w:r>
    </w:p>
    <w:p w:rsidRDefault="00131824" w:rsidP="004D17B9" w:rsidR="00131824">
      <w:pPr>
        <w:jc w:val="both"/>
        <w:rPr>
          <w:rFonts w:hAnsi="Bookman Old Style" w:ascii="Bookman Old Style"/>
          <w:bCs/>
          <w:lang w:val="hr-HR"/>
        </w:rPr>
      </w:pPr>
    </w:p>
    <w:p w:rsidRDefault="00131824" w:rsidP="004D17B9" w:rsidR="00131824" w:rsidRPr="00131824">
      <w:pPr>
        <w:jc w:val="both"/>
        <w:rPr>
          <w:rFonts w:hAnsi="Bookman Old Style" w:ascii="Bookman Old Style"/>
          <w:b/>
          <w:bCs/>
          <w:lang w:val="hr-HR"/>
        </w:rPr>
      </w:pPr>
      <w:r>
        <w:rPr>
          <w:rFonts w:hAnsi="Bookman Old Style" w:ascii="Bookman Old Style"/>
          <w:bCs/>
          <w:lang w:val="hr-HR"/>
        </w:rPr>
        <w:t xml:space="preserve">Po osnovu prodaje nekretnina a, b i c ove točke unovčeno je ukupno </w:t>
      </w:r>
      <w:r w:rsidRPr="00131824">
        <w:rPr>
          <w:rFonts w:hAnsi="Bookman Old Style" w:ascii="Bookman Old Style"/>
          <w:b/>
          <w:bCs/>
          <w:lang w:val="hr-HR"/>
        </w:rPr>
        <w:t>2.130.000,00 kuna.</w:t>
      </w: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  <w:r w:rsidRPr="008657BB">
        <w:rPr>
          <w:rFonts w:hAnsi="Bookman Old Style" w:ascii="Bookman Old Style"/>
          <w:bCs/>
          <w:lang w:val="hr-HR"/>
        </w:rPr>
        <w:t>Na depozitu ra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>una Trgova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="00131824">
        <w:rPr>
          <w:rFonts w:hAnsi="Bookman Old Style" w:ascii="Bookman Old Style"/>
          <w:bCs/>
          <w:lang w:val="hr-HR"/>
        </w:rPr>
        <w:t>kog suda po</w:t>
      </w:r>
      <w:r>
        <w:rPr>
          <w:rFonts w:hAnsi="Bookman Old Style" w:ascii="Bookman Old Style"/>
          <w:bCs/>
          <w:lang w:val="hr-HR"/>
        </w:rPr>
        <w:t xml:space="preserve"> osnovu</w:t>
      </w:r>
      <w:r w:rsidR="00131824">
        <w:rPr>
          <w:rFonts w:hAnsi="Bookman Old Style" w:ascii="Bookman Old Style"/>
          <w:bCs/>
          <w:lang w:val="hr-HR"/>
        </w:rPr>
        <w:t xml:space="preserve"> prodaje nekretnina (a, b i c) </w:t>
      </w:r>
      <w:r>
        <w:rPr>
          <w:rFonts w:hAnsi="Bookman Old Style" w:ascii="Bookman Old Style"/>
          <w:bCs/>
          <w:lang w:val="hr-HR"/>
        </w:rPr>
        <w:t xml:space="preserve"> nalazi </w:t>
      </w:r>
      <w:r w:rsidR="00131824">
        <w:rPr>
          <w:rFonts w:hAnsi="Bookman Old Style" w:ascii="Bookman Old Style"/>
          <w:bCs/>
          <w:lang w:val="hr-HR"/>
        </w:rPr>
        <w:t xml:space="preserve">se iznos od </w:t>
      </w:r>
      <w:r w:rsidR="00131824" w:rsidRPr="00131824">
        <w:rPr>
          <w:rFonts w:hAnsi="Bookman Old Style" w:ascii="Bookman Old Style"/>
          <w:b/>
          <w:bCs/>
          <w:lang w:val="hr-HR"/>
        </w:rPr>
        <w:t>990</w:t>
      </w:r>
      <w:r w:rsidRPr="00131824">
        <w:rPr>
          <w:rFonts w:hAnsi="Bookman Old Style" w:ascii="Bookman Old Style"/>
          <w:b/>
          <w:bCs/>
          <w:lang w:val="hr-HR"/>
        </w:rPr>
        <w:t>.000,00 kuna</w:t>
      </w:r>
      <w:r w:rsidR="00131824">
        <w:rPr>
          <w:rFonts w:hAnsi="Bookman Old Style" w:ascii="Bookman Old Style"/>
          <w:bCs/>
          <w:lang w:val="hr-HR"/>
        </w:rPr>
        <w:t xml:space="preserve"> (270.000,00 kuna iz točke b i  720.000,00 kuna iz točke c)</w:t>
      </w:r>
      <w:r w:rsidRPr="008657BB">
        <w:rPr>
          <w:rFonts w:hAnsi="Bookman Old Style" w:ascii="Bookman Old Style"/>
          <w:bCs/>
          <w:lang w:val="hr-HR"/>
        </w:rPr>
        <w:t xml:space="preserve"> iz kojeg se izdvajaju sredstva kako slijedi:</w:t>
      </w: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  <w:r w:rsidRPr="008657BB">
        <w:rPr>
          <w:rFonts w:hAnsi="Bookman Old Style" w:ascii="Bookman Old Style"/>
          <w:bCs/>
          <w:lang w:val="hr-HR"/>
        </w:rPr>
        <w:t>-</w:t>
      </w:r>
      <w:r w:rsidRPr="008657BB">
        <w:rPr>
          <w:rFonts w:hAnsi="Bookman Old Style" w:ascii="Bookman Old Style"/>
          <w:bCs/>
          <w:lang w:val="hr-HR"/>
        </w:rPr>
        <w:tab/>
        <w:t>Troškovi utvr</w:t>
      </w:r>
      <w:r w:rsidRPr="008657BB">
        <w:rPr>
          <w:rFonts w:hAnsi="Bookman Old Style" w:ascii="Bookman Old Style" w:hint="eastAsia"/>
          <w:bCs/>
          <w:lang w:val="hr-HR"/>
        </w:rPr>
        <w:t>đ</w:t>
      </w:r>
      <w:r w:rsidRPr="008657BB">
        <w:rPr>
          <w:rFonts w:hAnsi="Bookman Old Style" w:ascii="Bookman Old Style"/>
          <w:bCs/>
          <w:lang w:val="hr-HR"/>
        </w:rPr>
        <w:t>ivanja predmeta razlu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>nog prava odre</w:t>
      </w:r>
      <w:r w:rsidRPr="008657BB">
        <w:rPr>
          <w:rFonts w:hAnsi="Bookman Old Style" w:ascii="Bookman Old Style" w:hint="eastAsia"/>
          <w:bCs/>
          <w:lang w:val="hr-HR"/>
        </w:rPr>
        <w:t>đ</w:t>
      </w:r>
      <w:r w:rsidRPr="008657BB">
        <w:rPr>
          <w:rFonts w:hAnsi="Bookman Old Style" w:ascii="Bookman Old Style"/>
          <w:bCs/>
          <w:lang w:val="hr-HR"/>
        </w:rPr>
        <w:t>uje se u paušalnom iznos</w:t>
      </w:r>
      <w:r>
        <w:rPr>
          <w:rFonts w:hAnsi="Bookman Old Style" w:ascii="Bookman Old Style"/>
          <w:bCs/>
          <w:lang w:val="hr-HR"/>
        </w:rPr>
        <w:t>u o</w:t>
      </w:r>
      <w:r w:rsidR="00131824">
        <w:rPr>
          <w:rFonts w:hAnsi="Bookman Old Style" w:ascii="Bookman Old Style"/>
          <w:bCs/>
          <w:lang w:val="hr-HR"/>
        </w:rPr>
        <w:t>d 5% od postignute cijene (2.130.000,00 kuna) što iznosi 106.500</w:t>
      </w:r>
      <w:r w:rsidRPr="008657BB">
        <w:rPr>
          <w:rFonts w:hAnsi="Bookman Old Style" w:ascii="Bookman Old Style"/>
          <w:bCs/>
          <w:lang w:val="hr-HR"/>
        </w:rPr>
        <w:t>,00 kuna</w:t>
      </w: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  <w:r w:rsidRPr="008657BB">
        <w:rPr>
          <w:rFonts w:hAnsi="Bookman Old Style" w:ascii="Bookman Old Style"/>
          <w:bCs/>
          <w:lang w:val="hr-HR"/>
        </w:rPr>
        <w:t>-</w:t>
      </w:r>
      <w:r w:rsidRPr="008657BB">
        <w:rPr>
          <w:rFonts w:hAnsi="Bookman Old Style" w:ascii="Bookman Old Style"/>
          <w:bCs/>
          <w:lang w:val="hr-HR"/>
        </w:rPr>
        <w:tab/>
        <w:t>Troškovi unov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>enja predmeta razlu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>nog prava odre</w:t>
      </w:r>
      <w:r w:rsidRPr="008657BB">
        <w:rPr>
          <w:rFonts w:hAnsi="Bookman Old Style" w:ascii="Bookman Old Style" w:hint="eastAsia"/>
          <w:bCs/>
          <w:lang w:val="hr-HR"/>
        </w:rPr>
        <w:t>đ</w:t>
      </w:r>
      <w:r w:rsidRPr="008657BB">
        <w:rPr>
          <w:rFonts w:hAnsi="Bookman Old Style" w:ascii="Bookman Old Style"/>
          <w:bCs/>
          <w:lang w:val="hr-HR"/>
        </w:rPr>
        <w:t>uje se u    paušalnom iznos</w:t>
      </w:r>
      <w:r>
        <w:rPr>
          <w:rFonts w:hAnsi="Bookman Old Style" w:ascii="Bookman Old Style"/>
          <w:bCs/>
          <w:lang w:val="hr-HR"/>
        </w:rPr>
        <w:t>u</w:t>
      </w:r>
      <w:r w:rsidR="00131824">
        <w:rPr>
          <w:rFonts w:hAnsi="Bookman Old Style" w:ascii="Bookman Old Style"/>
          <w:bCs/>
          <w:lang w:val="hr-HR"/>
        </w:rPr>
        <w:t xml:space="preserve"> od 5% od postignute cijene (2.130.000,00 kuna) što iznosi 106.500</w:t>
      </w:r>
      <w:r w:rsidRPr="008657BB">
        <w:rPr>
          <w:rFonts w:hAnsi="Bookman Old Style" w:ascii="Bookman Old Style"/>
          <w:bCs/>
          <w:lang w:val="hr-HR"/>
        </w:rPr>
        <w:t>,00 kuna</w:t>
      </w: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</w:p>
    <w:p w:rsidRDefault="00131824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lastRenderedPageBreak/>
        <w:t>-</w:t>
      </w:r>
      <w:r>
        <w:rPr>
          <w:rFonts w:hAnsi="Bookman Old Style" w:ascii="Bookman Old Style"/>
          <w:bCs/>
          <w:lang w:val="hr-HR"/>
        </w:rPr>
        <w:tab/>
        <w:t>Ukupno po osnovu troška: 213</w:t>
      </w:r>
      <w:r w:rsidR="008657BB" w:rsidRPr="008657BB">
        <w:rPr>
          <w:rFonts w:hAnsi="Bookman Old Style" w:ascii="Bookman Old Style"/>
          <w:bCs/>
          <w:lang w:val="hr-HR"/>
        </w:rPr>
        <w:t>.000,00 kuna</w:t>
      </w: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  <w:r w:rsidRPr="008657BB">
        <w:rPr>
          <w:rFonts w:hAnsi="Bookman Old Style" w:ascii="Bookman Old Style"/>
          <w:bCs/>
          <w:lang w:val="hr-HR"/>
        </w:rPr>
        <w:t>-</w:t>
      </w:r>
      <w:r w:rsidRPr="008657BB">
        <w:rPr>
          <w:rFonts w:hAnsi="Bookman Old Style" w:ascii="Bookman Old Style"/>
          <w:bCs/>
          <w:lang w:val="hr-HR"/>
        </w:rPr>
        <w:tab/>
        <w:t>Porez na dodanu vrijednost nije obra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 xml:space="preserve">unat jer nekretnina ne podliježe Zakonu o porezu na dodanu vrijednost. Smatra se prometom nekretnina po 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>lanku 5. stavak 1. Zakona o porezu na promet nekretnina na koji se pla</w:t>
      </w:r>
      <w:r w:rsidRPr="008657BB">
        <w:rPr>
          <w:rFonts w:hAnsi="Bookman Old Style" w:ascii="Bookman Old Style" w:hint="eastAsia"/>
          <w:bCs/>
          <w:lang w:val="hr-HR"/>
        </w:rPr>
        <w:t>ć</w:t>
      </w:r>
      <w:r w:rsidRPr="008657BB">
        <w:rPr>
          <w:rFonts w:hAnsi="Bookman Old Style" w:ascii="Bookman Old Style"/>
          <w:bCs/>
          <w:lang w:val="hr-HR"/>
        </w:rPr>
        <w:t>a porez na promet nekretnina</w:t>
      </w: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</w:p>
    <w:p w:rsidRDefault="008657BB" w:rsidP="008657BB" w:rsidR="008657BB" w:rsidRPr="003C0D96">
      <w:pPr>
        <w:jc w:val="both"/>
        <w:rPr>
          <w:rFonts w:hAnsi="Bookman Old Style" w:ascii="Bookman Old Style"/>
          <w:b/>
          <w:bCs/>
          <w:lang w:val="hr-HR"/>
        </w:rPr>
      </w:pPr>
      <w:r w:rsidRPr="008657BB">
        <w:rPr>
          <w:rFonts w:hAnsi="Bookman Old Style" w:ascii="Bookman Old Style"/>
          <w:bCs/>
          <w:lang w:val="hr-HR"/>
        </w:rPr>
        <w:t>Predlaže</w:t>
      </w:r>
      <w:r>
        <w:rPr>
          <w:rFonts w:hAnsi="Bookman Old Style" w:ascii="Bookman Old Style"/>
          <w:bCs/>
          <w:lang w:val="hr-HR"/>
        </w:rPr>
        <w:t xml:space="preserve"> s</w:t>
      </w:r>
      <w:r w:rsidR="00D739C5">
        <w:rPr>
          <w:rFonts w:hAnsi="Bookman Old Style" w:ascii="Bookman Old Style"/>
          <w:bCs/>
          <w:lang w:val="hr-HR"/>
        </w:rPr>
        <w:t>e ukupan iznos troškova</w:t>
      </w:r>
      <w:r>
        <w:rPr>
          <w:rFonts w:hAnsi="Bookman Old Style" w:ascii="Bookman Old Style"/>
          <w:bCs/>
          <w:lang w:val="hr-HR"/>
        </w:rPr>
        <w:t xml:space="preserve"> od </w:t>
      </w:r>
      <w:r w:rsidR="00131824">
        <w:rPr>
          <w:rFonts w:hAnsi="Bookman Old Style" w:ascii="Bookman Old Style"/>
          <w:b/>
          <w:bCs/>
          <w:lang w:val="hr-HR"/>
        </w:rPr>
        <w:t>213</w:t>
      </w:r>
      <w:r w:rsidRPr="003C0D96">
        <w:rPr>
          <w:rFonts w:hAnsi="Bookman Old Style" w:ascii="Bookman Old Style"/>
          <w:b/>
          <w:bCs/>
          <w:lang w:val="hr-HR"/>
        </w:rPr>
        <w:t>.000,00 kuna</w:t>
      </w:r>
      <w:r>
        <w:rPr>
          <w:rFonts w:hAnsi="Bookman Old Style" w:ascii="Bookman Old Style"/>
          <w:bCs/>
          <w:lang w:val="hr-HR"/>
        </w:rPr>
        <w:t xml:space="preserve"> </w:t>
      </w:r>
      <w:r w:rsidRPr="008657BB">
        <w:rPr>
          <w:rFonts w:hAnsi="Bookman Old Style" w:ascii="Bookman Old Style"/>
          <w:bCs/>
          <w:lang w:val="hr-HR"/>
        </w:rPr>
        <w:t>prebaciti na žiro-ra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>un  ste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 xml:space="preserve">ajnog dužnika  broj  </w:t>
      </w:r>
      <w:r w:rsidRPr="003C0D96">
        <w:rPr>
          <w:rFonts w:hAnsi="Bookman Old Style" w:ascii="Bookman Old Style"/>
          <w:b/>
          <w:bCs/>
          <w:lang w:val="hr-HR"/>
        </w:rPr>
        <w:t>HR1823900011100943921.</w:t>
      </w: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</w:p>
    <w:p w:rsidRDefault="00131824" w:rsidP="008657BB" w:rsidR="008657BB">
      <w:pPr>
        <w:jc w:val="both"/>
        <w:rPr>
          <w:rFonts w:hAnsi="Bookman Old Style" w:ascii="Bookman Old Style"/>
          <w:bCs/>
          <w:u w:val="single"/>
          <w:lang w:val="hr-HR"/>
        </w:rPr>
      </w:pPr>
      <w:r>
        <w:rPr>
          <w:rFonts w:hAnsi="Bookman Old Style" w:ascii="Bookman Old Style"/>
          <w:bCs/>
          <w:u w:val="single"/>
          <w:lang w:val="hr-HR"/>
        </w:rPr>
        <w:t>Na prodanim nekretninama</w:t>
      </w:r>
      <w:r w:rsidR="008657BB" w:rsidRPr="006E3D0C">
        <w:rPr>
          <w:rFonts w:hAnsi="Bookman Old Style" w:ascii="Bookman Old Style"/>
          <w:bCs/>
          <w:u w:val="single"/>
          <w:lang w:val="hr-HR"/>
        </w:rPr>
        <w:t xml:space="preserve"> upisano je založno pravo u korist B2 KAPITAL d.o.o,, Zagreb, Radni</w:t>
      </w:r>
      <w:r w:rsidR="008657BB" w:rsidRPr="006E3D0C">
        <w:rPr>
          <w:rFonts w:hAnsi="Bookman Old Style" w:ascii="Bookman Old Style" w:hint="eastAsia"/>
          <w:bCs/>
          <w:u w:val="single"/>
          <w:lang w:val="hr-HR"/>
        </w:rPr>
        <w:t>č</w:t>
      </w:r>
      <w:r w:rsidR="008657BB" w:rsidRPr="006E3D0C">
        <w:rPr>
          <w:rFonts w:hAnsi="Bookman Old Style" w:ascii="Bookman Old Style"/>
          <w:bCs/>
          <w:u w:val="single"/>
          <w:lang w:val="hr-HR"/>
        </w:rPr>
        <w:t>ka cesta 41, OIB:57509775367.</w:t>
      </w:r>
    </w:p>
    <w:p w:rsidRDefault="00715AFD" w:rsidP="008657BB" w:rsidR="00715AFD">
      <w:pPr>
        <w:jc w:val="both"/>
        <w:rPr>
          <w:rFonts w:hAnsi="Bookman Old Style" w:ascii="Bookman Old Style"/>
          <w:bCs/>
          <w:u w:val="single"/>
          <w:lang w:val="hr-HR"/>
        </w:rPr>
      </w:pPr>
    </w:p>
    <w:p w:rsidRDefault="008657BB" w:rsidP="008657BB" w:rsidR="008657BB">
      <w:pPr>
        <w:jc w:val="both"/>
        <w:rPr>
          <w:rFonts w:hAnsi="Bookman Old Style" w:ascii="Bookman Old Style"/>
          <w:bCs/>
          <w:u w:val="single"/>
          <w:lang w:val="hr-HR"/>
        </w:rPr>
      </w:pPr>
    </w:p>
    <w:p w:rsidRDefault="00131824" w:rsidP="00131824" w:rsidR="00131824" w:rsidRPr="00131824">
      <w:pPr>
        <w:jc w:val="both"/>
        <w:rPr>
          <w:rFonts w:hAnsi="Bookman Old Style" w:ascii="Bookman Old Style"/>
          <w:bCs/>
          <w:lang w:val="hr-HR"/>
        </w:rPr>
      </w:pPr>
      <w:r w:rsidRPr="00131824">
        <w:rPr>
          <w:rFonts w:hAnsi="Bookman Old Style" w:ascii="Bookman Old Style"/>
          <w:bCs/>
          <w:lang w:val="hr-HR"/>
        </w:rPr>
        <w:t>Ukupna potraživanja razlu</w:t>
      </w:r>
      <w:r w:rsidRPr="00131824">
        <w:rPr>
          <w:rFonts w:hAnsi="Bookman Old Style" w:ascii="Bookman Old Style" w:hint="eastAsia"/>
          <w:bCs/>
          <w:lang w:val="hr-HR"/>
        </w:rPr>
        <w:t>č</w:t>
      </w:r>
      <w:r w:rsidRPr="00131824">
        <w:rPr>
          <w:rFonts w:hAnsi="Bookman Old Style" w:ascii="Bookman Old Style"/>
          <w:bCs/>
          <w:lang w:val="hr-HR"/>
        </w:rPr>
        <w:t>nog vjerovnika na dan 25. rujan 2018. godine  po osnovu više partija kredita iznose ukupno 24.961.716,51 kuna. U privitku  se dostavlja obra</w:t>
      </w:r>
      <w:r w:rsidRPr="00131824">
        <w:rPr>
          <w:rFonts w:hAnsi="Bookman Old Style" w:ascii="Bookman Old Style" w:hint="eastAsia"/>
          <w:bCs/>
          <w:lang w:val="hr-HR"/>
        </w:rPr>
        <w:t>č</w:t>
      </w:r>
      <w:r w:rsidRPr="00131824">
        <w:rPr>
          <w:rFonts w:hAnsi="Bookman Old Style" w:ascii="Bookman Old Style"/>
          <w:bCs/>
          <w:lang w:val="hr-HR"/>
        </w:rPr>
        <w:t>un  potraživanja  B2 KAPITAL d.o.o.</w:t>
      </w:r>
    </w:p>
    <w:p w:rsidRDefault="00131824" w:rsidP="00131824" w:rsidR="00131824" w:rsidRPr="00131824">
      <w:pPr>
        <w:jc w:val="both"/>
        <w:rPr>
          <w:rFonts w:hAnsi="Bookman Old Style" w:ascii="Bookman Old Style"/>
          <w:bCs/>
          <w:lang w:val="hr-HR"/>
        </w:rPr>
      </w:pPr>
      <w:r w:rsidRPr="00131824">
        <w:rPr>
          <w:rFonts w:hAnsi="Bookman Old Style" w:ascii="Bookman Old Style"/>
          <w:bCs/>
          <w:lang w:val="hr-HR"/>
        </w:rPr>
        <w:tab/>
      </w:r>
    </w:p>
    <w:p w:rsidRDefault="00131824" w:rsidP="00131824" w:rsidR="00131824" w:rsidRPr="00131824">
      <w:pPr>
        <w:jc w:val="both"/>
        <w:rPr>
          <w:rFonts w:hAnsi="Bookman Old Style" w:ascii="Bookman Old Style"/>
          <w:bCs/>
          <w:lang w:val="hr-HR"/>
        </w:rPr>
      </w:pPr>
      <w:r w:rsidRPr="00131824">
        <w:rPr>
          <w:rFonts w:hAnsi="Bookman Old Style" w:ascii="Bookman Old Style"/>
          <w:bCs/>
          <w:lang w:val="hr-HR"/>
        </w:rPr>
        <w:t>Nakon odbitka  t</w:t>
      </w:r>
      <w:r w:rsidR="00146D78">
        <w:rPr>
          <w:rFonts w:hAnsi="Bookman Old Style" w:ascii="Bookman Old Style"/>
          <w:bCs/>
          <w:lang w:val="hr-HR"/>
        </w:rPr>
        <w:t xml:space="preserve">roškova  u ukupnom iznosu od </w:t>
      </w:r>
      <w:r w:rsidR="00146D78" w:rsidRPr="00146D78">
        <w:rPr>
          <w:rFonts w:hAnsi="Bookman Old Style" w:ascii="Bookman Old Style"/>
          <w:b/>
          <w:bCs/>
          <w:lang w:val="hr-HR"/>
        </w:rPr>
        <w:t>213</w:t>
      </w:r>
      <w:r w:rsidRPr="00146D78">
        <w:rPr>
          <w:rFonts w:hAnsi="Bookman Old Style" w:ascii="Bookman Old Style"/>
          <w:b/>
          <w:bCs/>
          <w:lang w:val="hr-HR"/>
        </w:rPr>
        <w:t>.000,00 kuna</w:t>
      </w:r>
      <w:r w:rsidRPr="00131824">
        <w:rPr>
          <w:rFonts w:hAnsi="Bookman Old Style" w:ascii="Bookman Old Style"/>
          <w:bCs/>
          <w:lang w:val="hr-HR"/>
        </w:rPr>
        <w:t xml:space="preserve"> predlaže se prenijeti na žiro ra</w:t>
      </w:r>
      <w:r w:rsidRPr="00131824">
        <w:rPr>
          <w:rFonts w:hAnsi="Bookman Old Style" w:ascii="Bookman Old Style" w:hint="eastAsia"/>
          <w:bCs/>
          <w:lang w:val="hr-HR"/>
        </w:rPr>
        <w:t>č</w:t>
      </w:r>
      <w:r w:rsidRPr="00131824">
        <w:rPr>
          <w:rFonts w:hAnsi="Bookman Old Style" w:ascii="Bookman Old Style"/>
          <w:bCs/>
          <w:lang w:val="hr-HR"/>
        </w:rPr>
        <w:t>un razlu</w:t>
      </w:r>
      <w:r w:rsidRPr="00131824">
        <w:rPr>
          <w:rFonts w:hAnsi="Bookman Old Style" w:ascii="Bookman Old Style" w:hint="eastAsia"/>
          <w:bCs/>
          <w:lang w:val="hr-HR"/>
        </w:rPr>
        <w:t>č</w:t>
      </w:r>
      <w:r w:rsidRPr="00131824">
        <w:rPr>
          <w:rFonts w:hAnsi="Bookman Old Style" w:ascii="Bookman Old Style"/>
          <w:bCs/>
          <w:lang w:val="hr-HR"/>
        </w:rPr>
        <w:t xml:space="preserve">nog vjerovnika </w:t>
      </w:r>
      <w:r w:rsidR="00146D78">
        <w:rPr>
          <w:rFonts w:hAnsi="Bookman Old Style" w:ascii="Bookman Old Style"/>
          <w:bCs/>
          <w:lang w:val="hr-HR"/>
        </w:rPr>
        <w:t xml:space="preserve">B2 KAPITAL d.o.o. iznos od </w:t>
      </w:r>
      <w:r w:rsidR="00146D78" w:rsidRPr="00146D78">
        <w:rPr>
          <w:rFonts w:hAnsi="Bookman Old Style" w:ascii="Bookman Old Style"/>
          <w:b/>
          <w:bCs/>
          <w:lang w:val="hr-HR"/>
        </w:rPr>
        <w:t>777</w:t>
      </w:r>
      <w:r w:rsidRPr="00146D78">
        <w:rPr>
          <w:rFonts w:hAnsi="Bookman Old Style" w:ascii="Bookman Old Style"/>
          <w:b/>
          <w:bCs/>
          <w:lang w:val="hr-HR"/>
        </w:rPr>
        <w:t>.000,00 kuna</w:t>
      </w:r>
      <w:r w:rsidRPr="00131824">
        <w:rPr>
          <w:rFonts w:hAnsi="Bookman Old Style" w:ascii="Bookman Old Style"/>
          <w:bCs/>
          <w:lang w:val="hr-HR"/>
        </w:rPr>
        <w:t xml:space="preserve"> na broj ra</w:t>
      </w:r>
      <w:r w:rsidRPr="00131824">
        <w:rPr>
          <w:rFonts w:hAnsi="Bookman Old Style" w:ascii="Bookman Old Style" w:hint="eastAsia"/>
          <w:bCs/>
          <w:lang w:val="hr-HR"/>
        </w:rPr>
        <w:t>č</w:t>
      </w:r>
      <w:r w:rsidRPr="00131824">
        <w:rPr>
          <w:rFonts w:hAnsi="Bookman Old Style" w:ascii="Bookman Old Style"/>
          <w:bCs/>
          <w:lang w:val="hr-HR"/>
        </w:rPr>
        <w:t>una HR9225000091101401685 s pozivom na broj pla</w:t>
      </w:r>
      <w:r w:rsidRPr="00131824">
        <w:rPr>
          <w:rFonts w:hAnsi="Bookman Old Style" w:ascii="Bookman Old Style" w:hint="eastAsia"/>
          <w:bCs/>
          <w:lang w:val="hr-HR"/>
        </w:rPr>
        <w:t>ć</w:t>
      </w:r>
      <w:r w:rsidRPr="00131824">
        <w:rPr>
          <w:rFonts w:hAnsi="Bookman Old Style" w:ascii="Bookman Old Style"/>
          <w:bCs/>
          <w:lang w:val="hr-HR"/>
        </w:rPr>
        <w:t>anja 1652710-10589066-11003.</w:t>
      </w:r>
    </w:p>
    <w:p w:rsidRDefault="00131824" w:rsidP="008657BB" w:rsidR="00131824" w:rsidRPr="00131824">
      <w:pPr>
        <w:jc w:val="both"/>
        <w:rPr>
          <w:rFonts w:hAnsi="Bookman Old Style" w:ascii="Bookman Old Style"/>
          <w:bCs/>
          <w:lang w:val="hr-HR"/>
        </w:rPr>
      </w:pPr>
    </w:p>
    <w:p w:rsidRDefault="00146D78" w:rsidP="008657BB" w:rsidR="00131824">
      <w:pPr>
        <w:jc w:val="both"/>
        <w:rPr>
          <w:rFonts w:hAnsi="Bookman Old Style" w:ascii="Bookman Old Style"/>
          <w:bCs/>
          <w:u w:val="single"/>
          <w:lang w:val="hr-HR"/>
        </w:rPr>
      </w:pPr>
      <w:r>
        <w:rPr>
          <w:rFonts w:hAnsi="Bookman Old Style" w:ascii="Bookman Old Style"/>
          <w:bCs/>
          <w:u w:val="single"/>
          <w:lang w:val="hr-HR"/>
        </w:rPr>
        <w:t>Zaključno T2, T3, T4:</w:t>
      </w:r>
    </w:p>
    <w:p w:rsidRDefault="00131824" w:rsidP="008657BB" w:rsidR="00131824" w:rsidRPr="008657BB">
      <w:pPr>
        <w:jc w:val="both"/>
        <w:rPr>
          <w:rFonts w:hAnsi="Bookman Old Style" w:ascii="Bookman Old Style"/>
          <w:bCs/>
          <w:lang w:val="hr-HR"/>
        </w:rPr>
      </w:pPr>
    </w:p>
    <w:p w:rsidRDefault="008657BB" w:rsidP="008657BB" w:rsidR="008657BB" w:rsidRPr="008657BB">
      <w:pPr>
        <w:jc w:val="both"/>
        <w:rPr>
          <w:rFonts w:hAnsi="Bookman Old Style" w:ascii="Bookman Old Style"/>
          <w:bCs/>
          <w:lang w:val="hr-HR"/>
        </w:rPr>
      </w:pPr>
      <w:r w:rsidRPr="008657BB">
        <w:rPr>
          <w:rFonts w:hAnsi="Bookman Old Style" w:ascii="Bookman Old Style"/>
          <w:bCs/>
          <w:lang w:val="hr-HR"/>
        </w:rPr>
        <w:t>Ukupna potraživanja razlu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>nog vjerovnika na dan 25. rujan 2018. godine  po osnovu više partija kredita iznose ukupno 24.961.716,51 kuna. U privitku  se dostavlja obra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>un  potraživanja  B2 KAPITAL d.o.o.</w:t>
      </w:r>
    </w:p>
    <w:p w:rsidRDefault="003D766F" w:rsidP="003D766F" w:rsidR="008657BB" w:rsidRPr="008657BB">
      <w:pPr>
        <w:tabs>
          <w:tab w:pos="3675" w:val="left"/>
        </w:tabs>
        <w:jc w:val="both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ab/>
      </w:r>
    </w:p>
    <w:p w:rsidRDefault="008657BB" w:rsidP="008657BB" w:rsidR="008657BB">
      <w:pPr>
        <w:jc w:val="both"/>
        <w:rPr>
          <w:rFonts w:hAnsi="Bookman Old Style" w:ascii="Bookman Old Style"/>
          <w:bCs/>
          <w:lang w:val="hr-HR"/>
        </w:rPr>
      </w:pPr>
      <w:r w:rsidRPr="008657BB">
        <w:rPr>
          <w:rFonts w:hAnsi="Bookman Old Style" w:ascii="Bookman Old Style"/>
          <w:bCs/>
          <w:lang w:val="hr-HR"/>
        </w:rPr>
        <w:t xml:space="preserve">Nakon odbitka  </w:t>
      </w:r>
      <w:r>
        <w:rPr>
          <w:rFonts w:hAnsi="Bookman Old Style" w:ascii="Bookman Old Style"/>
          <w:bCs/>
          <w:lang w:val="hr-HR"/>
        </w:rPr>
        <w:t>t</w:t>
      </w:r>
      <w:r w:rsidR="00715AFD">
        <w:rPr>
          <w:rFonts w:hAnsi="Bookman Old Style" w:ascii="Bookman Old Style"/>
          <w:bCs/>
          <w:lang w:val="hr-HR"/>
        </w:rPr>
        <w:t xml:space="preserve">roškova  u ukupnom iznosu od </w:t>
      </w:r>
      <w:r w:rsidR="00715AFD" w:rsidRPr="00715AFD">
        <w:rPr>
          <w:rFonts w:hAnsi="Bookman Old Style" w:ascii="Bookman Old Style"/>
          <w:b/>
          <w:bCs/>
          <w:lang w:val="hr-HR"/>
        </w:rPr>
        <w:t>546</w:t>
      </w:r>
      <w:r w:rsidRPr="00715AFD">
        <w:rPr>
          <w:rFonts w:hAnsi="Bookman Old Style" w:ascii="Bookman Old Style"/>
          <w:b/>
          <w:bCs/>
          <w:lang w:val="hr-HR"/>
        </w:rPr>
        <w:t>.000,00 kuna</w:t>
      </w:r>
      <w:r w:rsidR="00146D78">
        <w:rPr>
          <w:rFonts w:hAnsi="Bookman Old Style" w:ascii="Bookman Old Style"/>
          <w:bCs/>
          <w:lang w:val="hr-HR"/>
        </w:rPr>
        <w:t xml:space="preserve"> (T2+T3+T4</w:t>
      </w:r>
      <w:r w:rsidR="00715AFD">
        <w:rPr>
          <w:rFonts w:hAnsi="Bookman Old Style" w:ascii="Bookman Old Style"/>
          <w:bCs/>
          <w:lang w:val="hr-HR"/>
        </w:rPr>
        <w:t xml:space="preserve"> a,b,c)</w:t>
      </w:r>
      <w:r w:rsidRPr="008657BB">
        <w:rPr>
          <w:rFonts w:hAnsi="Bookman Old Style" w:ascii="Bookman Old Style"/>
          <w:bCs/>
          <w:lang w:val="hr-HR"/>
        </w:rPr>
        <w:t xml:space="preserve">, </w:t>
      </w:r>
      <w:r w:rsidR="00105529">
        <w:rPr>
          <w:rFonts w:hAnsi="Bookman Old Style" w:ascii="Bookman Old Style"/>
          <w:bCs/>
          <w:lang w:val="hr-HR"/>
        </w:rPr>
        <w:t>razlučnom vjerovniku</w:t>
      </w:r>
      <w:r w:rsidR="00715AFD">
        <w:rPr>
          <w:rFonts w:hAnsi="Bookman Old Style" w:ascii="Bookman Old Style"/>
          <w:bCs/>
          <w:lang w:val="hr-HR"/>
        </w:rPr>
        <w:t xml:space="preserve"> B2 KAPITAL d.o.o. </w:t>
      </w:r>
      <w:r w:rsidR="00105529">
        <w:rPr>
          <w:rFonts w:hAnsi="Bookman Old Style" w:ascii="Bookman Old Style"/>
          <w:bCs/>
          <w:lang w:val="hr-HR"/>
        </w:rPr>
        <w:t xml:space="preserve">prebaciti će se </w:t>
      </w:r>
      <w:r w:rsidR="00715AFD">
        <w:rPr>
          <w:rFonts w:hAnsi="Bookman Old Style" w:ascii="Bookman Old Style"/>
          <w:bCs/>
          <w:lang w:val="hr-HR"/>
        </w:rPr>
        <w:t xml:space="preserve">iznos od </w:t>
      </w:r>
      <w:r w:rsidR="00715AFD" w:rsidRPr="00715AFD">
        <w:rPr>
          <w:rFonts w:hAnsi="Bookman Old Style" w:ascii="Bookman Old Style"/>
          <w:b/>
          <w:bCs/>
          <w:lang w:val="hr-HR"/>
        </w:rPr>
        <w:t>3.774.000,00 kuna</w:t>
      </w:r>
      <w:r w:rsidRPr="008657BB">
        <w:rPr>
          <w:rFonts w:hAnsi="Bookman Old Style" w:ascii="Bookman Old Style"/>
          <w:bCs/>
          <w:lang w:val="hr-HR"/>
        </w:rPr>
        <w:t xml:space="preserve"> na broj ra</w:t>
      </w:r>
      <w:r w:rsidRPr="008657BB">
        <w:rPr>
          <w:rFonts w:hAnsi="Bookman Old Style" w:ascii="Bookman Old Style" w:hint="eastAsia"/>
          <w:bCs/>
          <w:lang w:val="hr-HR"/>
        </w:rPr>
        <w:t>č</w:t>
      </w:r>
      <w:r w:rsidRPr="008657BB">
        <w:rPr>
          <w:rFonts w:hAnsi="Bookman Old Style" w:ascii="Bookman Old Style"/>
          <w:bCs/>
          <w:lang w:val="hr-HR"/>
        </w:rPr>
        <w:t xml:space="preserve">una </w:t>
      </w:r>
      <w:r w:rsidRPr="00715AFD">
        <w:rPr>
          <w:rFonts w:hAnsi="Bookman Old Style" w:ascii="Bookman Old Style"/>
          <w:b/>
          <w:bCs/>
          <w:lang w:val="hr-HR"/>
        </w:rPr>
        <w:t>HR9225000091101401685</w:t>
      </w:r>
      <w:r w:rsidRPr="008657BB">
        <w:rPr>
          <w:rFonts w:hAnsi="Bookman Old Style" w:ascii="Bookman Old Style"/>
          <w:bCs/>
          <w:lang w:val="hr-HR"/>
        </w:rPr>
        <w:t xml:space="preserve"> s pozivom na broj pla</w:t>
      </w:r>
      <w:r w:rsidRPr="008657BB">
        <w:rPr>
          <w:rFonts w:hAnsi="Bookman Old Style" w:ascii="Bookman Old Style" w:hint="eastAsia"/>
          <w:bCs/>
          <w:lang w:val="hr-HR"/>
        </w:rPr>
        <w:t>ć</w:t>
      </w:r>
      <w:r w:rsidRPr="008657BB">
        <w:rPr>
          <w:rFonts w:hAnsi="Bookman Old Style" w:ascii="Bookman Old Style"/>
          <w:bCs/>
          <w:lang w:val="hr-HR"/>
        </w:rPr>
        <w:t>anja 1652710-10589066-11003.</w:t>
      </w:r>
    </w:p>
    <w:p w:rsidRDefault="00146D78" w:rsidP="008657BB" w:rsidR="00146D78">
      <w:pPr>
        <w:jc w:val="both"/>
        <w:rPr>
          <w:rFonts w:hAnsi="Bookman Old Style" w:ascii="Bookman Old Style"/>
          <w:bCs/>
          <w:lang w:val="hr-HR"/>
        </w:rPr>
      </w:pPr>
    </w:p>
    <w:p w:rsidRDefault="00146D78" w:rsidP="00146D78" w:rsidR="00146D78" w:rsidRPr="00146D78">
      <w:pPr>
        <w:jc w:val="both"/>
        <w:rPr>
          <w:rFonts w:hAnsi="Bookman Old Style" w:ascii="Bookman Old Style"/>
          <w:b/>
          <w:bCs/>
          <w:lang w:val="hr-HR"/>
        </w:rPr>
      </w:pPr>
      <w:r>
        <w:rPr>
          <w:rFonts w:hAnsi="Bookman Old Style" w:ascii="Bookman Old Style"/>
          <w:b/>
          <w:bCs/>
          <w:lang w:val="hr-HR"/>
        </w:rPr>
        <w:t>5</w:t>
      </w:r>
      <w:r w:rsidRPr="00146D78">
        <w:rPr>
          <w:rFonts w:hAnsi="Bookman Old Style" w:ascii="Bookman Old Style"/>
          <w:b/>
          <w:bCs/>
          <w:lang w:val="hr-HR"/>
        </w:rPr>
        <w:t>.  PODGORJE BISTRANSKO – KOŽAREVO</w:t>
      </w:r>
    </w:p>
    <w:p w:rsidRDefault="00146D78" w:rsidP="00146D78" w:rsidR="00146D78" w:rsidRPr="00146D78">
      <w:pPr>
        <w:jc w:val="both"/>
        <w:rPr>
          <w:rFonts w:hAnsi="Bookman Old Style" w:ascii="Bookman Old Style"/>
          <w:bCs/>
          <w:lang w:val="hr-HR"/>
        </w:rPr>
      </w:pPr>
    </w:p>
    <w:p w:rsidRDefault="00146D78" w:rsidP="00146D78" w:rsidR="00146D78" w:rsidRPr="00146D78">
      <w:pPr>
        <w:jc w:val="both"/>
        <w:rPr>
          <w:rFonts w:hAnsi="Bookman Old Style" w:ascii="Bookman Old Style"/>
          <w:bCs/>
          <w:lang w:val="hr-HR"/>
        </w:rPr>
      </w:pPr>
      <w:r w:rsidRPr="00146D78">
        <w:rPr>
          <w:rFonts w:hAnsi="Bookman Old Style" w:ascii="Bookman Old Style"/>
          <w:bCs/>
          <w:lang w:val="hr-HR"/>
        </w:rPr>
        <w:t>- Op</w:t>
      </w:r>
      <w:r w:rsidRPr="00146D78">
        <w:rPr>
          <w:rFonts w:hAnsi="Bookman Old Style" w:ascii="Bookman Old Style" w:hint="eastAsia"/>
          <w:bCs/>
          <w:lang w:val="hr-HR"/>
        </w:rPr>
        <w:t>ć</w:t>
      </w:r>
      <w:r w:rsidRPr="00146D78">
        <w:rPr>
          <w:rFonts w:hAnsi="Bookman Old Style" w:ascii="Bookman Old Style"/>
          <w:bCs/>
          <w:lang w:val="hr-HR"/>
        </w:rPr>
        <w:t>inski sud u Novom Zagrebu, z.k.odjel Zapreši</w:t>
      </w:r>
      <w:r w:rsidRPr="00146D78">
        <w:rPr>
          <w:rFonts w:hAnsi="Bookman Old Style" w:ascii="Bookman Old Style" w:hint="eastAsia"/>
          <w:bCs/>
          <w:lang w:val="hr-HR"/>
        </w:rPr>
        <w:t>ć</w:t>
      </w:r>
      <w:r w:rsidRPr="00146D78">
        <w:rPr>
          <w:rFonts w:hAnsi="Bookman Old Style" w:ascii="Bookman Old Style"/>
          <w:bCs/>
          <w:lang w:val="hr-HR"/>
        </w:rPr>
        <w:t xml:space="preserve"> k.o. Podgorje Bistrovsko,  zk.ul. 6423,  k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 xml:space="preserve">br. 7803/2 u naravi livada Kožarovo površine 690 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 xml:space="preserve">hv, </w:t>
      </w:r>
    </w:p>
    <w:p w:rsidRDefault="00146D78" w:rsidP="00146D78" w:rsidR="00146D78" w:rsidRPr="00146D78">
      <w:pPr>
        <w:jc w:val="both"/>
        <w:rPr>
          <w:rFonts w:hAnsi="Bookman Old Style" w:ascii="Bookman Old Style"/>
          <w:bCs/>
          <w:lang w:val="hr-HR"/>
        </w:rPr>
      </w:pPr>
    </w:p>
    <w:p w:rsidRDefault="00146D78" w:rsidP="00146D78" w:rsidR="00146D78" w:rsidRPr="00146D78">
      <w:pPr>
        <w:jc w:val="both"/>
        <w:rPr>
          <w:rFonts w:hAnsi="Bookman Old Style" w:ascii="Bookman Old Style"/>
          <w:bCs/>
          <w:lang w:val="hr-HR"/>
        </w:rPr>
      </w:pPr>
      <w:r w:rsidRPr="00146D78">
        <w:rPr>
          <w:rFonts w:hAnsi="Bookman Old Style" w:ascii="Bookman Old Style"/>
          <w:bCs/>
          <w:lang w:val="hr-HR"/>
        </w:rPr>
        <w:t>- Op</w:t>
      </w:r>
      <w:r w:rsidRPr="00146D78">
        <w:rPr>
          <w:rFonts w:hAnsi="Bookman Old Style" w:ascii="Bookman Old Style" w:hint="eastAsia"/>
          <w:bCs/>
          <w:lang w:val="hr-HR"/>
        </w:rPr>
        <w:t>ć</w:t>
      </w:r>
      <w:r w:rsidRPr="00146D78">
        <w:rPr>
          <w:rFonts w:hAnsi="Bookman Old Style" w:ascii="Bookman Old Style"/>
          <w:bCs/>
          <w:lang w:val="hr-HR"/>
        </w:rPr>
        <w:t>inski sud u Novom Zagrebu, z.k.odjel Zapreši</w:t>
      </w:r>
      <w:r w:rsidRPr="00146D78">
        <w:rPr>
          <w:rFonts w:hAnsi="Bookman Old Style" w:ascii="Bookman Old Style" w:hint="eastAsia"/>
          <w:bCs/>
          <w:lang w:val="hr-HR"/>
        </w:rPr>
        <w:t>ć</w:t>
      </w:r>
      <w:r w:rsidRPr="00146D78">
        <w:rPr>
          <w:rFonts w:hAnsi="Bookman Old Style" w:ascii="Bookman Old Style"/>
          <w:bCs/>
          <w:lang w:val="hr-HR"/>
        </w:rPr>
        <w:t xml:space="preserve"> k.o. Podgorje Bistrovsko,  zk.ul. 6497,  k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 xml:space="preserve">br. 7806 u naravi oranica Kožarovo površine 440 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>hv,</w:t>
      </w:r>
    </w:p>
    <w:p w:rsidRDefault="00146D78" w:rsidP="00146D78" w:rsidR="00146D78" w:rsidRPr="00146D78">
      <w:pPr>
        <w:jc w:val="both"/>
        <w:rPr>
          <w:rFonts w:hAnsi="Bookman Old Style" w:ascii="Bookman Old Style"/>
          <w:b/>
          <w:bCs/>
          <w:lang w:val="hr-HR"/>
        </w:rPr>
      </w:pPr>
      <w:r w:rsidRPr="00146D78">
        <w:rPr>
          <w:rFonts w:hAnsi="Bookman Old Style" w:ascii="Bookman Old Style"/>
          <w:b/>
          <w:bCs/>
          <w:lang w:val="hr-HR"/>
        </w:rPr>
        <w:t>Kupac: razlu</w:t>
      </w:r>
      <w:r w:rsidRPr="00146D78">
        <w:rPr>
          <w:rFonts w:hAnsi="Bookman Old Style" w:ascii="Bookman Old Style" w:hint="eastAsia"/>
          <w:b/>
          <w:bCs/>
          <w:lang w:val="hr-HR"/>
        </w:rPr>
        <w:t>č</w:t>
      </w:r>
      <w:r w:rsidRPr="00146D78">
        <w:rPr>
          <w:rFonts w:hAnsi="Bookman Old Style" w:ascii="Bookman Old Style"/>
          <w:b/>
          <w:bCs/>
          <w:lang w:val="hr-HR"/>
        </w:rPr>
        <w:t xml:space="preserve">ni vjerovnik B2 KAPITAL d.o.o. za iznos kupovnine od 330.000,00 kuna. </w:t>
      </w:r>
    </w:p>
    <w:p w:rsidRDefault="00146D78" w:rsidP="00146D78" w:rsidR="00146D78" w:rsidRPr="00146D78">
      <w:pPr>
        <w:jc w:val="both"/>
        <w:rPr>
          <w:rFonts w:hAnsi="Bookman Old Style" w:ascii="Bookman Old Style"/>
          <w:bCs/>
          <w:lang w:val="hr-HR"/>
        </w:rPr>
      </w:pPr>
      <w:r w:rsidRPr="00146D78">
        <w:rPr>
          <w:rFonts w:hAnsi="Bookman Old Style" w:ascii="Bookman Old Style"/>
          <w:bCs/>
          <w:lang w:val="hr-HR"/>
        </w:rPr>
        <w:t>Navedenu kupovninu je razlu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>ni vjerovnik prebio s tražbinom prema ste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 xml:space="preserve">ajnom dužniku zbog 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>ega je bio u obvezi platiti samo utvr</w:t>
      </w:r>
      <w:r w:rsidRPr="00146D78">
        <w:rPr>
          <w:rFonts w:hAnsi="Bookman Old Style" w:ascii="Bookman Old Style" w:hint="eastAsia"/>
          <w:bCs/>
          <w:lang w:val="hr-HR"/>
        </w:rPr>
        <w:t>đ</w:t>
      </w:r>
      <w:r w:rsidRPr="00146D78">
        <w:rPr>
          <w:rFonts w:hAnsi="Bookman Old Style" w:ascii="Bookman Old Style"/>
          <w:bCs/>
          <w:lang w:val="hr-HR"/>
        </w:rPr>
        <w:t>eni iznos troška za utvr</w:t>
      </w:r>
      <w:r w:rsidRPr="00146D78">
        <w:rPr>
          <w:rFonts w:hAnsi="Bookman Old Style" w:ascii="Bookman Old Style" w:hint="eastAsia"/>
          <w:bCs/>
          <w:lang w:val="hr-HR"/>
        </w:rPr>
        <w:t>đ</w:t>
      </w:r>
      <w:r w:rsidRPr="00146D78">
        <w:rPr>
          <w:rFonts w:hAnsi="Bookman Old Style" w:ascii="Bookman Old Style"/>
          <w:bCs/>
          <w:lang w:val="hr-HR"/>
        </w:rPr>
        <w:t>enje i unov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>enje razlu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>nog prava u iznosu od 33.000,00 kuna. Navedeni iznos troška je razlu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>ni vjerovnik uplatio na deposit Trgova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 xml:space="preserve">kog suda u Zagrebu, nakon 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>ega je sud dana 12.07.2018. godine prebacio isti iznos na ra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>un ste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>ajnog dužnika.</w:t>
      </w:r>
    </w:p>
    <w:p w:rsidRDefault="00146D78" w:rsidP="00146D78" w:rsidR="00146D78" w:rsidRPr="00146D78">
      <w:pPr>
        <w:jc w:val="both"/>
        <w:rPr>
          <w:rFonts w:hAnsi="Bookman Old Style" w:ascii="Bookman Old Style"/>
          <w:bCs/>
          <w:lang w:val="hr-HR"/>
        </w:rPr>
      </w:pPr>
    </w:p>
    <w:p w:rsidRDefault="00146D78" w:rsidP="00146D78" w:rsidR="00146D78" w:rsidRPr="00146D78">
      <w:pPr>
        <w:jc w:val="both"/>
        <w:rPr>
          <w:rFonts w:hAnsi="Bookman Old Style" w:ascii="Bookman Old Style"/>
          <w:bCs/>
          <w:lang w:val="hr-HR"/>
        </w:rPr>
      </w:pPr>
      <w:r w:rsidRPr="00146D78">
        <w:rPr>
          <w:rFonts w:hAnsi="Bookman Old Style" w:ascii="Bookman Old Style"/>
          <w:bCs/>
          <w:lang w:val="hr-HR"/>
        </w:rPr>
        <w:t>Po osnovu ove prodaje, razlu</w:t>
      </w:r>
      <w:r w:rsidRPr="00146D78">
        <w:rPr>
          <w:rFonts w:hAnsi="Bookman Old Style" w:ascii="Bookman Old Style" w:hint="eastAsia"/>
          <w:bCs/>
          <w:lang w:val="hr-HR"/>
        </w:rPr>
        <w:t>č</w:t>
      </w:r>
      <w:r w:rsidRPr="00146D78">
        <w:rPr>
          <w:rFonts w:hAnsi="Bookman Old Style" w:ascii="Bookman Old Style"/>
          <w:bCs/>
          <w:lang w:val="hr-HR"/>
        </w:rPr>
        <w:t>ni vjerovnik je namiren sa iznosom od 330.000,00 kuna.</w:t>
      </w:r>
    </w:p>
    <w:p w:rsidRDefault="00146D78" w:rsidP="008657BB" w:rsidR="00146D78" w:rsidRPr="008657BB">
      <w:pPr>
        <w:jc w:val="both"/>
        <w:rPr>
          <w:rFonts w:hAnsi="Bookman Old Style" w:ascii="Bookman Old Style"/>
          <w:bCs/>
          <w:lang w:val="hr-HR"/>
        </w:rPr>
      </w:pPr>
    </w:p>
    <w:p w:rsidRDefault="004D17B9" w:rsidP="004D17B9" w:rsidR="004D17B9" w:rsidRPr="00834B67">
      <w:pPr>
        <w:jc w:val="both"/>
        <w:rPr>
          <w:rFonts w:hAnsi="Bookman Old Style" w:ascii="Bookman Old Style"/>
          <w:bCs/>
          <w:lang w:val="hr-HR"/>
        </w:rPr>
      </w:pPr>
    </w:p>
    <w:p w:rsidRDefault="00D54097" w:rsidP="00C83174" w:rsidR="00834B67" w:rsidRPr="00672B39">
      <w:pPr>
        <w:jc w:val="both"/>
        <w:rPr>
          <w:rFonts w:hAnsi="Bookman Old Style" w:ascii="Bookman Old Style"/>
          <w:b/>
          <w:bCs/>
          <w:lang w:val="hr-HR"/>
        </w:rPr>
      </w:pPr>
      <w:r w:rsidRPr="00672B39">
        <w:rPr>
          <w:rFonts w:hAnsi="Bookman Old Style" w:ascii="Bookman Old Style"/>
          <w:b/>
          <w:bCs/>
          <w:lang w:val="hr-HR"/>
        </w:rPr>
        <w:t>Kako su se stekli uvjeti</w:t>
      </w:r>
      <w:r w:rsidR="00834B67" w:rsidRPr="00672B39">
        <w:rPr>
          <w:rFonts w:hAnsi="Bookman Old Style" w:ascii="Bookman Old Style"/>
          <w:b/>
          <w:bCs/>
          <w:lang w:val="hr-HR"/>
        </w:rPr>
        <w:t xml:space="preserve">  za diobu kupovnine, predlaže se  zakazati ro</w:t>
      </w:r>
      <w:r w:rsidR="00834B67" w:rsidRPr="00672B39">
        <w:rPr>
          <w:rFonts w:hAnsi="Bookman Old Style" w:ascii="Bookman Old Style" w:hint="eastAsia"/>
          <w:b/>
          <w:bCs/>
          <w:lang w:val="hr-HR"/>
        </w:rPr>
        <w:t>č</w:t>
      </w:r>
      <w:r w:rsidR="00834B67" w:rsidRPr="00672B39">
        <w:rPr>
          <w:rFonts w:hAnsi="Bookman Old Style" w:ascii="Bookman Old Style"/>
          <w:b/>
          <w:bCs/>
          <w:lang w:val="hr-HR"/>
        </w:rPr>
        <w:t>ište radi utvr</w:t>
      </w:r>
      <w:r w:rsidR="00834B67" w:rsidRPr="00672B39">
        <w:rPr>
          <w:rFonts w:hAnsi="Bookman Old Style" w:ascii="Bookman Old Style" w:hint="eastAsia"/>
          <w:b/>
          <w:bCs/>
          <w:lang w:val="hr-HR"/>
        </w:rPr>
        <w:t>đ</w:t>
      </w:r>
      <w:r w:rsidR="00834B67" w:rsidRPr="00672B39">
        <w:rPr>
          <w:rFonts w:hAnsi="Bookman Old Style" w:ascii="Bookman Old Style"/>
          <w:b/>
          <w:bCs/>
          <w:lang w:val="hr-HR"/>
        </w:rPr>
        <w:t>ivanja troškova i diobu</w:t>
      </w:r>
      <w:r w:rsidR="00356484" w:rsidRPr="00672B39">
        <w:rPr>
          <w:rFonts w:hAnsi="Bookman Old Style" w:ascii="Bookman Old Style"/>
          <w:b/>
          <w:bCs/>
          <w:lang w:val="hr-HR"/>
        </w:rPr>
        <w:t xml:space="preserve"> kupovnine za naprijed opisane nekretnine</w:t>
      </w:r>
      <w:r w:rsidR="00834B67" w:rsidRPr="00672B39">
        <w:rPr>
          <w:rFonts w:hAnsi="Bookman Old Style" w:ascii="Bookman Old Style"/>
          <w:b/>
          <w:bCs/>
          <w:lang w:val="hr-HR"/>
        </w:rPr>
        <w:t>.</w:t>
      </w:r>
    </w:p>
    <w:p w:rsidRDefault="00834B67" w:rsidP="00834B67" w:rsidR="00834B67" w:rsidRPr="00834B67">
      <w:pPr>
        <w:rPr>
          <w:rFonts w:hAnsi="Bookman Old Style" w:ascii="Bookman Old Style"/>
          <w:bCs/>
          <w:lang w:val="hr-HR"/>
        </w:rPr>
      </w:pPr>
    </w:p>
    <w:p w:rsidRDefault="00834B67" w:rsidP="00834B67" w:rsidR="00834B67" w:rsidRPr="00834B67">
      <w:pPr>
        <w:rPr>
          <w:rFonts w:hAnsi="Bookman Old Style" w:ascii="Bookman Old Style"/>
          <w:bCs/>
          <w:lang w:val="hr-HR"/>
        </w:rPr>
      </w:pPr>
    </w:p>
    <w:p w:rsidRDefault="00834B67" w:rsidP="00834B67" w:rsidR="00834B67" w:rsidRPr="00834B67">
      <w:pPr>
        <w:rPr>
          <w:rFonts w:hAnsi="Bookman Old Style" w:ascii="Bookman Old Style"/>
          <w:bCs/>
          <w:lang w:val="hr-HR"/>
        </w:rPr>
      </w:pPr>
    </w:p>
    <w:p w:rsidRDefault="00834B67" w:rsidP="00834B67" w:rsidR="00834B67" w:rsidRPr="00834B67">
      <w:pPr>
        <w:jc w:val="right"/>
        <w:rPr>
          <w:rFonts w:hAnsi="Bookman Old Style" w:ascii="Bookman Old Style"/>
          <w:bCs/>
          <w:lang w:val="hr-HR"/>
        </w:rPr>
      </w:pPr>
      <w:r w:rsidRPr="00834B67">
        <w:rPr>
          <w:rFonts w:hAnsi="Bookman Old Style" w:ascii="Bookman Old Style"/>
          <w:bCs/>
          <w:lang w:val="hr-HR"/>
        </w:rPr>
        <w:tab/>
      </w:r>
      <w:r w:rsidRPr="00834B67">
        <w:rPr>
          <w:rFonts w:hAnsi="Bookman Old Style" w:ascii="Bookman Old Style"/>
          <w:bCs/>
          <w:lang w:val="hr-HR"/>
        </w:rPr>
        <w:tab/>
      </w:r>
      <w:r w:rsidRPr="00834B67">
        <w:rPr>
          <w:rFonts w:hAnsi="Bookman Old Style" w:ascii="Bookman Old Style"/>
          <w:bCs/>
          <w:lang w:val="hr-HR"/>
        </w:rPr>
        <w:tab/>
      </w:r>
      <w:r w:rsidRPr="00834B67">
        <w:rPr>
          <w:rFonts w:hAnsi="Bookman Old Style" w:ascii="Bookman Old Style"/>
          <w:bCs/>
          <w:lang w:val="hr-HR"/>
        </w:rPr>
        <w:tab/>
      </w:r>
      <w:r w:rsidRPr="00834B67">
        <w:rPr>
          <w:rFonts w:hAnsi="Bookman Old Style" w:ascii="Bookman Old Style"/>
          <w:bCs/>
          <w:lang w:val="hr-HR"/>
        </w:rPr>
        <w:tab/>
      </w:r>
      <w:r w:rsidRPr="00834B67">
        <w:rPr>
          <w:rFonts w:hAnsi="Bookman Old Style" w:ascii="Bookman Old Style"/>
          <w:bCs/>
          <w:lang w:val="hr-HR"/>
        </w:rPr>
        <w:tab/>
        <w:t>Ste</w:t>
      </w:r>
      <w:r w:rsidRPr="00834B67">
        <w:rPr>
          <w:rFonts w:hAnsi="Bookman Old Style" w:ascii="Bookman Old Style" w:hint="eastAsia"/>
          <w:bCs/>
          <w:lang w:val="hr-HR"/>
        </w:rPr>
        <w:t>č</w:t>
      </w:r>
      <w:r w:rsidRPr="00834B67">
        <w:rPr>
          <w:rFonts w:hAnsi="Bookman Old Style" w:ascii="Bookman Old Style"/>
          <w:bCs/>
          <w:lang w:val="hr-HR"/>
        </w:rPr>
        <w:t>ajna upraviteljica</w:t>
      </w:r>
    </w:p>
    <w:p w:rsidRDefault="00834B67" w:rsidP="00834B67" w:rsidR="00834B67" w:rsidRPr="00834B67">
      <w:pPr>
        <w:jc w:val="right"/>
        <w:rPr>
          <w:rFonts w:hAnsi="Bookman Old Style" w:ascii="Bookman Old Style"/>
          <w:bCs/>
          <w:lang w:val="hr-HR"/>
        </w:rPr>
      </w:pPr>
      <w:r w:rsidRPr="00834B67">
        <w:rPr>
          <w:rFonts w:hAnsi="Bookman Old Style" w:ascii="Bookman Old Style"/>
          <w:bCs/>
          <w:lang w:val="hr-HR"/>
        </w:rPr>
        <w:t>Davorka Huljev</w:t>
      </w:r>
    </w:p>
    <w:p w:rsidRDefault="00834B67" w:rsidP="00834B67" w:rsidR="00834B67" w:rsidRPr="00834B67">
      <w:pPr>
        <w:rPr>
          <w:rFonts w:hAnsi="Bookman Old Style" w:ascii="Bookman Old Style"/>
          <w:bCs/>
          <w:lang w:val="hr-HR"/>
        </w:rPr>
      </w:pPr>
    </w:p>
    <w:p w:rsidRDefault="00834B67" w:rsidP="00834B67" w:rsidR="00834B67" w:rsidRPr="00834B67">
      <w:pPr>
        <w:rPr>
          <w:rFonts w:hAnsi="Bookman Old Style" w:ascii="Bookman Old Style"/>
          <w:bCs/>
          <w:lang w:val="hr-HR"/>
        </w:rPr>
      </w:pPr>
    </w:p>
    <w:p w:rsidRDefault="00834B67" w:rsidP="00834B67" w:rsidR="00C0186F">
      <w:pPr>
        <w:ind w:hanging="851" w:left="851"/>
        <w:rPr>
          <w:rFonts w:hAnsi="Bookman Old Style" w:ascii="Bookman Old Style"/>
          <w:bCs/>
          <w:lang w:val="hr-HR"/>
        </w:rPr>
      </w:pPr>
      <w:r w:rsidRPr="00834B67">
        <w:rPr>
          <w:rFonts w:hAnsi="Bookman Old Style" w:ascii="Bookman Old Style"/>
          <w:bCs/>
          <w:lang w:val="hr-HR"/>
        </w:rPr>
        <w:t>Prilozi:</w:t>
      </w:r>
    </w:p>
    <w:p w:rsidRDefault="00C0186F" w:rsidP="00834B67" w:rsidR="00C0186F">
      <w:pPr>
        <w:ind w:hanging="851" w:left="851"/>
        <w:rPr>
          <w:rFonts w:hAnsi="Bookman Old Style" w:ascii="Bookman Old Style"/>
          <w:bCs/>
          <w:lang w:val="hr-HR"/>
        </w:rPr>
      </w:pPr>
    </w:p>
    <w:p w:rsidRDefault="00834B67" w:rsidP="00C0186F" w:rsidR="008A5B67">
      <w:pPr>
        <w:numPr>
          <w:ilvl w:val="0"/>
          <w:numId w:val="28"/>
        </w:numPr>
        <w:rPr>
          <w:rFonts w:hAnsi="Bookman Old Style" w:ascii="Bookman Old Style"/>
          <w:bCs/>
          <w:lang w:val="hr-HR"/>
        </w:rPr>
      </w:pPr>
      <w:r w:rsidRPr="00834B67">
        <w:rPr>
          <w:rFonts w:hAnsi="Bookman Old Style" w:ascii="Bookman Old Style"/>
          <w:bCs/>
          <w:lang w:val="hr-HR"/>
        </w:rPr>
        <w:t xml:space="preserve">Izvadak iz poslovnih knjiga na dan </w:t>
      </w:r>
      <w:r w:rsidR="00DA3E6D">
        <w:rPr>
          <w:rFonts w:hAnsi="Bookman Old Style" w:ascii="Bookman Old Style"/>
          <w:bCs/>
          <w:lang w:val="hr-HR"/>
        </w:rPr>
        <w:t>25</w:t>
      </w:r>
      <w:r w:rsidR="00977E75">
        <w:rPr>
          <w:rFonts w:hAnsi="Bookman Old Style" w:ascii="Bookman Old Style"/>
          <w:bCs/>
          <w:lang w:val="hr-HR"/>
        </w:rPr>
        <w:t>. 09</w:t>
      </w:r>
      <w:r w:rsidRPr="00834B67">
        <w:rPr>
          <w:rFonts w:hAnsi="Bookman Old Style" w:ascii="Bookman Old Style"/>
          <w:bCs/>
          <w:lang w:val="hr-HR"/>
        </w:rPr>
        <w:t xml:space="preserve">. </w:t>
      </w:r>
      <w:r w:rsidR="00977E75">
        <w:rPr>
          <w:rFonts w:hAnsi="Bookman Old Style" w:ascii="Bookman Old Style"/>
          <w:bCs/>
          <w:lang w:val="hr-HR"/>
        </w:rPr>
        <w:t>2018</w:t>
      </w:r>
      <w:r w:rsidR="00C83174">
        <w:rPr>
          <w:rFonts w:hAnsi="Bookman Old Style" w:ascii="Bookman Old Style"/>
          <w:bCs/>
          <w:lang w:val="hr-HR"/>
        </w:rPr>
        <w:t xml:space="preserve">. </w:t>
      </w:r>
      <w:r w:rsidRPr="00834B67">
        <w:rPr>
          <w:rFonts w:hAnsi="Bookman Old Style" w:ascii="Bookman Old Style"/>
          <w:bCs/>
          <w:lang w:val="hr-HR"/>
        </w:rPr>
        <w:t xml:space="preserve">godine i dopis </w:t>
      </w:r>
      <w:r w:rsidR="00C0186F">
        <w:rPr>
          <w:rFonts w:hAnsi="Bookman Old Style" w:ascii="Bookman Old Style"/>
          <w:bCs/>
          <w:lang w:val="hr-HR"/>
        </w:rPr>
        <w:t>o broju</w:t>
      </w:r>
      <w:r w:rsidRPr="00834B67">
        <w:rPr>
          <w:rFonts w:hAnsi="Bookman Old Style" w:ascii="Bookman Old Style"/>
          <w:bCs/>
          <w:lang w:val="hr-HR"/>
        </w:rPr>
        <w:t xml:space="preserve"> ra</w:t>
      </w:r>
      <w:r w:rsidRPr="00834B67">
        <w:rPr>
          <w:rFonts w:hAnsi="Bookman Old Style" w:ascii="Bookman Old Style" w:hint="eastAsia"/>
          <w:bCs/>
          <w:lang w:val="hr-HR"/>
        </w:rPr>
        <w:t>č</w:t>
      </w:r>
      <w:r w:rsidR="00DA3E6D">
        <w:rPr>
          <w:rFonts w:hAnsi="Bookman Old Style" w:ascii="Bookman Old Style"/>
          <w:bCs/>
          <w:lang w:val="hr-HR"/>
        </w:rPr>
        <w:t>una i partija B2 Kapital d.o.o.</w:t>
      </w:r>
    </w:p>
    <w:p w:rsidRDefault="00DA3E6D" w:rsidP="00C0186F" w:rsidR="00C0186F">
      <w:pPr>
        <w:numPr>
          <w:ilvl w:val="0"/>
          <w:numId w:val="28"/>
        </w:numPr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Dopis razlučnog vjerovnika B2 KAPITAL d.o.o.</w:t>
      </w:r>
    </w:p>
    <w:p w:rsidRDefault="00C0186F" w:rsidP="00C0186F" w:rsidR="00C0186F">
      <w:pPr>
        <w:numPr>
          <w:ilvl w:val="0"/>
          <w:numId w:val="28"/>
        </w:numPr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Povijesni izvaci iz zemljišne knjige za prodane nekretnine</w:t>
      </w:r>
      <w:r w:rsidR="000260CC">
        <w:rPr>
          <w:rFonts w:hAnsi="Bookman Old Style" w:ascii="Bookman Old Style"/>
          <w:bCs/>
          <w:lang w:val="hr-HR"/>
        </w:rPr>
        <w:t>.</w:t>
      </w:r>
    </w:p>
    <w:p w:rsidRDefault="00715AFD" w:rsidP="00C0186F" w:rsidR="00715AFD">
      <w:pPr>
        <w:numPr>
          <w:ilvl w:val="0"/>
          <w:numId w:val="28"/>
        </w:numPr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Izvadak iz poslovnih knjiga na dan 17.09.2018. godine i dopis o broju računa APS DELTA S.A.</w:t>
      </w:r>
    </w:p>
    <w:p w:rsidRDefault="00146D78" w:rsidP="00C0186F" w:rsidR="00146D78">
      <w:pPr>
        <w:numPr>
          <w:ilvl w:val="0"/>
          <w:numId w:val="28"/>
        </w:numPr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Računi za prodane nekretnine</w:t>
      </w:r>
    </w:p>
    <w:sectPr w:rsidSect="0073746E" w:rsidR="00146D78">
      <w:pgSz w:h="16834" w:w="11896"/>
      <w:pgMar w:gutter="0" w:footer="720" w:header="720" w:left="1440" w:bottom="567" w:right="1440" w:top="851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merigo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E7DAD"/>
    <w:multiLevelType w:val="singleLevel"/>
    <w:tmpl w:val="5248F87C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">
    <w:nsid w:val="04BD6E6F"/>
    <w:multiLevelType w:val="hybridMultilevel"/>
    <w:tmpl w:val="66FC437E"/>
    <w:lvl w:tplc="C1742D9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AB2325"/>
    <w:multiLevelType w:val="hybridMultilevel"/>
    <w:tmpl w:val="06FAF3D6"/>
    <w:lvl w:tplc="ADD8A984" w:ilvl="0">
      <w:start w:val="1"/>
      <w:numFmt w:val="decimal"/>
      <w:lvlText w:val="%1."/>
      <w:lvlJc w:val="left"/>
      <w:pPr>
        <w:tabs>
          <w:tab w:pos="2160" w:val="num"/>
        </w:tabs>
        <w:ind w:hanging="360" w:left="2160"/>
      </w:pPr>
    </w:lvl>
    <w:lvl w:tentative="true" w:tplc="BC4C2290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507CF586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D63C7B10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AFA84676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80B4FE22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EA266BA4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8BC5016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AEAA37FC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3">
    <w:nsid w:val="05ED77ED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4">
    <w:nsid w:val="07574CD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12465"/>
    <w:multiLevelType w:val="singleLevel"/>
    <w:tmpl w:val="E470639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0ADA70EB"/>
    <w:multiLevelType w:val="singleLevel"/>
    <w:tmpl w:val="90627054"/>
    <w:lvl w:ilvl="0">
      <w:start w:val="2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7">
    <w:nsid w:val="0C5132B4"/>
    <w:multiLevelType w:val="hybridMultilevel"/>
    <w:tmpl w:val="41EC5FCA"/>
    <w:lvl w:tplc="385C84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CF97094"/>
    <w:multiLevelType w:val="hybridMultilevel"/>
    <w:tmpl w:val="90E67522"/>
    <w:lvl w:tplc="7C94DC2E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0D7F063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111A4E0E"/>
    <w:multiLevelType w:val="hybridMultilevel"/>
    <w:tmpl w:val="51989576"/>
    <w:lvl w:tplc="272C42C8" w:ilvl="0">
      <w:start w:val="1"/>
      <w:numFmt w:val="decimal"/>
      <w:lvlText w:val="%1."/>
      <w:lvlJc w:val="left"/>
      <w:pPr>
        <w:tabs>
          <w:tab w:pos="1520" w:val="num"/>
        </w:tabs>
        <w:ind w:hanging="360" w:left="1520"/>
      </w:pPr>
    </w:lvl>
    <w:lvl w:tentative="true" w:tplc="50C88D48" w:ilvl="1">
      <w:start w:val="1"/>
      <w:numFmt w:val="lowerLetter"/>
      <w:lvlText w:val="%2."/>
      <w:lvlJc w:val="left"/>
      <w:pPr>
        <w:tabs>
          <w:tab w:pos="2240" w:val="num"/>
        </w:tabs>
        <w:ind w:hanging="360" w:left="2240"/>
      </w:pPr>
    </w:lvl>
    <w:lvl w:tentative="true" w:tplc="9EB4CD40" w:ilvl="2">
      <w:start w:val="1"/>
      <w:numFmt w:val="lowerRoman"/>
      <w:lvlText w:val="%3."/>
      <w:lvlJc w:val="right"/>
      <w:pPr>
        <w:tabs>
          <w:tab w:pos="2960" w:val="num"/>
        </w:tabs>
        <w:ind w:hanging="180" w:left="2960"/>
      </w:pPr>
    </w:lvl>
    <w:lvl w:tentative="true" w:tplc="847038CC" w:ilvl="3">
      <w:start w:val="1"/>
      <w:numFmt w:val="decimal"/>
      <w:lvlText w:val="%4."/>
      <w:lvlJc w:val="left"/>
      <w:pPr>
        <w:tabs>
          <w:tab w:pos="3680" w:val="num"/>
        </w:tabs>
        <w:ind w:hanging="360" w:left="3680"/>
      </w:pPr>
    </w:lvl>
    <w:lvl w:tentative="true" w:tplc="5DD4E738" w:ilvl="4">
      <w:start w:val="1"/>
      <w:numFmt w:val="lowerLetter"/>
      <w:lvlText w:val="%5."/>
      <w:lvlJc w:val="left"/>
      <w:pPr>
        <w:tabs>
          <w:tab w:pos="4400" w:val="num"/>
        </w:tabs>
        <w:ind w:hanging="360" w:left="4400"/>
      </w:pPr>
    </w:lvl>
    <w:lvl w:tentative="true" w:tplc="170EFBE8" w:ilvl="5">
      <w:start w:val="1"/>
      <w:numFmt w:val="lowerRoman"/>
      <w:lvlText w:val="%6."/>
      <w:lvlJc w:val="right"/>
      <w:pPr>
        <w:tabs>
          <w:tab w:pos="5120" w:val="num"/>
        </w:tabs>
        <w:ind w:hanging="180" w:left="5120"/>
      </w:pPr>
    </w:lvl>
    <w:lvl w:tentative="true" w:tplc="96A020DE" w:ilvl="6">
      <w:start w:val="1"/>
      <w:numFmt w:val="decimal"/>
      <w:lvlText w:val="%7."/>
      <w:lvlJc w:val="left"/>
      <w:pPr>
        <w:tabs>
          <w:tab w:pos="5840" w:val="num"/>
        </w:tabs>
        <w:ind w:hanging="360" w:left="5840"/>
      </w:pPr>
    </w:lvl>
    <w:lvl w:tentative="true" w:tplc="3306E188" w:ilvl="7">
      <w:start w:val="1"/>
      <w:numFmt w:val="lowerLetter"/>
      <w:lvlText w:val="%8."/>
      <w:lvlJc w:val="left"/>
      <w:pPr>
        <w:tabs>
          <w:tab w:pos="6560" w:val="num"/>
        </w:tabs>
        <w:ind w:hanging="360" w:left="6560"/>
      </w:pPr>
    </w:lvl>
    <w:lvl w:tentative="true" w:tplc="AE42CBD4" w:ilvl="8">
      <w:start w:val="1"/>
      <w:numFmt w:val="lowerRoman"/>
      <w:lvlText w:val="%9."/>
      <w:lvlJc w:val="right"/>
      <w:pPr>
        <w:tabs>
          <w:tab w:pos="7280" w:val="num"/>
        </w:tabs>
        <w:ind w:hanging="180" w:left="7280"/>
      </w:pPr>
    </w:lvl>
  </w:abstractNum>
  <w:abstractNum w:abstractNumId="11">
    <w:nsid w:val="12F62E44"/>
    <w:multiLevelType w:val="hybridMultilevel"/>
    <w:tmpl w:val="461ADB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3FF5071"/>
    <w:multiLevelType w:val="hybridMultilevel"/>
    <w:tmpl w:val="7D4AF32A"/>
    <w:lvl w:tplc="03C0199A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7F07F00"/>
    <w:multiLevelType w:val="hybridMultilevel"/>
    <w:tmpl w:val="5F0473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C2183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28FB4E73"/>
    <w:multiLevelType w:val="hybridMultilevel"/>
    <w:tmpl w:val="CD4C8E90"/>
    <w:lvl w:tplc="041A000F" w:ilvl="0">
      <w:start w:val="1"/>
      <w:numFmt w:val="decimal"/>
      <w:lvlText w:val="%1."/>
      <w:lvlJc w:val="left"/>
      <w:pPr>
        <w:tabs>
          <w:tab w:pos="795" w:val="num"/>
        </w:tabs>
        <w:ind w:hanging="360" w:left="795"/>
      </w:pPr>
    </w:lvl>
    <w:lvl w:tentative="true" w:tplc="041A0019" w:ilvl="1">
      <w:start w:val="1"/>
      <w:numFmt w:val="lowerLetter"/>
      <w:lvlText w:val="%2."/>
      <w:lvlJc w:val="left"/>
      <w:pPr>
        <w:tabs>
          <w:tab w:pos="1515" w:val="num"/>
        </w:tabs>
        <w:ind w:hanging="360" w:left="1515"/>
      </w:pPr>
    </w:lvl>
    <w:lvl w:tentative="true" w:tplc="041A001B" w:ilvl="2">
      <w:start w:val="1"/>
      <w:numFmt w:val="lowerRoman"/>
      <w:lvlText w:val="%3."/>
      <w:lvlJc w:val="right"/>
      <w:pPr>
        <w:tabs>
          <w:tab w:pos="2235" w:val="num"/>
        </w:tabs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tabs>
          <w:tab w:pos="2955" w:val="num"/>
        </w:tabs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tabs>
          <w:tab w:pos="3675" w:val="num"/>
        </w:tabs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tabs>
          <w:tab w:pos="4395" w:val="num"/>
        </w:tabs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tabs>
          <w:tab w:pos="5115" w:val="num"/>
        </w:tabs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tabs>
          <w:tab w:pos="5835" w:val="num"/>
        </w:tabs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tabs>
          <w:tab w:pos="6555" w:val="num"/>
        </w:tabs>
        <w:ind w:hanging="180" w:left="6555"/>
      </w:pPr>
    </w:lvl>
  </w:abstractNum>
  <w:abstractNum w:abstractNumId="16">
    <w:nsid w:val="3C22379F"/>
    <w:multiLevelType w:val="singleLevel"/>
    <w:tmpl w:val="23443490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4A3F06FD"/>
    <w:multiLevelType w:val="hybridMultilevel"/>
    <w:tmpl w:val="AA0ACFC2"/>
    <w:lvl w:tplc="94BA2BE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8">
    <w:nsid w:val="57CB5302"/>
    <w:multiLevelType w:val="hybridMultilevel"/>
    <w:tmpl w:val="E22C4906"/>
    <w:lvl w:tplc="E5A69D8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0A856EA"/>
    <w:multiLevelType w:val="hybridMultilevel"/>
    <w:tmpl w:val="49FCC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7D532D"/>
    <w:multiLevelType w:val="singleLevel"/>
    <w:tmpl w:val="0C09000F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1">
    <w:nsid w:val="67114AE8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2">
    <w:nsid w:val="6A8F415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3">
    <w:nsid w:val="6BB83BA9"/>
    <w:multiLevelType w:val="hybridMultilevel"/>
    <w:tmpl w:val="BC881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24C0F2C"/>
    <w:multiLevelType w:val="hybridMultilevel"/>
    <w:tmpl w:val="891222D8"/>
    <w:lvl w:tplc="94BA2BE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5">
    <w:nsid w:val="799F15D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6">
    <w:nsid w:val="7C3D0B54"/>
    <w:multiLevelType w:val="singleLevel"/>
    <w:tmpl w:val="77D8085E"/>
    <w:lvl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27">
    <w:nsid w:val="7E350DC6"/>
    <w:multiLevelType w:val="hybridMultilevel"/>
    <w:tmpl w:val="16DC729A"/>
    <w:lvl w:tplc="94BA2BE4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22"/>
  </w:num>
  <w:num w:numId="5">
    <w:abstractNumId w:val="3"/>
  </w:num>
  <w:num w:numId="6">
    <w:abstractNumId w:val="9"/>
  </w:num>
  <w:num w:numId="7">
    <w:abstractNumId w:val="5"/>
  </w:num>
  <w:num w:numId="8">
    <w:abstractNumId w:val="25"/>
  </w:num>
  <w:num w:numId="9">
    <w:abstractNumId w:val="6"/>
  </w:num>
  <w:num w:numId="10">
    <w:abstractNumId w:val="20"/>
  </w:num>
  <w:num w:numId="11">
    <w:abstractNumId w:val="16"/>
  </w:num>
  <w:num w:numId="12">
    <w:abstractNumId w:val="21"/>
  </w:num>
  <w:num w:numId="13">
    <w:abstractNumId w:val="26"/>
  </w:num>
  <w:num w:numId="14">
    <w:abstractNumId w:val="2"/>
  </w:num>
  <w:num w:numId="15">
    <w:abstractNumId w:val="10"/>
  </w:num>
  <w:num w:numId="16">
    <w:abstractNumId w:val="15"/>
  </w:num>
  <w:num w:numId="17">
    <w:abstractNumId w:val="19"/>
  </w:num>
  <w:num w:numId="18">
    <w:abstractNumId w:val="17"/>
  </w:num>
  <w:num w:numId="19">
    <w:abstractNumId w:val="27"/>
  </w:num>
  <w:num w:numId="20">
    <w:abstractNumId w:val="24"/>
  </w:num>
  <w:num w:numId="21">
    <w:abstractNumId w:val="13"/>
  </w:num>
  <w:num w:numId="22">
    <w:abstractNumId w:val="11"/>
  </w:num>
  <w:num w:numId="23">
    <w:abstractNumId w:val="8"/>
  </w:num>
  <w:num w:numId="24">
    <w:abstractNumId w:val="7"/>
  </w:num>
  <w:num w:numId="25">
    <w:abstractNumId w:val="12"/>
  </w:num>
  <w:num w:numId="26">
    <w:abstractNumId w:val="23"/>
  </w:num>
  <w:num w:numId="27">
    <w:abstractNumId w:val="1"/>
  </w:num>
  <w:num w:numId="28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intFractionalCharacterWidth/>
  <w:embedSystemFont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9"/>
    <w:rsid w:val="0002473F"/>
    <w:rsid w:val="000260CC"/>
    <w:rsid w:val="0004027D"/>
    <w:rsid w:val="00045754"/>
    <w:rsid w:val="00045BCF"/>
    <w:rsid w:val="00055C89"/>
    <w:rsid w:val="000626B4"/>
    <w:rsid w:val="000926D9"/>
    <w:rsid w:val="000A1128"/>
    <w:rsid w:val="000C154D"/>
    <w:rsid w:val="000E62AD"/>
    <w:rsid w:val="000F3A0F"/>
    <w:rsid w:val="00105529"/>
    <w:rsid w:val="0011278F"/>
    <w:rsid w:val="00121E39"/>
    <w:rsid w:val="00124722"/>
    <w:rsid w:val="00126327"/>
    <w:rsid w:val="001303AE"/>
    <w:rsid w:val="00131824"/>
    <w:rsid w:val="00131FE8"/>
    <w:rsid w:val="00146D78"/>
    <w:rsid w:val="00185C23"/>
    <w:rsid w:val="00197AF7"/>
    <w:rsid w:val="001C779A"/>
    <w:rsid w:val="001D14BA"/>
    <w:rsid w:val="001E1F66"/>
    <w:rsid w:val="001E5468"/>
    <w:rsid w:val="001F34DA"/>
    <w:rsid w:val="00216793"/>
    <w:rsid w:val="00220271"/>
    <w:rsid w:val="00246CEE"/>
    <w:rsid w:val="002742C4"/>
    <w:rsid w:val="00295F82"/>
    <w:rsid w:val="002A4FC8"/>
    <w:rsid w:val="002B557C"/>
    <w:rsid w:val="00326479"/>
    <w:rsid w:val="00331BB1"/>
    <w:rsid w:val="00337558"/>
    <w:rsid w:val="00345464"/>
    <w:rsid w:val="00356484"/>
    <w:rsid w:val="00356866"/>
    <w:rsid w:val="003672C1"/>
    <w:rsid w:val="00382E72"/>
    <w:rsid w:val="00395B55"/>
    <w:rsid w:val="003C0D96"/>
    <w:rsid w:val="003C5CD2"/>
    <w:rsid w:val="003D766F"/>
    <w:rsid w:val="00403478"/>
    <w:rsid w:val="004627B3"/>
    <w:rsid w:val="0047101A"/>
    <w:rsid w:val="00472FCC"/>
    <w:rsid w:val="00477D5D"/>
    <w:rsid w:val="004D17B9"/>
    <w:rsid w:val="004D6B6D"/>
    <w:rsid w:val="005044D1"/>
    <w:rsid w:val="0050771F"/>
    <w:rsid w:val="00516DA2"/>
    <w:rsid w:val="00522F14"/>
    <w:rsid w:val="0054543D"/>
    <w:rsid w:val="005642CC"/>
    <w:rsid w:val="0059036E"/>
    <w:rsid w:val="005C6C0C"/>
    <w:rsid w:val="005D6686"/>
    <w:rsid w:val="005E4FBF"/>
    <w:rsid w:val="00603F5B"/>
    <w:rsid w:val="00610034"/>
    <w:rsid w:val="00636F35"/>
    <w:rsid w:val="00672B39"/>
    <w:rsid w:val="006A20F6"/>
    <w:rsid w:val="006E3D0C"/>
    <w:rsid w:val="00707E29"/>
    <w:rsid w:val="00715AFD"/>
    <w:rsid w:val="00723D07"/>
    <w:rsid w:val="00735701"/>
    <w:rsid w:val="0073746E"/>
    <w:rsid w:val="00773190"/>
    <w:rsid w:val="0077400D"/>
    <w:rsid w:val="007808CF"/>
    <w:rsid w:val="0079605B"/>
    <w:rsid w:val="007A0047"/>
    <w:rsid w:val="007A5D2A"/>
    <w:rsid w:val="007C095E"/>
    <w:rsid w:val="007C4109"/>
    <w:rsid w:val="007E05CF"/>
    <w:rsid w:val="0080467B"/>
    <w:rsid w:val="00806A1F"/>
    <w:rsid w:val="008150E3"/>
    <w:rsid w:val="0082412D"/>
    <w:rsid w:val="00834B67"/>
    <w:rsid w:val="00850D67"/>
    <w:rsid w:val="008552F7"/>
    <w:rsid w:val="008657BB"/>
    <w:rsid w:val="00867916"/>
    <w:rsid w:val="0088492E"/>
    <w:rsid w:val="008A5B67"/>
    <w:rsid w:val="008B16B0"/>
    <w:rsid w:val="008D36AB"/>
    <w:rsid w:val="008F07F6"/>
    <w:rsid w:val="008F7195"/>
    <w:rsid w:val="00910D77"/>
    <w:rsid w:val="0092649B"/>
    <w:rsid w:val="00932180"/>
    <w:rsid w:val="00935C39"/>
    <w:rsid w:val="00936A3F"/>
    <w:rsid w:val="00937F14"/>
    <w:rsid w:val="00954E8C"/>
    <w:rsid w:val="00977E75"/>
    <w:rsid w:val="009A5077"/>
    <w:rsid w:val="009A62A9"/>
    <w:rsid w:val="009E445A"/>
    <w:rsid w:val="00A048FB"/>
    <w:rsid w:val="00A07FFA"/>
    <w:rsid w:val="00A3566F"/>
    <w:rsid w:val="00A53EE2"/>
    <w:rsid w:val="00A904B7"/>
    <w:rsid w:val="00A9318B"/>
    <w:rsid w:val="00AA3329"/>
    <w:rsid w:val="00AB17E1"/>
    <w:rsid w:val="00AB7226"/>
    <w:rsid w:val="00AD2731"/>
    <w:rsid w:val="00AD2A5E"/>
    <w:rsid w:val="00AF7B66"/>
    <w:rsid w:val="00B11933"/>
    <w:rsid w:val="00B37C4F"/>
    <w:rsid w:val="00B44088"/>
    <w:rsid w:val="00B6088A"/>
    <w:rsid w:val="00B65CAC"/>
    <w:rsid w:val="00B86004"/>
    <w:rsid w:val="00BA47A0"/>
    <w:rsid w:val="00BB4A80"/>
    <w:rsid w:val="00BB52A4"/>
    <w:rsid w:val="00BC6526"/>
    <w:rsid w:val="00C0186F"/>
    <w:rsid w:val="00C13CA1"/>
    <w:rsid w:val="00C25A3E"/>
    <w:rsid w:val="00C3442F"/>
    <w:rsid w:val="00C35137"/>
    <w:rsid w:val="00C57D04"/>
    <w:rsid w:val="00C65AA8"/>
    <w:rsid w:val="00C83174"/>
    <w:rsid w:val="00CA0FBC"/>
    <w:rsid w:val="00CB55E3"/>
    <w:rsid w:val="00CC7D3A"/>
    <w:rsid w:val="00D01083"/>
    <w:rsid w:val="00D12103"/>
    <w:rsid w:val="00D17976"/>
    <w:rsid w:val="00D22219"/>
    <w:rsid w:val="00D479F0"/>
    <w:rsid w:val="00D54097"/>
    <w:rsid w:val="00D65206"/>
    <w:rsid w:val="00D739C5"/>
    <w:rsid w:val="00D7417E"/>
    <w:rsid w:val="00D7650E"/>
    <w:rsid w:val="00D82113"/>
    <w:rsid w:val="00D87389"/>
    <w:rsid w:val="00DA3E6D"/>
    <w:rsid w:val="00DB7D40"/>
    <w:rsid w:val="00DC066E"/>
    <w:rsid w:val="00DC0C6B"/>
    <w:rsid w:val="00DC33DD"/>
    <w:rsid w:val="00DE0A74"/>
    <w:rsid w:val="00DE5E00"/>
    <w:rsid w:val="00E06B95"/>
    <w:rsid w:val="00E1417A"/>
    <w:rsid w:val="00E1759A"/>
    <w:rsid w:val="00E22241"/>
    <w:rsid w:val="00E40EE9"/>
    <w:rsid w:val="00E524C9"/>
    <w:rsid w:val="00E57147"/>
    <w:rsid w:val="00E76E69"/>
    <w:rsid w:val="00E84AB9"/>
    <w:rsid w:val="00EB7D6D"/>
    <w:rsid w:val="00EE33DC"/>
    <w:rsid w:val="00F0043D"/>
    <w:rsid w:val="00F44EE5"/>
    <w:rsid w:val="00F506ED"/>
    <w:rsid w:val="00F5122E"/>
    <w:rsid w:val="00F610BD"/>
    <w:rsid w:val="00F75B66"/>
    <w:rsid w:val="00F919F7"/>
    <w:rsid w:val="00FB2290"/>
    <w:rsid w:val="00FB6EF8"/>
    <w:rsid w:val="00FE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merigo" w:ascii="Amerigo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rFonts w:hAnsi="Times New Roman" w:ascii="Times New Roman"/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Times New Roman" w:ascii="Times New Roman"/>
      <w:b/>
      <w:sz w:val="28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hAnsi="Times New Roman" w:ascii="Times New Roman"/>
      <w:b/>
      <w:sz w:val="32"/>
    </w:rPr>
  </w:style>
  <w:style w:styleId="Naslov5" w:type="paragraph">
    <w:name w:val="heading 5"/>
    <w:basedOn w:val="Normal"/>
    <w:next w:val="Normal"/>
    <w:qFormat/>
    <w:pPr>
      <w:keepNext/>
      <w:ind w:hanging="2160" w:left="2160"/>
      <w:jc w:val="center"/>
      <w:outlineLvl w:val="4"/>
    </w:pPr>
    <w:rPr>
      <w:rFonts w:hAnsi="Times New Roman" w:ascii="Times New Roman"/>
      <w:b/>
      <w:sz w:val="36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hAnsi="Times New Roman" w:ascii="Times New Roman"/>
      <w:b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Times New Roman" w:ascii="Times New Roman"/>
      <w:b/>
    </w:rPr>
  </w:style>
  <w:style w:styleId="Naslov8" w:type="paragraph">
    <w:name w:val="heading 8"/>
    <w:basedOn w:val="Normal"/>
    <w:next w:val="Normal"/>
    <w:qFormat/>
    <w:pPr>
      <w:keepNext/>
      <w:jc w:val="center"/>
      <w:outlineLvl w:val="7"/>
    </w:pPr>
    <w:rPr>
      <w:rFonts w:hAnsi="Bookman Old Style" w:ascii="Bookman Old Style"/>
      <w:b/>
      <w:lang w:val="hr-HR"/>
    </w:rPr>
  </w:style>
  <w:style w:styleId="Naslov9" w:type="paragraph">
    <w:name w:val="heading 9"/>
    <w:basedOn w:val="Normal"/>
    <w:next w:val="Normal"/>
    <w:qFormat/>
    <w:pPr>
      <w:keepNext/>
      <w:ind w:left="1440"/>
      <w:outlineLvl w:val="8"/>
    </w:pPr>
    <w:rPr>
      <w:rFonts w:hAnsi="Bookman Old Style" w:ascii="Bookman Old Style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  <w:sz w:val="22"/>
    </w:rPr>
  </w:style>
  <w:style w:styleId="Tijeloteksta2" w:type="paragraph">
    <w:name w:val="Body Text 2"/>
    <w:basedOn w:val="Normal"/>
    <w:rPr>
      <w:rFonts w:hAnsi="Times New Roman" w:ascii="Times New Roman"/>
      <w:b/>
    </w:rPr>
  </w:style>
  <w:style w:styleId="Tijeloteksta3" w:type="paragraph">
    <w:name w:val="Body Text 3"/>
    <w:basedOn w:val="Normal"/>
    <w:pPr>
      <w:jc w:val="both"/>
    </w:pPr>
    <w:rPr>
      <w:rFonts w:hAnsi="Times New Roman" w:ascii="Times New Roman"/>
    </w:rPr>
  </w:style>
  <w:style w:styleId="Naslov" w:type="paragraph">
    <w:name w:val="Title"/>
    <w:basedOn w:val="Normal"/>
    <w:qFormat/>
    <w:pPr>
      <w:jc w:val="center"/>
    </w:pPr>
    <w:rPr>
      <w:rFonts w:hAnsi="Bookman Old Style" w:ascii="Bookman Old Style"/>
      <w:b/>
      <w:lang w:val="hr-HR"/>
    </w:rPr>
  </w:style>
  <w:style w:styleId="Zaglavlje" w:type="paragraph">
    <w:name w:val="header"/>
    <w:basedOn w:val="Normal"/>
    <w:rsid w:val="00516DA2"/>
    <w:pPr>
      <w:tabs>
        <w:tab w:pos="4153" w:val="center"/>
        <w:tab w:pos="8306" w:val="right"/>
      </w:tabs>
    </w:pPr>
    <w:rPr>
      <w:rFonts w:hAnsi="Times New Roman" w:ascii="Times New Roman"/>
      <w:lang w:eastAsia="hr-HR"/>
    </w:rPr>
  </w:style>
  <w:style w:styleId="Tekstbalonia" w:type="paragraph">
    <w:name w:val="Balloon Text"/>
    <w:basedOn w:val="Normal"/>
    <w:link w:val="TekstbaloniaChar"/>
    <w:rsid w:val="0035648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356484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4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00D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00D"/>
    <w:rPr>
      <w:rFonts w:hAnsi="Bookman Old Style" w:ascii="Bookman Old Style"/>
      <w:b/>
      <w:i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00D"/>
    <w:rPr>
      <w:rFonts w:cs="Times New Roman" w:hAnsi="Bookman Old Style" w:ascii="Bookman Old Style"/>
      <w:b w:val="false"/>
      <w:i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00D"/>
    <w:rPr>
      <w:rFonts w:cs="Times New Roman" w:hAnsi="Bookman Old Style" w:ascii="Bookman Old Style"/>
      <w:b w:val="false"/>
      <w:i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merigo" w:hAnsi="Amerigo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styleId="Naslov5" w:type="paragraph">
    <w:name w:val="heading 5"/>
    <w:basedOn w:val="Normal"/>
    <w:next w:val="Normal"/>
    <w:qFormat/>
    <w:pPr>
      <w:keepNext/>
      <w:ind w:hanging="2160" w:left="2160"/>
      <w:jc w:val="center"/>
      <w:outlineLvl w:val="4"/>
    </w:pPr>
    <w:rPr>
      <w:rFonts w:ascii="Times New Roman" w:hAnsi="Times New Roman"/>
      <w:b/>
      <w:sz w:val="36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styleId="Naslov8" w:type="paragraph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styleId="Naslov9" w:type="paragraph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  <w:sz w:val="22"/>
    </w:rPr>
  </w:style>
  <w:style w:styleId="Tijeloteksta2" w:type="paragraph">
    <w:name w:val="Body Text 2"/>
    <w:basedOn w:val="Normal"/>
    <w:rPr>
      <w:rFonts w:ascii="Times New Roman" w:hAnsi="Times New Roman"/>
      <w:b/>
    </w:rPr>
  </w:style>
  <w:style w:styleId="Tijeloteksta3" w:type="paragraph">
    <w:name w:val="Body Text 3"/>
    <w:basedOn w:val="Normal"/>
    <w:pPr>
      <w:jc w:val="both"/>
    </w:pPr>
    <w:rPr>
      <w:rFonts w:ascii="Times New Roman" w:hAnsi="Times New Roman"/>
    </w:rPr>
  </w:style>
  <w:style w:styleId="Naslov" w:type="paragraph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styleId="Zaglavlje" w:type="paragraph">
    <w:name w:val="header"/>
    <w:basedOn w:val="Normal"/>
    <w:rsid w:val="00516DA2"/>
    <w:pPr>
      <w:tabs>
        <w:tab w:pos="4153" w:val="center"/>
        <w:tab w:pos="8306" w:val="right"/>
      </w:tabs>
    </w:pPr>
    <w:rPr>
      <w:rFonts w:ascii="Times New Roman" w:hAnsi="Times New Roman"/>
      <w:lang w:eastAsia="hr-HR"/>
    </w:rPr>
  </w:style>
  <w:style w:styleId="Tekstbalonia" w:type="paragraph">
    <w:name w:val="Balloon Text"/>
    <w:basedOn w:val="Normal"/>
    <w:link w:val="TekstbaloniaChar"/>
    <w:rsid w:val="0035648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356484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4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00D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00D"/>
    <w:rPr>
      <w:rFonts w:ascii="Bookman Old Style" w:hAnsi="Bookman Old Style"/>
      <w:b/>
      <w:i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00D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00D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98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29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22499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17662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9104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652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Partner</properties:Company>
  <properties:Pages>6</properties:Pages>
  <properties:Words>1676</properties:Words>
  <properties:Characters>9602</properties:Characters>
  <properties:Lines>292</properties:Lines>
  <properties:Paragraphs>94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  d  v  j  e  t  n i  k</vt:lpstr>
      <vt:lpstr>O  d  v  j  e  t  n i  k</vt:lpstr>
    </vt:vector>
  </properties:TitlesOfParts>
  <properties:LinksUpToDate>false</properties:LinksUpToDate>
  <properties:CharactersWithSpaces>11323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2019-01-24T07:51:00Z</dcterms:created>
  <dc:creator>ITS SISTEM</dc:creator>
  <cp:lastModifiedBy>Kristina Švajger</cp:lastModifiedBy>
  <cp:lastPrinted>2019-01-18T14:12:00Z</cp:lastPrinted>
  <dcterms:modified xmlns:xsi="http://www.w3.org/2001/XMLSchema-instance" xsi:type="dcterms:W3CDTF">2019-01-24T07:51:00Z</dcterms:modified>
  <cp:revision>3</cp:revision>
  <dc:title>O  d  v  j  e  t  n i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St-629/2015-369 / Podnesak - Podnesak (dioba za Zaprudski otok Podgorje Bistransko hotel Jasenak, 23.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