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2034" w14:paraId="7462034" w:rsidRDefault="00CB2799" w:rsidP="00CB2799" w:rsidR="00CB2799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799" w:rsidP="00CB2799" w:rsidR="00CB2799">
      <w:pPr>
        <w:jc w:val="both"/>
      </w:pPr>
    </w:p>
    <w:p w:rsidRDefault="00CB2799" w:rsidP="00CB2799" w:rsidR="00CB2799">
      <w:pPr>
        <w:ind w:hanging="720" w:left="360"/>
        <w:jc w:val="both"/>
      </w:pPr>
      <w:r>
        <w:t xml:space="preserve">  Republika Hrvatska</w:t>
      </w:r>
    </w:p>
    <w:p w:rsidRDefault="00CB2799" w:rsidP="00CB2799" w:rsidR="00CB279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B2799" w:rsidP="00CB2799" w:rsidR="00CB279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C094D" w:rsidP="005B1841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879DB" w:rsidP="005B1841" w:rsidR="002879DB">
      <w:pPr>
        <w:ind w:hanging="720" w:left="360"/>
        <w:rPr>
          <w:sz w:val="22"/>
          <w:szCs w:val="22"/>
        </w:rPr>
      </w:pPr>
    </w:p>
    <w:p w:rsidRDefault="002879DB" w:rsidP="005B1841" w:rsidR="002879DB">
      <w:pPr>
        <w:ind w:hanging="720" w:left="360"/>
        <w:rPr>
          <w:sz w:val="22"/>
          <w:szCs w:val="22"/>
        </w:rPr>
      </w:pPr>
    </w:p>
    <w:p w:rsidRDefault="002879DB" w:rsidP="002879DB" w:rsidR="002879DB">
      <w:pPr>
        <w:jc w:val="right"/>
      </w:pPr>
      <w:r>
        <w:t>Poslovni broj: 6 St-273/16-72</w:t>
      </w:r>
    </w:p>
    <w:p w:rsidRDefault="002879DB" w:rsidP="002879DB" w:rsidR="002879DB">
      <w:pPr>
        <w:jc w:val="right"/>
      </w:pPr>
    </w:p>
    <w:p w:rsidRDefault="002879DB" w:rsidP="005B1841" w:rsidR="002879DB">
      <w:pPr>
        <w:ind w:hanging="720" w:left="360"/>
        <w:rPr>
          <w:sz w:val="22"/>
          <w:szCs w:val="22"/>
        </w:rPr>
      </w:pPr>
    </w:p>
    <w:p w:rsidRDefault="002879DB" w:rsidP="005B1841" w:rsidR="002879DB">
      <w:pPr>
        <w:ind w:hanging="720" w:left="360"/>
        <w:rPr>
          <w:sz w:val="22"/>
          <w:szCs w:val="22"/>
        </w:rPr>
      </w:pPr>
    </w:p>
    <w:p w:rsidRDefault="002879DB" w:rsidP="005B1841" w:rsidR="002879DB" w:rsidRPr="005B1841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9548BA">
        <w:t xml:space="preserve"> </w:t>
      </w:r>
      <w:r>
        <w:t>E</w:t>
      </w:r>
      <w:r w:rsidR="009548BA">
        <w:t xml:space="preserve"> </w:t>
      </w:r>
      <w:r>
        <w:t>P</w:t>
      </w:r>
      <w:r w:rsidR="009548BA">
        <w:t xml:space="preserve"> </w:t>
      </w:r>
      <w:r>
        <w:t>U</w:t>
      </w:r>
      <w:r w:rsidR="009548BA">
        <w:t xml:space="preserve"> </w:t>
      </w:r>
      <w:r>
        <w:t>B</w:t>
      </w:r>
      <w:r w:rsidR="009548BA">
        <w:t xml:space="preserve">  </w:t>
      </w:r>
      <w:r>
        <w:t>L</w:t>
      </w:r>
      <w:r w:rsidR="009548BA">
        <w:t xml:space="preserve"> </w:t>
      </w:r>
      <w:r>
        <w:t>I</w:t>
      </w:r>
      <w:r w:rsidR="009548BA">
        <w:t xml:space="preserve"> </w:t>
      </w:r>
      <w:r>
        <w:t>K</w:t>
      </w:r>
      <w:r w:rsidR="009548BA">
        <w:t xml:space="preserve"> </w:t>
      </w:r>
      <w:r>
        <w:t xml:space="preserve">A </w:t>
      </w:r>
      <w:r w:rsidR="009548BA">
        <w:t xml:space="preserve"> </w:t>
      </w:r>
      <w:r>
        <w:t>H</w:t>
      </w:r>
      <w:r w:rsidR="009548BA">
        <w:t xml:space="preserve"> </w:t>
      </w:r>
      <w:r>
        <w:t>R</w:t>
      </w:r>
      <w:r w:rsidR="009548BA">
        <w:t xml:space="preserve"> </w:t>
      </w:r>
      <w:r>
        <w:t>V</w:t>
      </w:r>
      <w:r w:rsidR="009548BA">
        <w:t xml:space="preserve"> </w:t>
      </w:r>
      <w:r>
        <w:t>A</w:t>
      </w:r>
      <w:r w:rsidR="009548BA">
        <w:t xml:space="preserve"> </w:t>
      </w:r>
      <w:r>
        <w:t>T</w:t>
      </w:r>
      <w:r w:rsidR="009548BA">
        <w:t xml:space="preserve"> </w:t>
      </w:r>
      <w:r>
        <w:t>S</w:t>
      </w:r>
      <w:r w:rsidR="009548BA">
        <w:t xml:space="preserve"> </w:t>
      </w:r>
      <w:r>
        <w:t>K</w:t>
      </w:r>
      <w:r w:rsidR="009548BA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2879DB">
        <w:rPr>
          <w:b/>
        </w:rPr>
        <w:t xml:space="preserve">KENTA-COMMERCE d.o.o. Osijek, </w:t>
      </w:r>
      <w:proofErr w:type="spellStart"/>
      <w:r w:rsidR="002879DB">
        <w:rPr>
          <w:b/>
        </w:rPr>
        <w:t>Murterska</w:t>
      </w:r>
      <w:proofErr w:type="spellEnd"/>
      <w:r w:rsidR="002879DB">
        <w:rPr>
          <w:b/>
        </w:rPr>
        <w:t xml:space="preserve"> 46 a, OIB: 88302898259, MBS: 030033631</w:t>
      </w:r>
      <w:r>
        <w:t xml:space="preserve">, dana  </w:t>
      </w:r>
      <w:r w:rsidR="002879DB">
        <w:t>31. siječnja 2019. g.,</w:t>
      </w:r>
    </w:p>
    <w:p w:rsidRDefault="002879DB" w:rsidP="002879DB" w:rsidR="00B57961">
      <w:pPr>
        <w:tabs>
          <w:tab w:pos="3270" w:val="left"/>
        </w:tabs>
      </w:pPr>
      <w:r>
        <w:tab/>
      </w:r>
    </w:p>
    <w:p w:rsidRDefault="006E6D47" w:rsidP="002879DB" w:rsidR="006E6D47">
      <w:pPr>
        <w:tabs>
          <w:tab w:pos="3270" w:val="left"/>
        </w:tabs>
      </w:pPr>
    </w:p>
    <w:p w:rsidRDefault="00D5479F" w:rsidP="00496B02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6E6D47" w:rsidP="00B57961" w:rsidR="006E6D47"/>
    <w:p w:rsidRDefault="00B57961" w:rsidP="00CD4FEA" w:rsidR="00CD4FEA">
      <w:pPr>
        <w:pStyle w:val="Tijeloteksta"/>
        <w:numPr>
          <w:ilvl w:val="0"/>
          <w:numId w:val="12"/>
        </w:numPr>
      </w:pPr>
      <w:r>
        <w:t xml:space="preserve">Iz </w:t>
      </w:r>
      <w:proofErr w:type="spellStart"/>
      <w:r>
        <w:t>kupovnine</w:t>
      </w:r>
      <w:proofErr w:type="spellEnd"/>
      <w:r w:rsidR="00CB2799">
        <w:t xml:space="preserve"> u iznosu od </w:t>
      </w:r>
      <w:r w:rsidR="00B53CCF">
        <w:t>273.581,91</w:t>
      </w:r>
      <w:r w:rsidR="00CB2799">
        <w:t xml:space="preserve"> kn </w:t>
      </w:r>
      <w:r>
        <w:t xml:space="preserve">dobivene prodajom nekretnine stečajnog dužnika </w:t>
      </w:r>
      <w:r w:rsidR="005A270B">
        <w:t xml:space="preserve">i to: </w:t>
      </w:r>
    </w:p>
    <w:p w:rsidRDefault="00B53CCF" w:rsidP="00B53CCF" w:rsidR="00B53CCF">
      <w:pPr>
        <w:ind w:firstLine="708"/>
        <w:jc w:val="both"/>
        <w:rPr>
          <w:bCs/>
        </w:rPr>
      </w:pPr>
      <w:r>
        <w:t xml:space="preserve">upisane u </w:t>
      </w:r>
      <w:r>
        <w:rPr>
          <w:bCs/>
        </w:rPr>
        <w:t xml:space="preserve">zemljišnoknjižnom odjelu Osijek </w:t>
      </w:r>
    </w:p>
    <w:p w:rsidRDefault="00B53CCF" w:rsidP="00B53CCF" w:rsidR="00B53CCF" w:rsidRPr="00E420B6">
      <w:pPr>
        <w:pStyle w:val="Odlomakpopisa"/>
        <w:numPr>
          <w:ilvl w:val="0"/>
          <w:numId w:val="20"/>
        </w:numPr>
        <w:spacing w:lineRule="auto" w:line="259" w:after="160"/>
      </w:pPr>
      <w:r w:rsidRPr="00E420B6">
        <w:t xml:space="preserve">Nekretnine  upisane u z. </w:t>
      </w:r>
      <w:proofErr w:type="spellStart"/>
      <w:r w:rsidRPr="00E420B6">
        <w:t>k.ul</w:t>
      </w:r>
      <w:proofErr w:type="spellEnd"/>
      <w:r w:rsidRPr="00E420B6">
        <w:t xml:space="preserve">. br. 20760 Poduložak 13122 k.o.o Osijek, </w:t>
      </w:r>
      <w:proofErr w:type="spellStart"/>
      <w:r w:rsidRPr="00E420B6">
        <w:t>kč</w:t>
      </w:r>
      <w:proofErr w:type="spellEnd"/>
      <w:r w:rsidRPr="00E420B6">
        <w:t>. br. 6925 zgrada u Osijeku, M.</w:t>
      </w:r>
      <w:r>
        <w:t xml:space="preserve"> </w:t>
      </w:r>
      <w:proofErr w:type="spellStart"/>
      <w:r w:rsidRPr="00E420B6">
        <w:t>Divalta</w:t>
      </w:r>
      <w:proofErr w:type="spellEnd"/>
      <w:r w:rsidRPr="00E420B6">
        <w:t xml:space="preserve"> 101, u naravi stan br. 3 u prizemlju ulaz br.1 koj</w:t>
      </w:r>
      <w:r>
        <w:t>i</w:t>
      </w:r>
      <w:r w:rsidRPr="00E420B6">
        <w:t xml:space="preserve"> se sastoji od jedne sobe, kuhinje, kupaonice, predsoblja i hodnika u ukupnoj površini 48,44 m2  za iznos 114.777,06</w:t>
      </w:r>
      <w:r>
        <w:t xml:space="preserve"> kn</w:t>
      </w:r>
    </w:p>
    <w:p w:rsidRDefault="00B53CCF" w:rsidP="00B53CCF" w:rsidR="00B53CCF">
      <w:pPr>
        <w:pStyle w:val="Odlomakpopisa"/>
        <w:numPr>
          <w:ilvl w:val="0"/>
          <w:numId w:val="20"/>
        </w:numPr>
        <w:spacing w:lineRule="auto" w:line="259" w:after="160"/>
      </w:pPr>
      <w:r w:rsidRPr="00E420B6">
        <w:t xml:space="preserve">Nekretnine upisane u </w:t>
      </w:r>
      <w:proofErr w:type="spellStart"/>
      <w:r w:rsidRPr="00E420B6">
        <w:t>zk.ul</w:t>
      </w:r>
      <w:proofErr w:type="spellEnd"/>
      <w:r w:rsidRPr="00E420B6">
        <w:t xml:space="preserve">. 4 poduložak 13634 k.o. Osijek </w:t>
      </w:r>
      <w:proofErr w:type="spellStart"/>
      <w:r w:rsidRPr="00E420B6">
        <w:t>kč</w:t>
      </w:r>
      <w:proofErr w:type="spellEnd"/>
      <w:r w:rsidRPr="00E420B6">
        <w:t xml:space="preserve">. br. 6923/1 zgrada u Osijeku, M. </w:t>
      </w:r>
      <w:proofErr w:type="spellStart"/>
      <w:r w:rsidRPr="00E420B6">
        <w:t>Divalta</w:t>
      </w:r>
      <w:proofErr w:type="spellEnd"/>
      <w:r w:rsidRPr="00E420B6">
        <w:t xml:space="preserve"> 99, u naravi stan u prizemlju ulaz br. 1 koji se sastoji od 3 sobe, kuhinje, kupaonice sa 71,44 m2 za iznos 159.104,85</w:t>
      </w:r>
      <w:r>
        <w:t xml:space="preserve"> kn</w:t>
      </w:r>
    </w:p>
    <w:p w:rsidRDefault="00CB2799" w:rsidP="00CB2799" w:rsidR="00CB2799" w:rsidRPr="001B36EA">
      <w:pPr>
        <w:rPr>
          <w:b/>
        </w:rPr>
      </w:pPr>
    </w:p>
    <w:p w:rsidRDefault="00CB2799" w:rsidP="00B53CCF" w:rsidR="00B53CCF">
      <w:pPr>
        <w:pStyle w:val="Odlomakpopisa"/>
        <w:numPr>
          <w:ilvl w:val="0"/>
          <w:numId w:val="21"/>
        </w:numPr>
        <w:jc w:val="both"/>
      </w:pPr>
      <w:r>
        <w:t xml:space="preserve"> upisano je </w:t>
      </w:r>
      <w:proofErr w:type="spellStart"/>
      <w:r>
        <w:t>razlučno</w:t>
      </w:r>
      <w:proofErr w:type="spellEnd"/>
      <w:r>
        <w:t xml:space="preserve"> pravo </w:t>
      </w:r>
      <w:r w:rsidR="00B53CCF">
        <w:t>za korist Erste&amp;</w:t>
      </w:r>
      <w:proofErr w:type="spellStart"/>
      <w:r w:rsidR="00B53CCF">
        <w:t>Steieremarkische</w:t>
      </w:r>
      <w:proofErr w:type="spellEnd"/>
      <w:r w:rsidR="00B53CCF">
        <w:t xml:space="preserve"> Bank d.d. i</w:t>
      </w:r>
    </w:p>
    <w:p w:rsidRDefault="00B53CCF" w:rsidP="00B53CCF" w:rsidR="00CB2799">
      <w:pPr>
        <w:pStyle w:val="Odlomakpopisa"/>
        <w:numPr>
          <w:ilvl w:val="0"/>
          <w:numId w:val="21"/>
        </w:numPr>
        <w:jc w:val="both"/>
      </w:pPr>
      <w:r>
        <w:t xml:space="preserve">Zavod za stanovanje d.o.o. Osijek </w:t>
      </w:r>
      <w:r w:rsidR="00CB2799">
        <w:t>namiruju se:</w:t>
      </w:r>
    </w:p>
    <w:p w:rsidRDefault="00CB2799" w:rsidP="00CB2799" w:rsidR="00CB2799"/>
    <w:p w:rsidRDefault="00CB2799" w:rsidP="00CB2799" w:rsidR="00CB2799">
      <w:pPr>
        <w:jc w:val="both"/>
      </w:pPr>
    </w:p>
    <w:p w:rsidRDefault="00CB2799" w:rsidP="00CB2799" w:rsidR="00CB2799">
      <w:pPr>
        <w:pStyle w:val="Odlomakpopisa"/>
        <w:numPr>
          <w:ilvl w:val="0"/>
          <w:numId w:val="17"/>
        </w:numPr>
        <w:ind w:hanging="425" w:left="1134"/>
        <w:jc w:val="both"/>
      </w:pPr>
      <w:r>
        <w:t xml:space="preserve">Troškova utvrđivanja predmeta </w:t>
      </w:r>
      <w:proofErr w:type="spellStart"/>
      <w:r>
        <w:t>razlučnoga</w:t>
      </w:r>
      <w:proofErr w:type="spellEnd"/>
      <w:r>
        <w:t xml:space="preserve"> prava 5 % od utrška u iznosu od  </w:t>
      </w:r>
      <w:r w:rsidR="00B53CCF">
        <w:rPr>
          <w:b/>
        </w:rPr>
        <w:t>13.679,09</w:t>
      </w:r>
      <w:r w:rsidRPr="008D4932">
        <w:rPr>
          <w:b/>
        </w:rPr>
        <w:t xml:space="preserve"> kn</w:t>
      </w:r>
      <w:r>
        <w:rPr>
          <w:b/>
        </w:rPr>
        <w:t xml:space="preserve"> </w:t>
      </w:r>
      <w:r>
        <w:t>(čl. 254 st. 1 i 2 SZ) i</w:t>
      </w:r>
    </w:p>
    <w:p w:rsidRDefault="006E6D47" w:rsidP="006E6D47" w:rsidR="006E6D47">
      <w:pPr>
        <w:pStyle w:val="Odlomakpopisa"/>
        <w:ind w:left="1134"/>
        <w:jc w:val="both"/>
      </w:pPr>
    </w:p>
    <w:p w:rsidRDefault="006E6D47" w:rsidP="006E6D47" w:rsidR="006E6D47">
      <w:pPr>
        <w:pStyle w:val="Odlomakpopisa"/>
        <w:ind w:left="1134"/>
        <w:jc w:val="both"/>
      </w:pPr>
    </w:p>
    <w:p w:rsidRDefault="006E6D47" w:rsidP="006E6D47" w:rsidR="006E6D47">
      <w:pPr>
        <w:pStyle w:val="Odlomakpopisa"/>
        <w:ind w:left="1134"/>
        <w:jc w:val="both"/>
      </w:pPr>
    </w:p>
    <w:p w:rsidRDefault="003A697B" w:rsidP="003A697B" w:rsidR="003A697B">
      <w:pPr>
        <w:jc w:val="right"/>
      </w:pPr>
      <w:r>
        <w:lastRenderedPageBreak/>
        <w:t>Poslovni broj: 6 St-273/16-72</w:t>
      </w:r>
    </w:p>
    <w:p w:rsidRDefault="00CB2799" w:rsidP="00CB2799" w:rsidR="00CB2799">
      <w:pPr>
        <w:ind w:hanging="425" w:left="1134"/>
        <w:jc w:val="both"/>
      </w:pPr>
    </w:p>
    <w:p w:rsidRDefault="003A697B" w:rsidP="00CB2799" w:rsidR="003A697B">
      <w:pPr>
        <w:ind w:hanging="425" w:left="1134"/>
        <w:jc w:val="both"/>
      </w:pPr>
    </w:p>
    <w:p w:rsidRDefault="003A697B" w:rsidP="00CB2799" w:rsidR="003A697B">
      <w:pPr>
        <w:ind w:hanging="425" w:left="1134"/>
        <w:jc w:val="both"/>
      </w:pPr>
    </w:p>
    <w:p w:rsidRDefault="00CB2799" w:rsidP="00CB2799" w:rsidR="00CB2799">
      <w:pPr>
        <w:pStyle w:val="Odlomakpopisa"/>
        <w:numPr>
          <w:ilvl w:val="0"/>
          <w:numId w:val="17"/>
        </w:numPr>
        <w:ind w:hanging="425" w:left="1134"/>
        <w:jc w:val="both"/>
      </w:pPr>
      <w:r>
        <w:t xml:space="preserve">troškovi unovčenja predmeta </w:t>
      </w:r>
      <w:proofErr w:type="spellStart"/>
      <w:r>
        <w:t>razlučnog</w:t>
      </w:r>
      <w:proofErr w:type="spellEnd"/>
      <w:r>
        <w:t xml:space="preserve"> prava u iznosu od </w:t>
      </w:r>
      <w:r w:rsidR="00B53CCF">
        <w:rPr>
          <w:b/>
        </w:rPr>
        <w:t>49.842,06 kn</w:t>
      </w:r>
      <w:r>
        <w:t xml:space="preserve"> </w:t>
      </w:r>
      <w:r>
        <w:rPr>
          <w:b/>
        </w:rPr>
        <w:t xml:space="preserve">(čl. 254 st. 1 i 3 SZ) </w:t>
      </w:r>
      <w:r>
        <w:t>a sastoje se od</w:t>
      </w:r>
    </w:p>
    <w:p w:rsidRDefault="00CB2799" w:rsidP="00CB2799" w:rsidR="00CB2799">
      <w:pPr>
        <w:pStyle w:val="Odlomakpopisa"/>
      </w:pPr>
    </w:p>
    <w:p w:rsidRDefault="00B53CCF" w:rsidP="00B53CCF" w:rsidR="00B53CCF" w:rsidRPr="00E420B6">
      <w:pPr>
        <w:pStyle w:val="Odlomakpopisa"/>
        <w:numPr>
          <w:ilvl w:val="0"/>
          <w:numId w:val="22"/>
        </w:numPr>
      </w:pPr>
      <w:r>
        <w:t xml:space="preserve">Nagrada stečajnom upravitelju u bruto iznosu od </w:t>
      </w:r>
      <w:r w:rsidRPr="00E420B6">
        <w:t xml:space="preserve">  </w:t>
      </w:r>
      <w:r>
        <w:tab/>
      </w:r>
      <w:r>
        <w:tab/>
      </w:r>
      <w:r w:rsidRPr="00E420B6">
        <w:t>39.592,06  kn</w:t>
      </w:r>
    </w:p>
    <w:p w:rsidRDefault="00B53CCF" w:rsidP="00B53CCF" w:rsidR="00B53CCF" w:rsidRPr="00E420B6">
      <w:pPr>
        <w:pStyle w:val="Odlomakpopisa"/>
      </w:pPr>
    </w:p>
    <w:p w:rsidRDefault="00B53CCF" w:rsidP="00B53CCF" w:rsidR="00B53CCF" w:rsidRPr="00E420B6">
      <w:pPr>
        <w:pStyle w:val="Odlomakpopisa"/>
        <w:numPr>
          <w:ilvl w:val="0"/>
          <w:numId w:val="22"/>
        </w:numPr>
        <w:spacing w:lineRule="auto" w:line="259" w:after="160"/>
      </w:pPr>
      <w:r w:rsidRPr="00E420B6">
        <w:t xml:space="preserve">Građevinska vještačenja i procjena nekretnina            </w:t>
      </w:r>
      <w:r>
        <w:tab/>
      </w:r>
      <w:r w:rsidRPr="00E420B6">
        <w:t>4.250,00 kn</w:t>
      </w:r>
    </w:p>
    <w:p w:rsidRDefault="00B53CCF" w:rsidP="00B53CCF" w:rsidR="00B53CCF" w:rsidRPr="00E420B6">
      <w:pPr>
        <w:pStyle w:val="Odlomakpopisa"/>
        <w:numPr>
          <w:ilvl w:val="0"/>
          <w:numId w:val="22"/>
        </w:numPr>
        <w:spacing w:lineRule="auto" w:line="259" w:after="160"/>
      </w:pPr>
      <w:r w:rsidRPr="00E420B6">
        <w:t xml:space="preserve">Predujam FINI za provedbu prodaje                             </w:t>
      </w:r>
      <w:r>
        <w:tab/>
      </w:r>
      <w:r w:rsidRPr="00E420B6">
        <w:t xml:space="preserve">  3.600,00 kn</w:t>
      </w:r>
    </w:p>
    <w:p w:rsidRDefault="00B53CCF" w:rsidP="00B53CCF" w:rsidR="00B53CCF" w:rsidRPr="00E420B6">
      <w:pPr>
        <w:pStyle w:val="Odlomakpopisa"/>
        <w:numPr>
          <w:ilvl w:val="0"/>
          <w:numId w:val="22"/>
        </w:numPr>
        <w:spacing w:lineRule="auto" w:line="259" w:after="160"/>
      </w:pPr>
      <w:r w:rsidRPr="00E420B6">
        <w:t xml:space="preserve">Knjigovodstvene usluge                                                   </w:t>
      </w:r>
      <w:r>
        <w:tab/>
      </w:r>
      <w:r w:rsidRPr="00E420B6">
        <w:t xml:space="preserve"> 2.400,00 kn </w:t>
      </w:r>
    </w:p>
    <w:p w:rsidRDefault="00CB2799" w:rsidP="00CB2799" w:rsidR="00CB2799">
      <w:pPr>
        <w:ind w:left="1800"/>
        <w:jc w:val="both"/>
        <w:rPr>
          <w:bCs/>
        </w:rPr>
      </w:pPr>
    </w:p>
    <w:p w:rsidRDefault="00CB2799" w:rsidP="00B53CCF" w:rsidR="00F2263E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Slijedom gore navedenog troškovi koji terete predmetnu nekretninu (a+b) iznose ukupno </w:t>
      </w:r>
      <w:r w:rsidR="00B53CCF" w:rsidRPr="00B53CCF">
        <w:rPr>
          <w:b/>
          <w:bCs/>
          <w:iCs/>
          <w:noProof/>
        </w:rPr>
        <w:t>63.521,75 kn</w:t>
      </w:r>
      <w:r w:rsidR="00B53CCF">
        <w:rPr>
          <w:bCs/>
          <w:iCs/>
          <w:noProof/>
        </w:rPr>
        <w:t>.</w:t>
      </w:r>
    </w:p>
    <w:p w:rsidRDefault="00F2263E" w:rsidP="00B53CCF" w:rsidR="00F2263E">
      <w:pPr>
        <w:jc w:val="both"/>
        <w:rPr>
          <w:bCs/>
          <w:iCs/>
          <w:noProof/>
        </w:rPr>
      </w:pPr>
    </w:p>
    <w:p w:rsidRDefault="00CB2799" w:rsidP="00B53CCF" w:rsidR="00B53CCF" w:rsidRPr="00B53CCF">
      <w:pPr>
        <w:jc w:val="both"/>
        <w:rPr>
          <w:b/>
        </w:rPr>
      </w:pPr>
      <w:r>
        <w:rPr>
          <w:bCs/>
          <w:iCs/>
          <w:noProof/>
        </w:rPr>
        <w:t xml:space="preserve">2. </w:t>
      </w:r>
      <w:r w:rsidR="00B53CCF">
        <w:rPr>
          <w:bCs/>
          <w:iCs/>
          <w:noProof/>
        </w:rPr>
        <w:t>R</w:t>
      </w:r>
      <w:proofErr w:type="spellStart"/>
      <w:r w:rsidR="00B53CCF" w:rsidRPr="00E420B6">
        <w:t>azlučni</w:t>
      </w:r>
      <w:proofErr w:type="spellEnd"/>
      <w:r w:rsidR="00B53CCF" w:rsidRPr="00E420B6">
        <w:t xml:space="preserve"> vjerovnik </w:t>
      </w:r>
      <w:r w:rsidR="00B53CCF" w:rsidRPr="00B53CCF">
        <w:rPr>
          <w:b/>
        </w:rPr>
        <w:t>ERSTE&amp;STEIREMARKISCHE BANK D.D., RIJEKA</w:t>
      </w:r>
      <w:r w:rsidR="00B53CCF" w:rsidRPr="00E420B6">
        <w:t xml:space="preserve"> , Jadranski trg 3A  u  iznosu  </w:t>
      </w:r>
      <w:r w:rsidR="00B53CCF">
        <w:t>od</w:t>
      </w:r>
      <w:r w:rsidR="00B53CCF" w:rsidRPr="00E420B6">
        <w:t xml:space="preserve">   </w:t>
      </w:r>
      <w:r w:rsidR="00B53CCF" w:rsidRPr="00B53CCF">
        <w:rPr>
          <w:b/>
        </w:rPr>
        <w:t>153.153,52 kn</w:t>
      </w:r>
    </w:p>
    <w:p w:rsidRDefault="00B53CCF" w:rsidP="00B53CCF" w:rsidR="00B53CCF" w:rsidRPr="00B53CCF">
      <w:pPr>
        <w:rPr>
          <w:b/>
        </w:rPr>
      </w:pPr>
      <w:r>
        <w:t xml:space="preserve">3. </w:t>
      </w:r>
      <w:proofErr w:type="spellStart"/>
      <w:r>
        <w:t>R</w:t>
      </w:r>
      <w:r w:rsidRPr="00E420B6">
        <w:t>azlučni</w:t>
      </w:r>
      <w:proofErr w:type="spellEnd"/>
      <w:r w:rsidRPr="00E420B6">
        <w:t xml:space="preserve"> vjerovnik </w:t>
      </w:r>
      <w:r w:rsidRPr="00B53CCF">
        <w:rPr>
          <w:b/>
        </w:rPr>
        <w:t>ZAVOD ZA STANOVANJE d.o.o. Osijek</w:t>
      </w:r>
      <w:r w:rsidRPr="00E420B6">
        <w:t xml:space="preserve"> F. KREŽME </w:t>
      </w:r>
      <w:r>
        <w:t>u iznosu od</w:t>
      </w:r>
      <w:r w:rsidRPr="00E420B6">
        <w:t xml:space="preserve">  </w:t>
      </w:r>
      <w:r w:rsidRPr="00B53CCF">
        <w:rPr>
          <w:b/>
        </w:rPr>
        <w:t>47.760,00 kn</w:t>
      </w:r>
    </w:p>
    <w:p w:rsidRDefault="00B53CCF" w:rsidP="00B53CCF" w:rsidR="0002387C" w:rsidRPr="00B53CCF">
      <w:pPr>
        <w:rPr>
          <w:b/>
        </w:rPr>
      </w:pPr>
      <w:r>
        <w:t xml:space="preserve">4. </w:t>
      </w:r>
      <w:r w:rsidRPr="00E420B6">
        <w:t xml:space="preserve">Tražbina prvog višeg isplatnog reda </w:t>
      </w:r>
      <w:r w:rsidRPr="00B53CCF">
        <w:rPr>
          <w:b/>
        </w:rPr>
        <w:t xml:space="preserve">RH MF Porezna uprava Osijek </w:t>
      </w:r>
      <w:r>
        <w:t>u iznosu od</w:t>
      </w:r>
      <w:r w:rsidRPr="00B53CCF">
        <w:rPr>
          <w:b/>
        </w:rPr>
        <w:t xml:space="preserve"> 9.146,64 kn</w:t>
      </w:r>
    </w:p>
    <w:p w:rsidRDefault="004F003C" w:rsidP="00CD4FEA" w:rsidR="004F003C">
      <w:pPr>
        <w:jc w:val="both"/>
      </w:pPr>
    </w:p>
    <w:p w:rsidRDefault="00654005" w:rsidP="00B53CCF" w:rsidR="00B53CCF">
      <w:pPr>
        <w:ind w:firstLine="708"/>
      </w:pPr>
      <w:r>
        <w:t xml:space="preserve">II  </w:t>
      </w:r>
      <w:r w:rsidR="00BD2EB2">
        <w:t>Računovodstvo Trgovačkog suda u Osijeku izvršiti će prijenos navedenih sredstava s kartice predmeta i to</w:t>
      </w:r>
      <w:r w:rsidR="00B53CCF">
        <w:t>:</w:t>
      </w:r>
    </w:p>
    <w:p w:rsidRDefault="00BD2EB2" w:rsidP="00B53CCF" w:rsidR="00B53CCF">
      <w:pPr>
        <w:pStyle w:val="Odlomakpopisa"/>
        <w:numPr>
          <w:ilvl w:val="0"/>
          <w:numId w:val="21"/>
        </w:numPr>
      </w:pPr>
      <w:r>
        <w:t xml:space="preserve"> iznosa od </w:t>
      </w:r>
      <w:r w:rsidR="00B53CCF" w:rsidRPr="00B53CCF">
        <w:rPr>
          <w:b/>
        </w:rPr>
        <w:t xml:space="preserve">63.521,75 kn </w:t>
      </w:r>
      <w:r w:rsidR="00B53CCF">
        <w:t xml:space="preserve">(troškovi utvrđenja i unovčenja) i iznosa od </w:t>
      </w:r>
      <w:r w:rsidR="00B53CCF" w:rsidRPr="00B53CCF">
        <w:rPr>
          <w:b/>
        </w:rPr>
        <w:t>9.146,64 kn</w:t>
      </w:r>
      <w:r w:rsidR="00B53CCF">
        <w:t xml:space="preserve"> (iznos koji pripada stečajnom vjerovniku RH MF Porezna uprava)</w:t>
      </w:r>
      <w:r>
        <w:t xml:space="preserve"> na žiro račun stečajnog dužnika broj </w:t>
      </w:r>
      <w:r w:rsidR="00B53CCF" w:rsidRPr="00B53CCF">
        <w:rPr>
          <w:b/>
        </w:rPr>
        <w:t xml:space="preserve">HR3724850031100295939 </w:t>
      </w:r>
      <w:r w:rsidR="00B53CCF" w:rsidRPr="00E420B6">
        <w:t>kod Croatia</w:t>
      </w:r>
      <w:r w:rsidR="00B53CCF" w:rsidRPr="00B53CCF">
        <w:rPr>
          <w:b/>
        </w:rPr>
        <w:t xml:space="preserve"> </w:t>
      </w:r>
      <w:r w:rsidR="00B53CCF" w:rsidRPr="00E420B6">
        <w:t>banke d.d.</w:t>
      </w:r>
      <w:r>
        <w:t>,</w:t>
      </w:r>
    </w:p>
    <w:p w:rsidRDefault="00B53CCF" w:rsidP="00B53CCF" w:rsidR="00B53CCF">
      <w:pPr>
        <w:pStyle w:val="Odlomakpopisa"/>
        <w:numPr>
          <w:ilvl w:val="0"/>
          <w:numId w:val="21"/>
        </w:numPr>
      </w:pPr>
      <w:r>
        <w:t xml:space="preserve">iznosa od 153.153,52 kn </w:t>
      </w:r>
      <w:proofErr w:type="spellStart"/>
      <w:r>
        <w:t>razlučnom</w:t>
      </w:r>
      <w:proofErr w:type="spellEnd"/>
      <w:r>
        <w:t xml:space="preserve"> vjerovniku </w:t>
      </w:r>
      <w:r w:rsidRPr="00B53CCF">
        <w:rPr>
          <w:b/>
        </w:rPr>
        <w:t>ERSTE&amp;STEIREMARKISCHE BANK D.D., RIJEKA</w:t>
      </w:r>
      <w:r>
        <w:rPr>
          <w:b/>
        </w:rPr>
        <w:t xml:space="preserve"> </w:t>
      </w:r>
      <w:r>
        <w:t>na žiro račun broj HR9524020061031262160 poziv na broj 05 260100005-5103500215,</w:t>
      </w:r>
    </w:p>
    <w:p w:rsidRDefault="00B53CCF" w:rsidP="00F506C1" w:rsidR="00BD2EB2">
      <w:pPr>
        <w:pStyle w:val="Odlomakpopisa"/>
        <w:numPr>
          <w:ilvl w:val="0"/>
          <w:numId w:val="21"/>
        </w:numPr>
      </w:pPr>
      <w:r>
        <w:t xml:space="preserve">iznosa od </w:t>
      </w:r>
      <w:r w:rsidRPr="00F506C1">
        <w:rPr>
          <w:b/>
        </w:rPr>
        <w:t>47.760,00 kn</w:t>
      </w:r>
      <w:r>
        <w:t xml:space="preserve"> </w:t>
      </w:r>
      <w:proofErr w:type="spellStart"/>
      <w:r>
        <w:t>razlučnom</w:t>
      </w:r>
      <w:proofErr w:type="spellEnd"/>
      <w:r>
        <w:t xml:space="preserve"> vjerovniku Zavod za stanovanje d.o.o. Osijek na žiro račun broj </w:t>
      </w:r>
      <w:r w:rsidR="00F506C1">
        <w:t>HR1823600001102303584,</w:t>
      </w:r>
      <w:r w:rsidR="00BD2EB2">
        <w:t xml:space="preserve"> </w:t>
      </w:r>
      <w:r w:rsidR="00BD2EB2" w:rsidRPr="00F506C1">
        <w:rPr>
          <w:b/>
        </w:rPr>
        <w:t>po pravomoćnosti ovog rješenja.</w:t>
      </w:r>
    </w:p>
    <w:p w:rsidRDefault="00BD2EB2" w:rsidP="0002387C" w:rsidR="00BD2EB2">
      <w:pPr>
        <w:jc w:val="both"/>
      </w:pPr>
    </w:p>
    <w:p w:rsidRDefault="00BD2EB2" w:rsidP="00BD2EB2" w:rsidR="0002387C">
      <w:pPr>
        <w:ind w:firstLine="708"/>
        <w:jc w:val="both"/>
        <w:rPr>
          <w:b/>
          <w:color w:val="FF0000"/>
        </w:rPr>
      </w:pPr>
      <w:r>
        <w:t>III</w:t>
      </w:r>
      <w:r>
        <w:tab/>
      </w:r>
      <w:r w:rsidR="00654005">
        <w:t xml:space="preserve"> </w:t>
      </w:r>
      <w:r w:rsidR="0002387C" w:rsidRPr="006E6D47">
        <w:rPr>
          <w:b/>
        </w:rPr>
        <w:t xml:space="preserve">Nalaže se stečajnom upravitelju </w:t>
      </w:r>
      <w:r w:rsidR="00F506C1" w:rsidRPr="006E6D47">
        <w:rPr>
          <w:b/>
        </w:rPr>
        <w:t>Milan Stanić iz Slavonskog Broda</w:t>
      </w:r>
      <w:r w:rsidR="0002387C">
        <w:t xml:space="preserve"> da</w:t>
      </w:r>
      <w:r>
        <w:t xml:space="preserve">, odmah po primitku iznosa </w:t>
      </w:r>
      <w:r w:rsidR="00F506C1">
        <w:t>od 9.146,64 kn  iz točke II</w:t>
      </w:r>
      <w:r>
        <w:t xml:space="preserve"> ovoga Rješenja </w:t>
      </w:r>
      <w:r w:rsidR="0002387C">
        <w:t>izvrši</w:t>
      </w:r>
      <w:r w:rsidR="005A270B">
        <w:t xml:space="preserve"> prijenos</w:t>
      </w:r>
      <w:r w:rsidR="00F506C1">
        <w:t xml:space="preserve"> navedenog iznosa na žiro račun stečajnog vjerovnika</w:t>
      </w:r>
      <w:r w:rsidR="0002387C">
        <w:t xml:space="preserve"> </w:t>
      </w:r>
      <w:r w:rsidR="0002387C" w:rsidRPr="0002387C">
        <w:rPr>
          <w:b/>
          <w:noProof/>
        </w:rPr>
        <w:t xml:space="preserve">RH – Ministarstvo financija </w:t>
      </w:r>
      <w:r>
        <w:rPr>
          <w:b/>
          <w:noProof/>
        </w:rPr>
        <w:t xml:space="preserve">Porezna uprava </w:t>
      </w:r>
      <w:r w:rsidR="00F506C1">
        <w:rPr>
          <w:b/>
          <w:noProof/>
        </w:rPr>
        <w:t>Osijek</w:t>
      </w:r>
      <w:r>
        <w:rPr>
          <w:b/>
          <w:noProof/>
        </w:rPr>
        <w:t>.</w:t>
      </w:r>
    </w:p>
    <w:p w:rsidRDefault="00496B02" w:rsidP="00BD2EB2" w:rsidR="00496B02">
      <w:pPr>
        <w:pStyle w:val="Bezproreda"/>
        <w:jc w:val="both"/>
      </w:pP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6E5710" w:rsidP="00B0108C" w:rsidR="006E5710">
      <w:pPr>
        <w:jc w:val="both"/>
      </w:pPr>
    </w:p>
    <w:p w:rsidRDefault="00B0108C" w:rsidP="00B0108C" w:rsidR="00B0108C">
      <w:pPr>
        <w:jc w:val="both"/>
      </w:pPr>
    </w:p>
    <w:p w:rsidRDefault="006E5710" w:rsidP="00387086" w:rsidR="003A697B">
      <w:pPr>
        <w:ind w:firstLine="708"/>
        <w:jc w:val="both"/>
      </w:pPr>
      <w:r>
        <w:t xml:space="preserve">Nakon održanog ročišta </w:t>
      </w:r>
      <w:r w:rsidR="00B0108C">
        <w:t xml:space="preserve">dana </w:t>
      </w:r>
      <w:r w:rsidR="006E6D47">
        <w:t>31. siječnja 2019.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6E6D47">
        <w:t>Erste&amp;</w:t>
      </w:r>
      <w:proofErr w:type="spellStart"/>
      <w:r w:rsidR="006E6D47">
        <w:t>Steieremarkische</w:t>
      </w:r>
      <w:proofErr w:type="spellEnd"/>
      <w:r w:rsidR="006E6D47">
        <w:t xml:space="preserve"> Bank d.d. i Zavoda za stanovanje d.o.o. te stečajnog vjerovnika RH MF Porezna uprava Osijek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6E6D47">
        <w:t>savjetnice</w:t>
      </w:r>
      <w:r w:rsidR="005A270B">
        <w:t xml:space="preserve"> ŽDO</w:t>
      </w:r>
      <w:r w:rsidR="00F2263E">
        <w:t xml:space="preserve"> Osijek</w:t>
      </w:r>
      <w:r w:rsidR="006E6D47">
        <w:t xml:space="preserve"> te punomoćnika – odvjetnika </w:t>
      </w:r>
      <w:proofErr w:type="spellStart"/>
      <w:r w:rsidR="006E6D47">
        <w:t>razlučnog</w:t>
      </w:r>
      <w:proofErr w:type="spellEnd"/>
      <w:r w:rsidR="006E6D47">
        <w:t xml:space="preserve"> vjerovnika Erste&amp;</w:t>
      </w:r>
      <w:proofErr w:type="spellStart"/>
      <w:r w:rsidR="006E6D47">
        <w:t>Steieremarkische</w:t>
      </w:r>
      <w:proofErr w:type="spellEnd"/>
      <w:r w:rsidR="006E6D47">
        <w:t xml:space="preserve"> Bank d.d.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</w:t>
      </w:r>
    </w:p>
    <w:p w:rsidRDefault="003A697B" w:rsidP="003A697B" w:rsidR="003A697B">
      <w:pPr>
        <w:jc w:val="right"/>
      </w:pPr>
      <w:r>
        <w:lastRenderedPageBreak/>
        <w:t>Poslovni broj: 6 St-273/16-72</w:t>
      </w:r>
    </w:p>
    <w:p w:rsidRDefault="003A697B" w:rsidP="003A697B" w:rsidR="003A697B">
      <w:pPr>
        <w:jc w:val="both"/>
      </w:pPr>
    </w:p>
    <w:p w:rsidRDefault="003A697B" w:rsidP="003A697B" w:rsidR="003A697B">
      <w:pPr>
        <w:jc w:val="both"/>
      </w:pPr>
    </w:p>
    <w:p w:rsidRDefault="003A697B" w:rsidP="003A697B" w:rsidR="003A697B">
      <w:pPr>
        <w:jc w:val="both"/>
      </w:pPr>
    </w:p>
    <w:p w:rsidRDefault="005A270B" w:rsidP="003A697B" w:rsidR="005A270B">
      <w:pPr>
        <w:jc w:val="both"/>
      </w:pPr>
      <w:r>
        <w:t xml:space="preserve">temeljem čl. 105 i 118 Ovršnog zakona ("Narodne novine" broj 112/12 i 25/13  u daljnjem tekstu OZ) u vezi s čl. </w:t>
      </w:r>
      <w:r w:rsidR="00F2263E">
        <w:t>247</w:t>
      </w:r>
      <w:r>
        <w:t xml:space="preserve"> Stečajnog zakona ("Narodne novine" broj </w:t>
      </w:r>
      <w:r w:rsidR="00F2263E">
        <w:t xml:space="preserve">71/15 i 104/17 </w:t>
      </w:r>
      <w:r>
        <w:t xml:space="preserve">) doneseno je </w:t>
      </w:r>
      <w:r w:rsidR="00F2263E">
        <w:t>R</w:t>
      </w:r>
      <w:r>
        <w:t>ješenje kao u izreci.</w:t>
      </w:r>
    </w:p>
    <w:p w:rsidRDefault="00496B02" w:rsidP="00387086" w:rsidR="00496B02">
      <w:pPr>
        <w:ind w:firstLine="708"/>
        <w:jc w:val="both"/>
      </w:pPr>
    </w:p>
    <w:p w:rsidRDefault="00496B02" w:rsidP="00387086" w:rsidR="00496B02">
      <w:pPr>
        <w:ind w:firstLine="708"/>
        <w:jc w:val="both"/>
      </w:pPr>
    </w:p>
    <w:p w:rsidRDefault="00BA4469" w:rsidP="00B57961" w:rsidR="00BA4469"/>
    <w:p w:rsidRDefault="00496B02" w:rsidP="006E6D47" w:rsidR="00B57961">
      <w:pPr>
        <w:tabs>
          <w:tab w:pos="4536" w:val="center"/>
          <w:tab w:pos="6405" w:val="left"/>
        </w:tabs>
      </w:pPr>
      <w:r>
        <w:tab/>
      </w:r>
      <w:r w:rsidR="00752878">
        <w:t xml:space="preserve">U Osijeku </w:t>
      </w:r>
      <w:r w:rsidR="006E6D47">
        <w:t>31. siječnja 2019. g.</w:t>
      </w:r>
    </w:p>
    <w:p w:rsidRDefault="003A697B" w:rsidP="006E6D47" w:rsidR="003A697B">
      <w:pPr>
        <w:tabs>
          <w:tab w:pos="4536" w:val="center"/>
          <w:tab w:pos="6405" w:val="left"/>
        </w:tabs>
      </w:pP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6E6D47" w:rsidP="00B57961" w:rsidR="006E6D47"/>
    <w:p w:rsidRDefault="006E6D47" w:rsidP="00B57961" w:rsidR="006E6D47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96B02">
        <w:rPr>
          <w:sz w:val="22"/>
          <w:szCs w:val="22"/>
        </w:rPr>
        <w:t>e-</w:t>
      </w:r>
      <w:proofErr w:type="spellStart"/>
      <w:r w:rsidR="005B1841" w:rsidRPr="00496B02">
        <w:rPr>
          <w:sz w:val="22"/>
          <w:szCs w:val="22"/>
        </w:rPr>
        <w:t>ogl</w:t>
      </w:r>
      <w:proofErr w:type="spellEnd"/>
      <w:r w:rsidR="005B1841" w:rsidRPr="00496B02">
        <w:rPr>
          <w:sz w:val="22"/>
          <w:szCs w:val="22"/>
        </w:rPr>
        <w:t>. pl.</w:t>
      </w:r>
    </w:p>
    <w:p w:rsidRDefault="00F2263E" w:rsidP="00F43DEF" w:rsidR="00F2263E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 w:rsidR="006E6D47">
        <w:rPr>
          <w:sz w:val="22"/>
          <w:szCs w:val="22"/>
        </w:rPr>
        <w:t>Milan Stanić</w:t>
      </w:r>
    </w:p>
    <w:p w:rsidRDefault="00F2263E" w:rsidP="00F43DEF" w:rsidR="00F2263E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ŽDO Osijek</w:t>
      </w:r>
    </w:p>
    <w:p w:rsidRDefault="006E6D47" w:rsidP="00F43DEF" w:rsidR="006E6D47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za Erste banku d.d. – pun. Tihomir Zec iz OD u Osijeku</w:t>
      </w:r>
    </w:p>
    <w:p w:rsidRDefault="006E6D47" w:rsidP="00F43DEF" w:rsidR="006E6D47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Zavod za stanovanje d.o.o. Osijek, F. Krežme </w:t>
      </w:r>
      <w:r w:rsidR="003A697B">
        <w:rPr>
          <w:sz w:val="22"/>
          <w:szCs w:val="22"/>
        </w:rPr>
        <w:t>18</w:t>
      </w:r>
    </w:p>
    <w:p w:rsidRDefault="00703F6B" w:rsidP="00F43DEF" w:rsidR="00703F6B" w:rsidRPr="00496B02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K-</w:t>
      </w:r>
      <w:r w:rsidR="006E6D47">
        <w:rPr>
          <w:sz w:val="22"/>
          <w:szCs w:val="22"/>
        </w:rPr>
        <w:t>3.3.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A697B" w:rsidR="003A697B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269" w:rsidP="00752878" w:rsidR="00345269">
      <w:r>
        <w:separator/>
      </w:r>
    </w:p>
  </w:endnote>
  <w:endnote w:id="0" w:type="continuationSeparator">
    <w:p w:rsidRDefault="00345269" w:rsidP="00752878" w:rsidR="0034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269" w:rsidP="00752878" w:rsidR="00345269">
      <w:r>
        <w:separator/>
      </w:r>
    </w:p>
  </w:footnote>
  <w:footnote w:id="0" w:type="continuationSeparator">
    <w:p w:rsidRDefault="00345269" w:rsidP="00752878" w:rsidR="00345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EB1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214E8F"/>
    <w:multiLevelType w:val="hybridMultilevel"/>
    <w:tmpl w:val="A0240B58"/>
    <w:lvl w:tplc="A8E62E8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1C5AD4"/>
    <w:multiLevelType w:val="hybridMultilevel"/>
    <w:tmpl w:val="DEAC0130"/>
    <w:lvl w:tplc="9C2A5D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26623A5B"/>
    <w:multiLevelType w:val="hybridMultilevel"/>
    <w:tmpl w:val="DDCECE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D408C3"/>
    <w:multiLevelType w:val="hybridMultilevel"/>
    <w:tmpl w:val="1D7ECACE"/>
    <w:lvl w:tplc="11EA8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6FE10F5"/>
    <w:multiLevelType w:val="hybridMultilevel"/>
    <w:tmpl w:val="FE76B2F8"/>
    <w:lvl w:tplc="525CF888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B981D7C"/>
    <w:multiLevelType w:val="hybridMultilevel"/>
    <w:tmpl w:val="C6A8A1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CB678C6"/>
    <w:multiLevelType w:val="hybridMultilevel"/>
    <w:tmpl w:val="4BEE4692"/>
    <w:lvl w:tplc="5A72476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D2F1282"/>
    <w:multiLevelType w:val="hybridMultilevel"/>
    <w:tmpl w:val="952C5F4A"/>
    <w:lvl w:tplc="3828B6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FDB1F51"/>
    <w:multiLevelType w:val="hybridMultilevel"/>
    <w:tmpl w:val="C5FAB23A"/>
    <w:lvl w:tplc="E900426E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0"/>
  </w:num>
  <w:num w:numId="9">
    <w:abstractNumId w:val="4"/>
  </w:num>
  <w:num w:numId="10">
    <w:abstractNumId w:val="20"/>
  </w:num>
  <w:num w:numId="11">
    <w:abstractNumId w:val="21"/>
  </w:num>
  <w:num w:numId="12">
    <w:abstractNumId w:val="6"/>
  </w:num>
  <w:num w:numId="13">
    <w:abstractNumId w:val="11"/>
  </w:num>
  <w:num w:numId="14">
    <w:abstractNumId w:val="17"/>
  </w:num>
  <w:num w:numId="15">
    <w:abstractNumId w:val="1"/>
  </w:num>
  <w:num w:numId="16">
    <w:abstractNumId w:val="1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5"/>
  </w:num>
  <w:num w:numId="20">
    <w:abstractNumId w:val="9"/>
  </w:num>
  <w:num w:numId="21">
    <w:abstractNumId w:val="14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2387C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879DB"/>
    <w:rsid w:val="0029617D"/>
    <w:rsid w:val="00296441"/>
    <w:rsid w:val="002E476F"/>
    <w:rsid w:val="002F474D"/>
    <w:rsid w:val="002F666E"/>
    <w:rsid w:val="00312E10"/>
    <w:rsid w:val="00342CA8"/>
    <w:rsid w:val="00345269"/>
    <w:rsid w:val="00354434"/>
    <w:rsid w:val="00354FE8"/>
    <w:rsid w:val="00384B1D"/>
    <w:rsid w:val="00387086"/>
    <w:rsid w:val="003A398E"/>
    <w:rsid w:val="003A697B"/>
    <w:rsid w:val="003C094D"/>
    <w:rsid w:val="003C4055"/>
    <w:rsid w:val="004178DC"/>
    <w:rsid w:val="00433CB7"/>
    <w:rsid w:val="004571B5"/>
    <w:rsid w:val="004932E0"/>
    <w:rsid w:val="00496B02"/>
    <w:rsid w:val="004D33F6"/>
    <w:rsid w:val="004F003C"/>
    <w:rsid w:val="00513CBF"/>
    <w:rsid w:val="00533068"/>
    <w:rsid w:val="00555597"/>
    <w:rsid w:val="0055774B"/>
    <w:rsid w:val="00573E91"/>
    <w:rsid w:val="005A270B"/>
    <w:rsid w:val="005B1841"/>
    <w:rsid w:val="005D4368"/>
    <w:rsid w:val="00644869"/>
    <w:rsid w:val="00650C92"/>
    <w:rsid w:val="00654005"/>
    <w:rsid w:val="006E5710"/>
    <w:rsid w:val="006E6D47"/>
    <w:rsid w:val="00703F6B"/>
    <w:rsid w:val="00705D5E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48BA"/>
    <w:rsid w:val="00956E13"/>
    <w:rsid w:val="009962B6"/>
    <w:rsid w:val="00A263BB"/>
    <w:rsid w:val="00A30E36"/>
    <w:rsid w:val="00A40595"/>
    <w:rsid w:val="00A55238"/>
    <w:rsid w:val="00A57BF1"/>
    <w:rsid w:val="00A74EDC"/>
    <w:rsid w:val="00A766E0"/>
    <w:rsid w:val="00AF50EB"/>
    <w:rsid w:val="00B0108C"/>
    <w:rsid w:val="00B24FA7"/>
    <w:rsid w:val="00B53CCF"/>
    <w:rsid w:val="00B57961"/>
    <w:rsid w:val="00B63FEC"/>
    <w:rsid w:val="00B70336"/>
    <w:rsid w:val="00BA4469"/>
    <w:rsid w:val="00BC089F"/>
    <w:rsid w:val="00BC4D67"/>
    <w:rsid w:val="00BD2EB2"/>
    <w:rsid w:val="00C06C57"/>
    <w:rsid w:val="00C56EB1"/>
    <w:rsid w:val="00C82FAD"/>
    <w:rsid w:val="00C910E8"/>
    <w:rsid w:val="00CA38CE"/>
    <w:rsid w:val="00CB2799"/>
    <w:rsid w:val="00CD2B03"/>
    <w:rsid w:val="00CD4FEA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DE6F4B"/>
    <w:rsid w:val="00E2127A"/>
    <w:rsid w:val="00EA7C26"/>
    <w:rsid w:val="00ED0369"/>
    <w:rsid w:val="00EE4459"/>
    <w:rsid w:val="00F02F2A"/>
    <w:rsid w:val="00F1297B"/>
    <w:rsid w:val="00F168F0"/>
    <w:rsid w:val="00F2263E"/>
    <w:rsid w:val="00F234F0"/>
    <w:rsid w:val="00F30DDE"/>
    <w:rsid w:val="00F425DF"/>
    <w:rsid w:val="00F43DEF"/>
    <w:rsid w:val="00F506C1"/>
    <w:rsid w:val="00F532F9"/>
    <w:rsid w:val="00F70F01"/>
    <w:rsid w:val="00FA78A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6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6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2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6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06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7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8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St-273/2016-65</izvorni_sadrzaj>
    <derivirana_varijabla naziv="DomainObject.PredzadnjaOdlukaIzPredmeta.Oznaka_1">St-273/2016-65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BC51C-30F7-4A66-911F-026BD0368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671</properties:Words>
  <properties:Characters>3461</properties:Characters>
  <properties:Lines>150</properties:Lines>
  <properties:Paragraphs>46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2019-01-31T10:00:00Z</dcterms:created>
  <dc:creator>wsadmin</dc:creator>
  <cp:lastModifiedBy>Danijela Sekulić</cp:lastModifiedBy>
  <cp:lastPrinted>2019-01-31T10:54:00Z</cp:lastPrinted>
  <dcterms:modified xmlns:xsi="http://www.w3.org/2001/XMLSchema-instance" xsi:type="dcterms:W3CDTF">2019-01-31T11:02:00Z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(KENTA COMMERCE.docx)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