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0acbe" w14:paraId="e10acbe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ED5CA4">
        <w:t>24</w:t>
      </w:r>
      <w:r w:rsidR="0002486B">
        <w:t>91</w:t>
      </w:r>
      <w:r w:rsidR="00250BDA">
        <w:t>/2016</w:t>
      </w:r>
    </w:p>
    <w:p w:rsidRDefault="00630ED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D65CCF" w:rsidP="005B2360" w:rsidR="005B2360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val="pt-BR"/>
        </w:rPr>
      </w:pPr>
      <w:r w:rsidRPr="00287FD3">
        <w:t xml:space="preserve">Trgovački sud u Zagrebu, po sucu Maji Jurovicki, u stečajnom postupku u povodu prijedloga </w:t>
      </w:r>
      <w:r w:rsidR="00495712" w:rsidRPr="00E974B3">
        <w:rPr>
          <w:lang w:val="pt-BR"/>
        </w:rPr>
        <w:t xml:space="preserve">predlagatelja FINANCIJSKE AGENCIJE, Zagreb, Ulica grada Vukovara 70, OIB: </w:t>
      </w:r>
      <w:r w:rsidR="00495712" w:rsidRPr="00E974B3">
        <w:t>85821130368</w:t>
      </w:r>
      <w:r w:rsidR="00495712" w:rsidRPr="00E974B3">
        <w:rPr>
          <w:lang w:val="pt-BR"/>
        </w:rPr>
        <w:t xml:space="preserve">, za otvaranje </w:t>
      </w:r>
      <w:r w:rsidR="00495712">
        <w:rPr>
          <w:lang w:val="pt-BR"/>
        </w:rPr>
        <w:t xml:space="preserve">stečajnog postupka nad dužnikom </w:t>
      </w:r>
      <w:r w:rsidR="0002486B" w:rsidRPr="00EC18C1">
        <w:rPr>
          <w:lang w:val="pt-BR"/>
        </w:rPr>
        <w:t>KOLEKTIV INTERIJERI d.o.o.</w:t>
      </w:r>
      <w:r w:rsidR="0002486B">
        <w:rPr>
          <w:lang w:val="pt-BR"/>
        </w:rPr>
        <w:t xml:space="preserve">  OIB: </w:t>
      </w:r>
      <w:r w:rsidR="0002486B" w:rsidRPr="00EC18C1">
        <w:rPr>
          <w:lang w:val="pt-BR"/>
        </w:rPr>
        <w:t>32216309767</w:t>
      </w:r>
      <w:r w:rsidR="0002486B">
        <w:rPr>
          <w:lang w:val="pt-BR"/>
        </w:rPr>
        <w:t>, Zagreb, Milovana Gavazzija 23</w:t>
      </w:r>
      <w:r w:rsidR="005B2360">
        <w:rPr>
          <w:lang w:val="pt-BR"/>
        </w:rPr>
        <w:t xml:space="preserve">, dana </w:t>
      </w:r>
      <w:r w:rsidR="00ED5CA4">
        <w:rPr>
          <w:lang w:val="pt-BR"/>
        </w:rPr>
        <w:t>2</w:t>
      </w:r>
      <w:r w:rsidR="00466A33">
        <w:rPr>
          <w:lang w:val="pt-BR"/>
        </w:rPr>
        <w:t>2</w:t>
      </w:r>
      <w:r w:rsidR="00495712">
        <w:rPr>
          <w:lang w:val="pt-BR"/>
        </w:rPr>
        <w:t>. prosinca</w:t>
      </w:r>
      <w:r w:rsidR="005B2360">
        <w:rPr>
          <w:lang w:val="pt-BR"/>
        </w:rPr>
        <w:t xml:space="preserve"> 2017. </w:t>
      </w:r>
    </w:p>
    <w:p w:rsidRDefault="00FC5A2F" w:rsidP="00DA1211" w:rsidR="00FC5A2F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02486B" w:rsidRPr="00EC18C1">
        <w:rPr>
          <w:lang w:val="pt-BR"/>
        </w:rPr>
        <w:t>KOLEKTIV INTERIJERI d.o.o.</w:t>
      </w:r>
      <w:r w:rsidR="0002486B">
        <w:rPr>
          <w:lang w:val="pt-BR"/>
        </w:rPr>
        <w:t xml:space="preserve">  OIB: </w:t>
      </w:r>
      <w:r w:rsidR="0002486B" w:rsidRPr="00EC18C1">
        <w:rPr>
          <w:lang w:val="pt-BR"/>
        </w:rPr>
        <w:t>32216309767</w:t>
      </w:r>
      <w:r w:rsidR="0002486B">
        <w:rPr>
          <w:lang w:val="pt-BR"/>
        </w:rPr>
        <w:t>, Zagreb, Milovana Gavazzija 23</w:t>
      </w:r>
      <w:r w:rsidR="00E756B6">
        <w:t xml:space="preserve">, 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D5CA4">
        <w:t>24</w:t>
      </w:r>
      <w:r w:rsidR="0002486B">
        <w:t>91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495712">
      <w:pPr>
        <w:pStyle w:val="Tijeloteksta"/>
        <w:ind w:firstLine="708"/>
      </w:pPr>
      <w:r w:rsidRPr="00BC2D3A">
        <w:t xml:space="preserve">Financijska agencija, Regionalni centar Zagreb, podnijela je ovom sudu prijedlog za otvaranje stečajnog postupka nad dužnikom </w:t>
      </w:r>
      <w:r w:rsidR="0002486B" w:rsidRPr="00EC18C1">
        <w:rPr>
          <w:lang w:val="pt-BR"/>
        </w:rPr>
        <w:t>KOLEKTIV INTERIJERI d.o.o.</w:t>
      </w:r>
      <w:r w:rsidR="0002486B">
        <w:rPr>
          <w:lang w:val="pt-BR"/>
        </w:rPr>
        <w:t xml:space="preserve">  OIB: </w:t>
      </w:r>
      <w:r w:rsidR="0002486B" w:rsidRPr="00EC18C1">
        <w:rPr>
          <w:lang w:val="pt-BR"/>
        </w:rPr>
        <w:t>32216309767</w:t>
      </w:r>
      <w:r w:rsidR="0002486B">
        <w:rPr>
          <w:lang w:val="pt-BR"/>
        </w:rPr>
        <w:t>, Zagreb, Milovana Gavazzija 23</w:t>
      </w:r>
      <w:r w:rsidR="00495712"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02486B">
        <w:t>195</w:t>
      </w:r>
      <w:r w:rsidR="00CB6773">
        <w:t xml:space="preserve"> </w:t>
      </w:r>
      <w:r w:rsidRPr="00BC2D3A">
        <w:t xml:space="preserve">dana, u ukupnom iznosu od </w:t>
      </w:r>
      <w:r w:rsidR="0002486B">
        <w:rPr>
          <w:lang w:val="pl-PL"/>
        </w:rPr>
        <w:t>44.060,95</w:t>
      </w:r>
      <w:r w:rsidR="00ED5CA4">
        <w:rPr>
          <w:lang w:val="pl-PL"/>
        </w:rPr>
        <w:t xml:space="preserve"> 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0D2C9A">
        <w:t>1</w:t>
      </w:r>
      <w:r w:rsidR="007743E7">
        <w:t xml:space="preserve"> </w:t>
      </w:r>
      <w:r w:rsidRPr="00BC2D3A">
        <w:t>zaposlen</w:t>
      </w:r>
      <w:r w:rsidR="000D2C9A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BD6C35" w:rsidR="00AF29DB" w:rsidRPr="00BD6C35">
      <w:pPr>
        <w:ind w:firstLine="720"/>
        <w:jc w:val="both"/>
      </w:pPr>
      <w:r>
        <w:t xml:space="preserve">Sud je rješenjem od </w:t>
      </w:r>
      <w:r w:rsidR="0002486B">
        <w:t>16. studenog</w:t>
      </w:r>
      <w:r w:rsidR="000542D3">
        <w:t xml:space="preserve"> </w:t>
      </w:r>
      <w:r w:rsidR="0002486B">
        <w:t xml:space="preserve"> </w:t>
      </w:r>
      <w:r w:rsidR="005B3256">
        <w:t>2017</w:t>
      </w:r>
      <w:r w:rsidR="00901CFD">
        <w:t>. pokrenuo pre</w:t>
      </w:r>
      <w:r w:rsidR="000542D3">
        <w:t xml:space="preserve">thodni postupak nad dužnikom, </w:t>
      </w:r>
      <w:r w:rsidR="00C90682">
        <w:br/>
      </w:r>
      <w:r w:rsidR="000542D3">
        <w:t xml:space="preserve">a </w:t>
      </w:r>
      <w:r w:rsidR="00ED5CA4">
        <w:t>20</w:t>
      </w:r>
      <w:r w:rsidR="000D2C9A">
        <w:t>. prosinca</w:t>
      </w:r>
      <w:r w:rsidR="0098593B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0542D3">
        <w:t xml:space="preserve">Zakonski zastupnik dužnika </w:t>
      </w:r>
      <w:r w:rsidR="0002486B">
        <w:t>ni</w:t>
      </w:r>
      <w:r w:rsidR="000542D3">
        <w:t xml:space="preserve">je </w:t>
      </w:r>
      <w:r w:rsidR="00466A33">
        <w:t>pristupio</w:t>
      </w:r>
      <w:r w:rsidR="000542D3" w:rsidRPr="004E4C07">
        <w:t xml:space="preserve"> ročišt</w:t>
      </w:r>
      <w:r w:rsidR="00466A33">
        <w:t>u</w:t>
      </w:r>
      <w:r w:rsidR="000542D3">
        <w:t xml:space="preserve">. </w:t>
      </w:r>
    </w:p>
    <w:p w:rsidRDefault="003D0115" w:rsidP="0078176C" w:rsidR="009B1748" w:rsidRPr="0089526A">
      <w:pPr>
        <w:ind w:firstLine="720"/>
        <w:jc w:val="both"/>
      </w:pPr>
      <w:r>
        <w:lastRenderedPageBreak/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60247A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D2C9A">
        <w:t>,</w:t>
      </w:r>
      <w:r w:rsidR="009B3D51" w:rsidRPr="00B9015B">
        <w:t xml:space="preserve"> </w:t>
      </w:r>
      <w:r w:rsidR="00ED5CA4">
        <w:t>2</w:t>
      </w:r>
      <w:r w:rsidR="00466A33">
        <w:t>2</w:t>
      </w:r>
      <w:r w:rsidR="000D2C9A">
        <w:t>. prosinca</w:t>
      </w:r>
      <w:r w:rsidR="0060247A">
        <w:t xml:space="preserve"> 2017.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BD6C35">
        <w:t>,v.r.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466A33" w:rsidP="002D60CE" w:rsidR="00466A33">
      <w:pPr>
        <w:jc w:val="both"/>
      </w:pPr>
    </w:p>
    <w:p w:rsidRDefault="000542D3" w:rsidP="00D21FE4" w:rsidR="000542D3"/>
    <w:p w:rsidRDefault="00D21FE4" w:rsidP="008C5BAA" w:rsidR="00D21FE4">
      <w:pPr>
        <w:jc w:val="right"/>
      </w:pPr>
      <w:r>
        <w:t>Za točnost otpravka-ovlašteni službenik:</w:t>
      </w:r>
    </w:p>
    <w:p w:rsidRDefault="00D21FE4" w:rsidP="008C5BAA" w:rsidR="00D21FE4">
      <w:pPr>
        <w:jc w:val="right"/>
      </w:pPr>
      <w:r>
        <w:t>Gordana Cvitković</w:t>
      </w:r>
    </w:p>
    <w:p w:rsidRDefault="00065B42" w:rsidP="00D21FE4" w:rsidR="00065B42" w:rsidRPr="00B9015B"/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87" w:rsidP="00CC1DE7" w:rsidR="00641387">
      <w:r>
        <w:separator/>
      </w:r>
    </w:p>
  </w:endnote>
  <w:endnote w:id="0" w:type="continuationSeparator">
    <w:p w:rsidRDefault="00641387" w:rsidP="00CC1DE7" w:rsidR="00641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87" w:rsidP="00CC1DE7" w:rsidR="00641387">
      <w:r>
        <w:separator/>
      </w:r>
    </w:p>
  </w:footnote>
  <w:footnote w:id="0" w:type="continuationSeparator">
    <w:p w:rsidRDefault="00641387" w:rsidP="00CC1DE7" w:rsidR="006413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144784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11029D">
          <w:rPr>
            <w:sz w:val="24"/>
          </w:rPr>
          <w:t>24</w:t>
        </w:r>
        <w:r w:rsidR="0002486B">
          <w:rPr>
            <w:sz w:val="24"/>
          </w:rPr>
          <w:t>91</w:t>
        </w:r>
        <w:r w:rsidR="00AD30ED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5367"/>
    <w:multiLevelType w:val="hybridMultilevel"/>
    <w:tmpl w:val="A32A0B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3956115"/>
    <w:multiLevelType w:val="hybridMultilevel"/>
    <w:tmpl w:val="16F041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2486B"/>
    <w:rsid w:val="00031470"/>
    <w:rsid w:val="00044044"/>
    <w:rsid w:val="0005307D"/>
    <w:rsid w:val="00054035"/>
    <w:rsid w:val="000542D3"/>
    <w:rsid w:val="00060498"/>
    <w:rsid w:val="00065B42"/>
    <w:rsid w:val="00072F53"/>
    <w:rsid w:val="0008005B"/>
    <w:rsid w:val="0008099D"/>
    <w:rsid w:val="000A206E"/>
    <w:rsid w:val="000B22E7"/>
    <w:rsid w:val="000B5C4E"/>
    <w:rsid w:val="000B7D73"/>
    <w:rsid w:val="000C1F96"/>
    <w:rsid w:val="000C3FC6"/>
    <w:rsid w:val="000C7242"/>
    <w:rsid w:val="000D2C9A"/>
    <w:rsid w:val="000E335E"/>
    <w:rsid w:val="000E4B5C"/>
    <w:rsid w:val="000F6452"/>
    <w:rsid w:val="000F7C99"/>
    <w:rsid w:val="001013EE"/>
    <w:rsid w:val="0011029D"/>
    <w:rsid w:val="001120C4"/>
    <w:rsid w:val="00116313"/>
    <w:rsid w:val="00131620"/>
    <w:rsid w:val="00132F44"/>
    <w:rsid w:val="00134F3A"/>
    <w:rsid w:val="00144784"/>
    <w:rsid w:val="00151969"/>
    <w:rsid w:val="00173153"/>
    <w:rsid w:val="00177BBF"/>
    <w:rsid w:val="00180FED"/>
    <w:rsid w:val="001861A1"/>
    <w:rsid w:val="00195EC5"/>
    <w:rsid w:val="0019700C"/>
    <w:rsid w:val="001A5EC1"/>
    <w:rsid w:val="001A762F"/>
    <w:rsid w:val="001B18D0"/>
    <w:rsid w:val="001B7713"/>
    <w:rsid w:val="001D0C41"/>
    <w:rsid w:val="001D0FC3"/>
    <w:rsid w:val="001E1A9A"/>
    <w:rsid w:val="001E6597"/>
    <w:rsid w:val="001F45C3"/>
    <w:rsid w:val="001F5B59"/>
    <w:rsid w:val="0021298E"/>
    <w:rsid w:val="002132DA"/>
    <w:rsid w:val="00225E5C"/>
    <w:rsid w:val="00250BDA"/>
    <w:rsid w:val="00255783"/>
    <w:rsid w:val="00257CDB"/>
    <w:rsid w:val="00257DCC"/>
    <w:rsid w:val="00260C00"/>
    <w:rsid w:val="002817DE"/>
    <w:rsid w:val="002840C1"/>
    <w:rsid w:val="00291F99"/>
    <w:rsid w:val="002923AF"/>
    <w:rsid w:val="002C3072"/>
    <w:rsid w:val="002D5087"/>
    <w:rsid w:val="002D60CE"/>
    <w:rsid w:val="002E4CA0"/>
    <w:rsid w:val="00302302"/>
    <w:rsid w:val="003119BF"/>
    <w:rsid w:val="00331F14"/>
    <w:rsid w:val="00341F35"/>
    <w:rsid w:val="003459CC"/>
    <w:rsid w:val="00352A82"/>
    <w:rsid w:val="003541A8"/>
    <w:rsid w:val="003835F0"/>
    <w:rsid w:val="00384745"/>
    <w:rsid w:val="00387739"/>
    <w:rsid w:val="003943BD"/>
    <w:rsid w:val="00396794"/>
    <w:rsid w:val="003B5743"/>
    <w:rsid w:val="003D0115"/>
    <w:rsid w:val="003D1745"/>
    <w:rsid w:val="003D1F88"/>
    <w:rsid w:val="003E7010"/>
    <w:rsid w:val="003F3702"/>
    <w:rsid w:val="003F6309"/>
    <w:rsid w:val="00404B33"/>
    <w:rsid w:val="00412D47"/>
    <w:rsid w:val="0044519B"/>
    <w:rsid w:val="00450643"/>
    <w:rsid w:val="0046344D"/>
    <w:rsid w:val="0046518B"/>
    <w:rsid w:val="00466A33"/>
    <w:rsid w:val="004704F7"/>
    <w:rsid w:val="00472216"/>
    <w:rsid w:val="00483BAA"/>
    <w:rsid w:val="00495712"/>
    <w:rsid w:val="004965B2"/>
    <w:rsid w:val="00497B04"/>
    <w:rsid w:val="004C428C"/>
    <w:rsid w:val="004C6E2A"/>
    <w:rsid w:val="004D1BFE"/>
    <w:rsid w:val="004E07BD"/>
    <w:rsid w:val="004E79DA"/>
    <w:rsid w:val="004F7A8D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4094F"/>
    <w:rsid w:val="005543BD"/>
    <w:rsid w:val="00555D4E"/>
    <w:rsid w:val="005770A3"/>
    <w:rsid w:val="00577445"/>
    <w:rsid w:val="0059075B"/>
    <w:rsid w:val="00591F57"/>
    <w:rsid w:val="005B2360"/>
    <w:rsid w:val="005B3256"/>
    <w:rsid w:val="005C2AC2"/>
    <w:rsid w:val="005C6039"/>
    <w:rsid w:val="006001CE"/>
    <w:rsid w:val="0060247A"/>
    <w:rsid w:val="00630AA9"/>
    <w:rsid w:val="00630ED3"/>
    <w:rsid w:val="00641387"/>
    <w:rsid w:val="00662884"/>
    <w:rsid w:val="00671825"/>
    <w:rsid w:val="00675076"/>
    <w:rsid w:val="006976E0"/>
    <w:rsid w:val="006A16F5"/>
    <w:rsid w:val="006A7F1A"/>
    <w:rsid w:val="006B45AC"/>
    <w:rsid w:val="006C5B70"/>
    <w:rsid w:val="006C79FF"/>
    <w:rsid w:val="006D12ED"/>
    <w:rsid w:val="006E04CA"/>
    <w:rsid w:val="0070311E"/>
    <w:rsid w:val="00704DD0"/>
    <w:rsid w:val="00707A18"/>
    <w:rsid w:val="007150E9"/>
    <w:rsid w:val="0073524B"/>
    <w:rsid w:val="00741A92"/>
    <w:rsid w:val="007466AD"/>
    <w:rsid w:val="00754CF2"/>
    <w:rsid w:val="007743E7"/>
    <w:rsid w:val="0078176C"/>
    <w:rsid w:val="00783BA3"/>
    <w:rsid w:val="007A193D"/>
    <w:rsid w:val="007B068E"/>
    <w:rsid w:val="007D0FC9"/>
    <w:rsid w:val="007E6A6F"/>
    <w:rsid w:val="007F5CFB"/>
    <w:rsid w:val="00800873"/>
    <w:rsid w:val="00800FB4"/>
    <w:rsid w:val="00856259"/>
    <w:rsid w:val="00864C88"/>
    <w:rsid w:val="00866B31"/>
    <w:rsid w:val="00872527"/>
    <w:rsid w:val="008759C6"/>
    <w:rsid w:val="00894F3B"/>
    <w:rsid w:val="00896971"/>
    <w:rsid w:val="008B5A9F"/>
    <w:rsid w:val="008B669A"/>
    <w:rsid w:val="008B7789"/>
    <w:rsid w:val="008B7EC3"/>
    <w:rsid w:val="008C34D0"/>
    <w:rsid w:val="008E71FA"/>
    <w:rsid w:val="008F474B"/>
    <w:rsid w:val="00901CFD"/>
    <w:rsid w:val="0091078A"/>
    <w:rsid w:val="009122D6"/>
    <w:rsid w:val="009366F1"/>
    <w:rsid w:val="00947BCF"/>
    <w:rsid w:val="009713FB"/>
    <w:rsid w:val="00973C2C"/>
    <w:rsid w:val="0098593B"/>
    <w:rsid w:val="009A45A9"/>
    <w:rsid w:val="009B0E05"/>
    <w:rsid w:val="009B1748"/>
    <w:rsid w:val="009B3D51"/>
    <w:rsid w:val="009D69A6"/>
    <w:rsid w:val="009F12DD"/>
    <w:rsid w:val="009F490F"/>
    <w:rsid w:val="00A06600"/>
    <w:rsid w:val="00A0793E"/>
    <w:rsid w:val="00A10317"/>
    <w:rsid w:val="00A179ED"/>
    <w:rsid w:val="00A205A9"/>
    <w:rsid w:val="00A26525"/>
    <w:rsid w:val="00A41670"/>
    <w:rsid w:val="00A43EBD"/>
    <w:rsid w:val="00A6064D"/>
    <w:rsid w:val="00A75EA1"/>
    <w:rsid w:val="00A75F17"/>
    <w:rsid w:val="00A83366"/>
    <w:rsid w:val="00A851A3"/>
    <w:rsid w:val="00A86FB4"/>
    <w:rsid w:val="00AA28B1"/>
    <w:rsid w:val="00AA76D7"/>
    <w:rsid w:val="00AB02FD"/>
    <w:rsid w:val="00AB6C56"/>
    <w:rsid w:val="00AC5954"/>
    <w:rsid w:val="00AC7818"/>
    <w:rsid w:val="00AD057C"/>
    <w:rsid w:val="00AD30ED"/>
    <w:rsid w:val="00AD6771"/>
    <w:rsid w:val="00AE58E7"/>
    <w:rsid w:val="00AF29DB"/>
    <w:rsid w:val="00B00572"/>
    <w:rsid w:val="00B0060B"/>
    <w:rsid w:val="00B03ACB"/>
    <w:rsid w:val="00B242BA"/>
    <w:rsid w:val="00B25F15"/>
    <w:rsid w:val="00B36627"/>
    <w:rsid w:val="00B372F2"/>
    <w:rsid w:val="00B51D6A"/>
    <w:rsid w:val="00B60BA2"/>
    <w:rsid w:val="00B62E90"/>
    <w:rsid w:val="00B83D23"/>
    <w:rsid w:val="00B9015B"/>
    <w:rsid w:val="00B941F5"/>
    <w:rsid w:val="00BA43EB"/>
    <w:rsid w:val="00BA4CC8"/>
    <w:rsid w:val="00BB2DBD"/>
    <w:rsid w:val="00BB7BB0"/>
    <w:rsid w:val="00BC2D3A"/>
    <w:rsid w:val="00BC67EF"/>
    <w:rsid w:val="00BD6C35"/>
    <w:rsid w:val="00BE16E8"/>
    <w:rsid w:val="00BE53A5"/>
    <w:rsid w:val="00BE5577"/>
    <w:rsid w:val="00BE55CE"/>
    <w:rsid w:val="00BF01D0"/>
    <w:rsid w:val="00BF0DDB"/>
    <w:rsid w:val="00BF5BEF"/>
    <w:rsid w:val="00C01504"/>
    <w:rsid w:val="00C01898"/>
    <w:rsid w:val="00C036DA"/>
    <w:rsid w:val="00C1097A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B6773"/>
    <w:rsid w:val="00CC1DE7"/>
    <w:rsid w:val="00CC294A"/>
    <w:rsid w:val="00CF7092"/>
    <w:rsid w:val="00D00B1F"/>
    <w:rsid w:val="00D03C11"/>
    <w:rsid w:val="00D148E4"/>
    <w:rsid w:val="00D21FE4"/>
    <w:rsid w:val="00D24310"/>
    <w:rsid w:val="00D41B8B"/>
    <w:rsid w:val="00D46FDC"/>
    <w:rsid w:val="00D50ADE"/>
    <w:rsid w:val="00D53E52"/>
    <w:rsid w:val="00D5584C"/>
    <w:rsid w:val="00D60351"/>
    <w:rsid w:val="00D65CCF"/>
    <w:rsid w:val="00D677F7"/>
    <w:rsid w:val="00D803A5"/>
    <w:rsid w:val="00DA1211"/>
    <w:rsid w:val="00DA177A"/>
    <w:rsid w:val="00DC22FD"/>
    <w:rsid w:val="00DE0F86"/>
    <w:rsid w:val="00DE3CD9"/>
    <w:rsid w:val="00DF2F2C"/>
    <w:rsid w:val="00DF717D"/>
    <w:rsid w:val="00E0682D"/>
    <w:rsid w:val="00E13DC7"/>
    <w:rsid w:val="00E20E69"/>
    <w:rsid w:val="00E24B5E"/>
    <w:rsid w:val="00E42D5C"/>
    <w:rsid w:val="00E45083"/>
    <w:rsid w:val="00E466D0"/>
    <w:rsid w:val="00E47224"/>
    <w:rsid w:val="00E55BC8"/>
    <w:rsid w:val="00E66535"/>
    <w:rsid w:val="00E70F28"/>
    <w:rsid w:val="00E756B6"/>
    <w:rsid w:val="00E758EA"/>
    <w:rsid w:val="00E776ED"/>
    <w:rsid w:val="00EA7F5E"/>
    <w:rsid w:val="00EB178A"/>
    <w:rsid w:val="00ED1353"/>
    <w:rsid w:val="00ED5CA4"/>
    <w:rsid w:val="00EE49BE"/>
    <w:rsid w:val="00EF2611"/>
    <w:rsid w:val="00EF3D26"/>
    <w:rsid w:val="00F11AA4"/>
    <w:rsid w:val="00F31375"/>
    <w:rsid w:val="00F31E76"/>
    <w:rsid w:val="00F324F6"/>
    <w:rsid w:val="00F40BCE"/>
    <w:rsid w:val="00F63713"/>
    <w:rsid w:val="00F6536D"/>
    <w:rsid w:val="00F86657"/>
    <w:rsid w:val="00FC3895"/>
    <w:rsid w:val="00FC4760"/>
    <w:rsid w:val="00FC4C6F"/>
    <w:rsid w:val="00FC5A2F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4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78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78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78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78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4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78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78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78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78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2491</izvorni_sadrzaj>
    <derivirana_varijabla naziv="DomainObject.Predmet.Broj_1">2491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St-2491/2016</izvorni_sadrzaj>
    <derivirana_varijabla naziv="DomainObject.Predmet.OznakaBroj_1">St-2491/2016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KOLEKTIV INTERIJERI d.o.o.</izvorni_sadrzaj>
    <derivirana_varijabla naziv="DomainObject.Predmet.ProtustrankaFormated_1">  KOLEKTIV INTERIJERI d.o.o.</derivirana_varijabla>
  </DomainObject.Predmet.ProtustrankaFormated>
  <DomainObject.Predmet.ProtustrankaFormatedOIB>
    <izvorni_sadrzaj>  KOLEKTIV INTERIJERI d.o.o., OIB 32216309767</izvorni_sadrzaj>
    <derivirana_varijabla naziv="DomainObject.Predmet.ProtustrankaFormatedOIB_1">  KOLEKTIV INTERIJERI d.o.o., OIB 32216309767</derivirana_varijabla>
  </DomainObject.Predmet.ProtustrankaFormatedOIB>
  <DomainObject.Predmet.ProtustrankaFormatedWithAdress>
    <izvorni_sadrzaj> KOLEKTIV INTERIJERI d.o.o., Milovana Gavazzija 23, 10000 Zagreb</izvorni_sadrzaj>
    <derivirana_varijabla naziv="DomainObject.Predmet.ProtustrankaFormatedWithAdress_1"> KOLEKTIV INTERIJERI d.o.o., Milovana Gavazzija 23, 10000 Zagreb</derivirana_varijabla>
  </DomainObject.Predmet.ProtustrankaFormatedWithAdress>
  <DomainObject.Predmet.ProtustrankaFormatedWithAdressOIB>
    <izvorni_sadrzaj> KOLEKTIV INTERIJERI d.o.o., OIB 32216309767, Milovana Gavazzija 23, 10000 Zagreb</izvorni_sadrzaj>
    <derivirana_varijabla naziv="DomainObject.Predmet.ProtustrankaFormatedWithAdressOIB_1"> KOLEKTIV INTERIJERI d.o.o., OIB 32216309767, Milovana Gavazzija 23, 10000 Zagreb</derivirana_varijabla>
  </DomainObject.Predmet.ProtustrankaFormatedWithAdressOIB>
  <DomainObject.Predmet.ProtustrankaWithAdress>
    <izvorni_sadrzaj>KOLEKTIV INTERIJERI d.o.o. Milovana Gavazzija 23, 10000 Zagreb</izvorni_sadrzaj>
    <derivirana_varijabla naziv="DomainObject.Predmet.ProtustrankaWithAdress_1">KOLEKTIV INTERIJERI d.o.o. Milovana Gavazzija 23, 10000 Zagreb</derivirana_varijabla>
  </DomainObject.Predmet.ProtustrankaWithAdress>
  <DomainObject.Predmet.ProtustrankaWithAdressOIB>
    <izvorni_sadrzaj>KOLEKTIV INTERIJERI d.o.o., OIB 32216309767, Milovana Gavazzija 23, 10000 Zagreb</izvorni_sadrzaj>
    <derivirana_varijabla naziv="DomainObject.Predmet.ProtustrankaWithAdressOIB_1">KOLEKTIV INTERIJERI d.o.o., OIB 32216309767, Milovana Gavazzija 23, 10000 Zagreb</derivirana_varijabla>
  </DomainObject.Predmet.ProtustrankaWithAdressOIB>
  <DomainObject.Predmet.ProtustrankaNazivFormated>
    <izvorni_sadrzaj>KOLEKTIV INTERIJERI d.o.o.</izvorni_sadrzaj>
    <derivirana_varijabla naziv="DomainObject.Predmet.ProtustrankaNazivFormated_1">KOLEKTIV INTERIJERI d.o.o.</derivirana_varijabla>
  </DomainObject.Predmet.ProtustrankaNazivFormated>
  <DomainObject.Predmet.ProtustrankaNazivFormatedOIB>
    <izvorni_sadrzaj>KOLEKTIV INTERIJERI d.o.o., OIB 32216309767</izvorni_sadrzaj>
    <derivirana_varijabla naziv="DomainObject.Predmet.ProtustrankaNazivFormatedOIB_1">KOLEKTIV INTERIJERI d.o.o., OIB 32216309767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KOLEKTIV INTERIJERI d.o.o.</item>
    </izvorni_sadrzaj>
    <derivirana_varijabla naziv="DomainObject.Predmet.ProtuStrankaListFormated_1">
      <item>KOLEKTIV INTERIJERI d.o.o.</item>
    </derivirana_varijabla>
  </DomainObject.Predmet.ProtuStrankaListFormated>
  <DomainObject.Predmet.ProtuStrankaListFormatedOIB>
    <izvorni_sadrzaj>
      <item>KOLEKTIV INTERIJERI d.o.o., OIB 32216309767</item>
    </izvorni_sadrzaj>
    <derivirana_varijabla naziv="DomainObject.Predmet.ProtuStrankaListFormatedOIB_1">
      <item>KOLEKTIV INTERIJERI d.o.o., OIB 32216309767</item>
    </derivirana_varijabla>
  </DomainObject.Predmet.ProtuStrankaListFormatedOIB>
  <DomainObject.Predmet.ProtuStrankaListFormatedWithAdress>
    <izvorni_sadrzaj>
      <item>KOLEKTIV INTERIJERI d.o.o., Milovana Gavazzija 23, 10000 Zagreb</item>
    </izvorni_sadrzaj>
    <derivirana_varijabla naziv="DomainObject.Predmet.ProtuStrankaListFormatedWithAdress_1">
      <item>KOLEKTIV INTERIJERI d.o.o., Milovana Gavazzija 23, 10000 Zagreb</item>
    </derivirana_varijabla>
  </DomainObject.Predmet.ProtuStrankaListFormatedWithAdress>
  <DomainObject.Predmet.ProtuStrankaListFormatedWithAdressOIB>
    <izvorni_sadrzaj>
      <item>KOLEKTIV INTERIJERI d.o.o., OIB 32216309767, Milovana Gavazzija 23, 10000 Zagreb</item>
    </izvorni_sadrzaj>
    <derivirana_varijabla naziv="DomainObject.Predmet.ProtuStrankaListFormatedWithAdressOIB_1">
      <item>KOLEKTIV INTERIJERI d.o.o., OIB 32216309767, Milovana Gavazzija 23, 10000 Zagreb</item>
    </derivirana_varijabla>
  </DomainObject.Predmet.ProtuStrankaListFormatedWithAdressOIB>
  <DomainObject.Predmet.ProtuStrankaListNazivFormated>
    <izvorni_sadrzaj>
      <item>KOLEKTIV INTERIJERI d.o.o.</item>
    </izvorni_sadrzaj>
    <derivirana_varijabla naziv="DomainObject.Predmet.ProtuStrankaListNazivFormated_1">
      <item>KOLEKTIV INTERIJERI d.o.o.</item>
    </derivirana_varijabla>
  </DomainObject.Predmet.ProtuStrankaListNazivFormated>
  <DomainObject.Predmet.ProtuStrankaListNazivFormatedOIB>
    <izvorni_sadrzaj>
      <item>KOLEKTIV INTERIJERI d.o.o., OIB 32216309767</item>
    </izvorni_sadrzaj>
    <derivirana_varijabla naziv="DomainObject.Predmet.ProtuStrankaListNazivFormatedOIB_1">
      <item>KOLEKTIV INTERIJERI d.o.o., OIB 32216309767</item>
    </derivirana_varijabla>
  </DomainObject.Predmet.ProtuStrankaListNazivFormatedOIB>
  <DomainObject.Predmet.OstaliListFormated>
    <izvorni_sadrzaj>
      <item>Valent Bešenić</item>
    </izvorni_sadrzaj>
    <derivirana_varijabla naziv="DomainObject.Predmet.OstaliListFormated_1">
      <item>Valent Bešenić</item>
    </derivirana_varijabla>
  </DomainObject.Predmet.OstaliListFormated>
  <DomainObject.Predmet.OstaliListFormatedOIB>
    <izvorni_sadrzaj>
      <item>Valent Bešenić, OIB 82563453554</item>
    </izvorni_sadrzaj>
    <derivirana_varijabla naziv="DomainObject.Predmet.OstaliListFormatedOIB_1">
      <item>Valent Bešenić, OIB 82563453554</item>
    </derivirana_varijabla>
  </DomainObject.Predmet.OstaliListFormatedOIB>
  <DomainObject.Predmet.OstaliListFormatedWithAdress>
    <izvorni_sadrzaj>
      <item>Valent Bešenić, Milovana Gavazzija 23, 10000 Zagreb</item>
    </izvorni_sadrzaj>
    <derivirana_varijabla naziv="DomainObject.Predmet.OstaliListFormatedWithAdress_1">
      <item>Valent Bešenić, Milovana Gavazzija 23, 10000 Zagreb</item>
    </derivirana_varijabla>
  </DomainObject.Predmet.OstaliListFormatedWithAdress>
  <DomainObject.Predmet.OstaliListFormatedWithAdressOIB>
    <izvorni_sadrzaj>
      <item>Valent Bešenić, OIB 82563453554, Milovana Gavazzija 23, 10000 Zagreb</item>
    </izvorni_sadrzaj>
    <derivirana_varijabla naziv="DomainObject.Predmet.OstaliListFormatedWithAdressOIB_1">
      <item>Valent Bešenić, OIB 82563453554, Milovana Gavazzija 23, 10000 Zagreb</item>
    </derivirana_varijabla>
  </DomainObject.Predmet.OstaliListFormatedWithAdressOIB>
  <DomainObject.Predmet.OstaliListNazivFormated>
    <izvorni_sadrzaj>
      <item>Valent Bešenić</item>
    </izvorni_sadrzaj>
    <derivirana_varijabla naziv="DomainObject.Predmet.OstaliListNazivFormated_1">
      <item>Valent Bešenić</item>
    </derivirana_varijabla>
  </DomainObject.Predmet.OstaliListNazivFormated>
  <DomainObject.Predmet.OstaliListNazivFormatedOIB>
    <izvorni_sadrzaj>
      <item>Valent Bešenić, OIB 82563453554</item>
    </izvorni_sadrzaj>
    <derivirana_varijabla naziv="DomainObject.Predmet.OstaliListNazivFormatedOIB_1">
      <item>Valent Bešenić, OIB 82563453554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KOLEKTIV INTERIJERI d.o.o.</izvorni_sadrzaj>
    <derivirana_varijabla naziv="DomainObject.Predmet.ProtustrankaIDrugi_1">KOLEKTIV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KOLEKTIV INTERIJERI d.o.o., OIB 32216309767, Milovana Gavazzija 23, 10000 Zagreb</izvorni_sadrzaj>
    <derivirana_varijabla naziv="DomainObject.Predmet.ProtustrankaIDrugiAdressOIB_1">KOLEKTIV INTERIJERI d.o.o., OIB 32216309767, Milovana Gavazzija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KOLEKTIV INTERIJERI d.o.o.</item>
      <item>Valent Bešenić</item>
    </izvorni_sadrzaj>
    <derivirana_varijabla naziv="DomainObject.Predmet.SudioniciListNaziv_1">
      <item>FINA Regionalni centar Zagreb</item>
      <item>KOLEKTIV INTERIJERI d.o.o.</item>
      <item>Valent Bešenić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KOLEKTIV INTERIJERI d.o.o., OIB 32216309767, Milovana Gavazzija 23,10000 Zagreb</item>
      <item>Valent Bešenić, OIB 82563453554, Milovana Gavazzija 23,10000 Zagreb</item>
    </izvorni_sadrzaj>
    <derivirana_varijabla naziv="DomainObject.Predmet.SudioniciListAdressOIB_1">
      <item>FINA Regionalni centar Zagreb, OIB 85821130368, Trg svibanjskih žrtava 1995. 1,10000 Zagreb</item>
      <item>KOLEKTIV INTERIJERI d.o.o., OIB 32216309767, Milovana Gavazzija 23,10000 Zagreb</item>
      <item>Valent Bešenić, OIB 82563453554, Milovana Gavazzija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32216309767</item>
      <item>, OIB 82563453554</item>
    </izvorni_sadrzaj>
    <derivirana_varijabla naziv="DomainObject.Predmet.SudioniciListNazivOIB_1">
      <item>, OIB 85821130368</item>
      <item>, OIB 32216309767</item>
      <item>, OIB 82563453554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77EA7A-3997-412B-AB25-26A185CC5C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710</properties:Words>
  <properties:Characters>4037</properties:Characters>
  <properties:Lines>83</properties:Lines>
  <properties:Paragraphs>26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2017-12-22T11:25:00Z</dcterms:created>
  <dc:creator>gzubak</dc:creator>
  <cp:lastModifiedBy>Gordana Cvitković</cp:lastModifiedBy>
  <cp:lastPrinted>2017-12-22T11:43:00Z</cp:lastPrinted>
  <dcterms:modified xmlns:xsi="http://www.w3.org/2001/XMLSchema-instance" xsi:type="dcterms:W3CDTF">2017-12-22T11:44:00Z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