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357f" w14:paraId="38f357f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6E4EC2">
        <w:rPr>
          <w:rFonts w:hAnsi="Times New Roman" w:ascii="Times New Roman"/>
          <w:noProof w:val="false"/>
          <w:szCs w:val="24"/>
        </w:rPr>
        <w:t>7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6E4EC2">
        <w:rPr>
          <w:rFonts w:hAnsi="Times New Roman" w:ascii="Times New Roman"/>
          <w:noProof w:val="false"/>
          <w:szCs w:val="24"/>
        </w:rPr>
        <w:t>5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D3048C" w:rsidRPr="00D3048C">
        <w:rPr>
          <w:rFonts w:hAnsi="Times New Roman" w:ascii="Times New Roman"/>
        </w:rPr>
        <w:t>OLYMPTOURS, turistička agencija, d.o.o. u stečaju, Zagreb, A. Hebranga 25, OIB 88136346427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D3048C">
        <w:rPr>
          <w:rFonts w:hAnsi="Times New Roman" w:ascii="Times New Roman"/>
          <w:noProof w:val="false"/>
          <w:szCs w:val="24"/>
        </w:rPr>
        <w:t>28. prosinca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D3048C">
        <w:rPr>
          <w:rFonts w:hAnsi="Times New Roman" w:ascii="Times New Roman"/>
          <w:noProof w:val="false"/>
          <w:szCs w:val="24"/>
        </w:rPr>
        <w:t>7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D3048C" w:rsidP="00D3048C" w:rsidR="00D3048C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Daje se odobrenje stečajnom upravitelju sklopiti nagodbu sa Hrvatskom odbojkaškom udrugom na način da tuženik plati glavnicu i nastale troškove postupka u ukupnom iznosu od 28.510,65 kn, sve u roku od 7 dana od dana sklapanja nagodbe, nakon čega će stečajni dužnik povući tužbu.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0E5111">
        <w:rPr>
          <w:rFonts w:hAnsi="Times New Roman" w:ascii="Times New Roman"/>
          <w:szCs w:val="24"/>
        </w:rPr>
        <w:t>5. prosinca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>
        <w:rPr>
          <w:rFonts w:hAnsi="Times New Roman" w:ascii="Times New Roman"/>
          <w:szCs w:val="24"/>
        </w:rPr>
        <w:t>Marina Markić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48C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0378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3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3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Odvjetničko društvo Krajinović i partneri društvo s ograničenom odgovornošću</izvorni_sadrzaj>
    <derivirana_varijabla naziv="DomainObject.Predmet.StrankaFormated_1">  Mirjana Ćušić zastupanog po punomoćniku Odvjetničko društvo Krajinović i partneri društvo s ograničenom odgovornošću</derivirana_varijabla>
  </DomainObject.Predmet.StrankaFormated>
  <DomainObject.Predmet.StrankaFormatedOIB>
    <izvorni_sadrzaj>  Mirjana Ćušić, OIB 88637298547 zastupanog po punomoćniku Odvjetničko društvo Krajinović i partneri društvo s ograničenom odgovornošću</izvorni_sadrzaj>
    <derivirana_varijabla naziv="DomainObject.Predmet.StrankaFormatedOIB_1">  Mirjana Ćušić, OIB 88637298547 zastupanog po punomoćniku Odvjetničko društvo Krajinović i partneri društvo s ograničenom odgovornošću</derivirana_varijabla>
  </DomainObject.Predmet.StrankaFormatedOIB>
  <DomainObject.Predmet.StrankaFormatedWithAdress>
    <izvorni_sadrzaj> Mirjana Ćušić, Malekova 26, 10000 Zagreb zastupanog po punomoćniku Odvjetničko društvo Krajinović i partneri društvo s ograničenom odgovornošću</izvorni_sadrzaj>
    <derivirana_varijabla naziv="DomainObject.Predmet.StrankaFormatedWithAdress_1"> Mirjana Ćušić, Malekova 26, 10000 Zagreb zastupanog po punomoćniku Odvjetničko društvo Krajinović i partneri društvo s ograničenom odgovornošću</derivirana_varijabla>
  </DomainObject.Predmet.StrankaFormatedWithAdress>
  <DomainObject.Predmet.StrankaFormatedWithAdressOIB>
    <izvorni_sadrzaj> Mirjana Ćušić, OIB 88637298547, Malekova 26, 10000 Zagreb zastupanog po punomoćniku Odvjetničko društvo Krajinović i partneri društvo s ograničenom odgovornošću</izvorni_sadrzaj>
    <derivirana_varijabla naziv="DomainObject.Predmet.StrankaFormatedWithAdressOIB_1"> Mirjana Ćušić, OIB 88637298547, Malekova 26, 10000 Zagreb zastupanog po punomoćniku Odvjetničko društvo Krajinović i partneri društvo s ograničenom odgovornošću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Mirjana Ćušić zastupanog po punomoćniku Odvjetničko društvo Krajinović i partneri društvo s ograničenom odgovornošću</item>
    </izvorni_sadrzaj>
    <derivirana_varijabla naziv="DomainObject.Predmet.StrankaListFormated_1">
      <item>Mirjana Ćušić zastupanog po punomoćniku Odvjetničko društvo Krajinović i partneri društvo s ograničenom odgovornošću</item>
    </derivirana_varijabla>
  </DomainObject.Predmet.StrankaListFormated>
  <DomainObject.Predmet.StrankaListFormatedOIB>
    <izvorni_sadrzaj>
      <item>Mirjana Ćušić, OIB 88637298547 zastupanog po punomoćniku Odvjetničko društvo Krajinović i partneri društvo s ograničenom odgovornošću</item>
    </izvorni_sadrzaj>
    <derivirana_varijabla naziv="DomainObject.Predmet.StrankaListFormatedOIB_1">
      <item>Mirjana Ćušić, OIB 88637298547 zastupanog po punomoćniku Odvjetničko društvo Krajinović i partneri društvo s ograničenom odgovornošću</item>
    </derivirana_varijabla>
  </DomainObject.Predmet.StrankaListFormatedOIB>
  <DomainObject.Predmet.StrankaListFormatedWithAdress>
    <izvorni_sadrzaj>
      <item>Mirjana Ćušić, Malekova 26, 10000 Zagreb zastupanog po punomoćniku Odvjetničko društvo Krajinović i partneri društvo s ograničenom odgovornošću</item>
    </izvorni_sadrzaj>
    <derivirana_varijabla naziv="DomainObject.Predmet.StrankaListFormatedWithAdress_1">
      <item>Mirjana Ćušić, Malekova 26, 10000 Zagreb zastupanog po punomoćniku Odvjetničko društvo Krajinović i partneri društvo s ograničenom odgovornošću</item>
    </derivirana_varijabla>
  </DomainObject.Predmet.StrankaListFormatedWithAdress>
  <DomainObject.Predmet.StrankaListFormatedWithAdressOIB>
    <izvorni_sadrzaj>
      <item>Mirjana Ćušić, OIB 88637298547, Malekova 26, 10000 Zagreb zastupanog po punomoćniku Odvjetničko društvo Krajinović i partneri društvo s ograničenom odgovornošću</item>
    </izvorni_sadrzaj>
    <derivirana_varijabla naziv="DomainObject.Predmet.StrankaListFormatedWithAdressOIB_1">
      <item>Mirjana Ćušić, OIB 88637298547, Malekova 26, 10000 Zagreb zastupanog po punomoćniku Odvjetničko društvo Krajinović i partneri društvo s ograničenom odgovornošću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Odvjetničko društvo Krajinović i partneri društvo s ograničenom odgovornošću punomoćnik sudionika u postupku Mirjana Ćušić</item>
      <item>Alma Klepac</item>
    </izvorni_sadrzaj>
    <derivirana_varijabla naziv="DomainObject.Predmet.OstaliListFormated_1">
      <item>Mladen Lemaić</item>
      <item>MLADEN JUTRIŠA</item>
      <item>Odvjetničko društvo Krajinović i partneri društvo s ograničenom odgovornošću punomoćnik sudionika u postupku Mirjana Ćušić</item>
      <item>Alma Klepac</item>
    </derivirana_varijabla>
  </DomainObject.Predmet.OstaliListFormated>
  <DomainObject.Predmet.OstaliListFormatedOIB>
    <izvorni_sadrzaj>
      <item>Mladen Lemaić, OIB 62451144999</item>
      <item>MLADEN JUTRIŠA, OIB 25410210700</item>
      <item>Odvjetničko društvo Krajinović i partneri društvo s ograničenom odgovornošću, OIB 69806466762 punomoćnik sudionika u postupku Mirjana Ćušić</item>
      <item>Alma Klepac, OIB 20525854329</item>
    </izvorni_sadrzaj>
    <derivirana_varijabla naziv="DomainObject.Predmet.OstaliListFormatedOIB_1">
      <item>Mladen Lemaić, OIB 62451144999</item>
      <item>MLADEN JUTRIŠA, OIB 25410210700</item>
      <item>Odvjetničko društvo Krajinović i partneri društvo s ograničenom odgovornošću, OIB 69806466762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Odvjetničko društvo Krajinović i partneri društvo s ograničenom odgovornošću, Boškovićeva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Odvjetničko društvo Krajinović i partneri društvo s ograničenom odgovornošću, Boškovićeva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OIB 62451144999, Maksimirska 88, 10000 Zagreb</item>
      <item>MLADEN JUTRIŠA, OIB 25410210700, A. Hebranga 25, 10000 Zagreb</item>
      <item>Odvjetničko društvo Krajinović i partneri društvo s ograničenom odgovornošću, OIB 69806466762, Boškovićeva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OIB 62451144999, Maksimirska 88, 10000 Zagreb</item>
      <item>MLADEN JUTRIŠA, OIB 25410210700, A. Hebranga 25, 10000 Zagreb</item>
      <item>Odvjetničko društvo Krajinović i partneri društvo s ograničenom odgovornošću, OIB 69806466762, Boškovićeva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Odvjetničko društvo Krajinović i partneri društvo s ograničenom odgovornošću</item>
      <item>Alma Klepac</item>
    </izvorni_sadrzaj>
    <derivirana_varijabla naziv="DomainObject.Predmet.OstaliListNazivFormated_1">
      <item>Mladen Lemaić</item>
      <item>MLADEN JUTRIŠA</item>
      <item>Odvjetničko društvo Krajinović i partneri društvo s ograničenom odgovornošću</item>
      <item>Alma Klepac</item>
    </derivirana_varijabla>
  </DomainObject.Predmet.OstaliListNazivFormated>
  <DomainObject.Predmet.OstaliListNazivFormatedOIB>
    <izvorni_sadrzaj>
      <item>Mladen Lemaić, OIB 62451144999</item>
      <item>MLADEN JUTRIŠA, OIB 25410210700</item>
      <item>Odvjetničko društvo Krajinović i partneri društvo s ograničenom odgovornošću, OIB 69806466762</item>
      <item>Alma Klepac, OIB 20525854329</item>
    </izvorni_sadrzaj>
    <derivirana_varijabla naziv="DomainObject.Predmet.OstaliListNazivFormatedOIB_1">
      <item>Mladen Lemaić, OIB 62451144999</item>
      <item>MLADEN JUTRIŠA, OIB 25410210700</item>
      <item>Odvjetničko društvo Krajinović i partneri društvo s ograničenom odgovornošću, OIB 69806466762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Odvjetničko društvo Krajinović i partneri društvo s ograničenom odgovornošću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Odvjetničko društvo Krajinović i partneri društvo s ograničenom odgovornošću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OIB 62451144999, Maksimirska 88,10000 Zagreb</item>
      <item>MLADEN JUTRIŠA, OIB 25410210700, A. Hebranga 25,10000 Zagreb</item>
      <item>Odvjetničko društvo Krajinović i partneri društvo s ograničenom odgovornošću, OIB 69806466762, Boškovićeva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OIB 62451144999, Maksimirska 88,10000 Zagreb</item>
      <item>MLADEN JUTRIŠA, OIB 25410210700, A. Hebranga 25,10000 Zagreb</item>
      <item>Odvjetničko društvo Krajinović i partneri društvo s ograničenom odgovornošću, OIB 69806466762, Boškovićeva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62451144999</item>
      <item>, OIB 25410210700</item>
      <item>, OIB 69806466762</item>
      <item>, OIB 20525854329</item>
    </izvorni_sadrzaj>
    <derivirana_varijabla naziv="DomainObject.Predmet.SudioniciListNazivOIB_1">
      <item>, OIB 88637298547</item>
      <item>, OIB 88136346427</item>
      <item>, OIB 62451144999</item>
      <item>, OIB 25410210700</item>
      <item>, OIB 69806466762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191</properties:Words>
  <properties:Characters>1083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2017-12-05T11:58:00Z</dcterms:created>
  <dc:creator>x</dc:creator>
  <cp:lastModifiedBy>Goranka Boljkovac</cp:lastModifiedBy>
  <cp:lastPrinted>2017-01-24T12:45:00Z</cp:lastPrinted>
  <dcterms:modified xmlns:xsi="http://www.w3.org/2001/XMLSchema-instance" xsi:type="dcterms:W3CDTF">2017-12-05T12:04:00Z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