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276a" w14:paraId="6c6276a" w:rsidRDefault="005C0C5B" w:rsidP="005C0C5B" w:rsidR="005C0C5B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661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5C0C5B" w:rsidP="005C0C5B" w:rsidR="005C0C5B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5C0C5B" w:rsidP="005C0C5B" w:rsidR="005C0C5B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5C0C5B" w:rsidP="005C0C5B" w:rsidR="005C0C5B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5C0C5B" w:rsidP="005C0C5B" w:rsidR="005C0C5B" w:rsidRPr="00673C3E">
      <w:pPr>
        <w:rPr>
          <w:lang w:val="hr-HR"/>
        </w:rPr>
      </w:pPr>
    </w:p>
    <w:p w:rsidRDefault="005C0C5B" w:rsidP="005C0C5B" w:rsidR="005C0C5B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5C0C5B" w:rsidP="005C0C5B" w:rsidR="005C0C5B" w:rsidRPr="00673C3E">
      <w:pPr>
        <w:rPr>
          <w:lang w:eastAsia="hr-HR" w:val="hr-HR"/>
        </w:rPr>
      </w:pPr>
    </w:p>
    <w:p w:rsidRDefault="005C0C5B" w:rsidP="005C0C5B" w:rsidR="005C0C5B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C0C5B">
        <w:rPr>
          <w:lang w:val="hr-HR"/>
        </w:rPr>
        <w:t xml:space="preserve">FOTONAPON d.o.o. </w:t>
      </w:r>
      <w:r w:rsidR="00502C2C" w:rsidRPr="00502C2C">
        <w:rPr>
          <w:lang w:val="hr-HR"/>
        </w:rPr>
        <w:t xml:space="preserve">Split, R. Boškovića 10, OIB: 69339291231, </w:t>
      </w:r>
      <w:r w:rsidR="005C0C5B">
        <w:rPr>
          <w:lang w:val="hr-HR"/>
        </w:rPr>
        <w:t xml:space="preserve">15. studenog </w:t>
      </w:r>
      <w:r w:rsidR="005C0C5B" w:rsidRPr="008C1DFE">
        <w:rPr>
          <w:lang w:val="hr-HR"/>
        </w:rPr>
        <w:t>2018.</w:t>
      </w:r>
    </w:p>
    <w:p w:rsidRDefault="00664952" w:rsidP="00D4027A" w:rsidR="00664952" w:rsidRPr="005C0C5B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C0C5B">
        <w:rPr>
          <w:lang w:val="hr-HR"/>
        </w:rPr>
        <w:t>FOTONAPON d.o.o.</w:t>
      </w:r>
      <w:r w:rsidR="00502C2C" w:rsidRPr="00502C2C">
        <w:rPr>
          <w:lang w:val="hr-HR"/>
        </w:rPr>
        <w:t xml:space="preserve"> Split, R. Boškovića 10, OIB: 69339291231, MBS: 060273805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5C0C5B">
        <w:rPr>
          <w:lang w:val="hr-HR"/>
        </w:rPr>
        <w:t xml:space="preserve">15. studenog </w:t>
      </w:r>
      <w:r w:rsidR="005C0C5B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5C0C5B">
        <w:rPr>
          <w:lang w:val="hr-HR"/>
        </w:rPr>
        <w:t>12,3</w:t>
      </w:r>
      <w:r w:rsidR="00E36F4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8A23C3">
        <w:t xml:space="preserve">Mateo Puljić, </w:t>
      </w:r>
      <w:r w:rsidR="008A23C3" w:rsidRPr="00FE6FCD">
        <w:t>magistar prava</w:t>
      </w:r>
      <w:r w:rsidR="008A23C3">
        <w:t xml:space="preserve"> iz Splita, </w:t>
      </w:r>
      <w:r w:rsidR="008A23C3" w:rsidRPr="00FE6FCD">
        <w:t>Vesanovićeva 13,</w:t>
      </w:r>
      <w:r w:rsidR="008A23C3">
        <w:t xml:space="preserve"> OIB: </w:t>
      </w:r>
      <w:r w:rsidR="008A23C3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02C2C" w:rsidRPr="00502C2C">
        <w:rPr>
          <w:lang w:val="hr-HR"/>
        </w:rPr>
        <w:t>FOTONAPON d.o.o.  Split, R. Boškovića 10, OIB: 69339291231, MBS: 060273805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5C0C5B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02C2C">
        <w:rPr>
          <w:lang w:val="hr-HR"/>
        </w:rPr>
        <w:t>FOTONAPON d.o.o.  Split</w:t>
      </w:r>
      <w:r w:rsidR="00153494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502C2C">
        <w:rPr>
          <w:lang w:val="hr-HR"/>
        </w:rPr>
        <w:t>03.09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02C2C">
        <w:rPr>
          <w:lang w:val="hr-HR"/>
        </w:rPr>
        <w:t>6.744,12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8A23C3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8A23C3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8A23C3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A23C3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8A23C3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slučajnog odabira u skladu s čl</w:t>
      </w:r>
      <w:r w:rsidR="008A23C3">
        <w:rPr>
          <w:lang w:val="hr-HR"/>
        </w:rPr>
        <w:t>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A23C3">
        <w:rPr>
          <w:lang w:val="hr-HR"/>
        </w:rPr>
        <w:t>avedenog, a temeljem odredbi članka</w:t>
      </w:r>
      <w:r>
        <w:rPr>
          <w:lang w:val="hr-HR"/>
        </w:rPr>
        <w:t xml:space="preserve"> 431. i čl</w:t>
      </w:r>
      <w:r w:rsidR="008A23C3">
        <w:rPr>
          <w:lang w:val="hr-HR"/>
        </w:rPr>
        <w:t>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5C0C5B" w:rsidR="005C0C5B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C0C5B">
        <w:rPr>
          <w:lang w:val="hr-HR"/>
        </w:rPr>
        <w:t xml:space="preserve">15. studenog </w:t>
      </w:r>
      <w:r w:rsidR="005C0C5B" w:rsidRPr="008C1DFE">
        <w:rPr>
          <w:lang w:val="hr-HR"/>
        </w:rPr>
        <w:t>2018.</w:t>
      </w:r>
    </w:p>
    <w:p w:rsidRDefault="00D4027A" w:rsidP="005C0C5B" w:rsidR="00D4027A" w:rsidRPr="00C3126A">
      <w:pPr>
        <w:jc w:val="center"/>
        <w:rPr>
          <w:lang w:val="hr-HR"/>
        </w:rPr>
      </w:pPr>
      <w:r w:rsidRPr="003734BE">
        <w:rPr>
          <w:lang w:val="hr-HR"/>
        </w:rPr>
        <w:t xml:space="preserve"> </w:t>
      </w:r>
    </w:p>
    <w:p w:rsidRDefault="00C3126A" w:rsidP="00F53C8F" w:rsidR="00C3126A">
      <w:pPr>
        <w:ind w:left="4956"/>
        <w:jc w:val="center"/>
      </w:pPr>
      <w:r w:rsidRPr="00F049A9">
        <w:t>Sudac</w:t>
      </w:r>
    </w:p>
    <w:p w:rsidRDefault="00C3126A" w:rsidP="00F53C8F" w:rsidR="00C3126A" w:rsidRPr="00EF31D7">
      <w:pPr>
        <w:ind w:left="4956"/>
        <w:jc w:val="center"/>
        <w:rPr>
          <w:sz w:val="28"/>
          <w:szCs w:val="28"/>
        </w:rPr>
      </w:pPr>
    </w:p>
    <w:p w:rsidRDefault="00C3126A" w:rsidP="00F53C8F" w:rsidR="00C3126A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C3126A" w:rsidP="00F53C8F" w:rsidR="00C3126A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C3126A" w:rsidP="00F53C8F" w:rsidR="00C3126A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8A23C3">
      <w:pPr>
        <w:ind w:firstLine="708" w:left="7080"/>
      </w:pPr>
    </w:p>
    <w:p w:rsidRDefault="00110325" w:rsidP="00641FD6" w:rsidR="00110325" w:rsidRPr="008A23C3"/>
    <w:p w:rsidRDefault="005745D6" w:rsidP="00641FD6" w:rsidR="005745D6" w:rsidRPr="008A23C3"/>
    <w:p w:rsidRDefault="008A23C3" w:rsidP="00641FD6" w:rsidR="008A23C3" w:rsidRPr="008A23C3"/>
    <w:p w:rsidRDefault="005C0C5B" w:rsidP="005745D6" w:rsidR="005745D6" w:rsidRPr="008A23C3">
      <w:pPr>
        <w:jc w:val="both"/>
        <w:rPr>
          <w:lang w:val="hr-HR"/>
        </w:rPr>
      </w:pPr>
      <w:r w:rsidRPr="008A23C3">
        <w:rPr>
          <w:lang w:val="hr-HR"/>
        </w:rPr>
        <w:t>Pouka o pravnom lijeku</w:t>
      </w:r>
      <w:r w:rsidR="005745D6" w:rsidRPr="008A23C3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8A23C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5C0C5B" w:rsidR="00E14AE2" w:rsidRPr="003734BE">
      <w:headerReference w:type="default" r:id="rId11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3126A" w:rsidRPr="00C3126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5C0C5B" w:rsidRPr="00673C3E">
      <w:rPr>
        <w:lang w:val="hr-HR"/>
      </w:rPr>
      <w:t>Poslovni broj</w:t>
    </w:r>
    <w:r w:rsidR="005C0C5B">
      <w:rPr>
        <w:lang w:val="hr-HR"/>
      </w:rPr>
      <w:t>:</w:t>
    </w:r>
    <w:r w:rsidR="005C0C5B" w:rsidRPr="00673C3E">
      <w:rPr>
        <w:lang w:val="hr-HR"/>
      </w:rPr>
      <w:t xml:space="preserve"> 12. St-</w:t>
    </w:r>
    <w:r w:rsidR="005C0C5B">
      <w:rPr>
        <w:lang w:val="hr-HR"/>
      </w:rPr>
      <w:t>661</w:t>
    </w:r>
    <w:r w:rsidR="005C0C5B" w:rsidRPr="00673C3E">
      <w:rPr>
        <w:lang w:val="hr-HR"/>
      </w:rPr>
      <w:t>/2018</w:t>
    </w:r>
    <w:r w:rsidR="005C0C5B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0C5B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3C3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126A"/>
    <w:rsid w:val="00C34183"/>
    <w:rsid w:val="00C435B4"/>
    <w:rsid w:val="00C5093E"/>
    <w:rsid w:val="00C65FB8"/>
    <w:rsid w:val="00C706D3"/>
    <w:rsid w:val="00C70E8C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2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126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12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12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2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126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12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12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FOTONAPON d.o.o. za proizvodnju solarne energije</izvorni_sadrzaj>
    <derivirana_varijabla naziv="DomainObject.Predmet.ProtustrankaFormated_1">  FOTONAPON d.o.o. za proizvodnju solarne energije</derivirana_varijabla>
  </DomainObject.Predmet.ProtustrankaFormated>
  <DomainObject.Predmet.ProtustrankaFormatedOIB>
    <izvorni_sadrzaj>  FOTONAPON d.o.o. za proizvodnju solarne energije, OIB 69339291231</izvorni_sadrzaj>
    <derivirana_varijabla naziv="DomainObject.Predmet.ProtustrankaFormatedOIB_1">  FOTONAPON d.o.o. za proizvodnju solarne energije, OIB 69339291231</derivirana_varijabla>
  </DomainObject.Predmet.ProtustrankaFormatedOIB>
  <DomainObject.Predmet.ProtustrankaFormatedWithAdress>
    <izvorni_sadrzaj> FOTONAPON d.o.o. za proizvodnju solarne energije, R. Boškovića 10, 21000 Split</izvorni_sadrzaj>
    <derivirana_varijabla naziv="DomainObject.Predmet.ProtustrankaFormatedWithAdress_1"> FOTONAPON d.o.o. za proizvodnju solarne energije, R. Boškovića 10, 21000 Split</derivirana_varijabla>
  </DomainObject.Predmet.ProtustrankaFormatedWithAdress>
  <DomainObject.Predmet.ProtustrankaFormatedWithAdressOIB>
    <izvorni_sadrzaj> FOTONAPON d.o.o. za proizvodnju solarne energije, OIB 69339291231, R. Boškovića 10, 21000 Split</izvorni_sadrzaj>
    <derivirana_varijabla naziv="DomainObject.Predmet.ProtustrankaFormatedWithAdressOIB_1"> FOTONAPON d.o.o. za proizvodnju solarne energije, OIB 69339291231, R. Boškovića 10, 21000 Split</derivirana_varijabla>
  </DomainObject.Predmet.ProtustrankaFormatedWithAdressOIB>
  <DomainObject.Predmet.ProtustrankaWithAdress>
    <izvorni_sadrzaj>FOTONAPON d.o.o. za proizvodnju solarne energije R. Boškovića 10, 21000 Split</izvorni_sadrzaj>
    <derivirana_varijabla naziv="DomainObject.Predmet.ProtustrankaWithAdress_1">FOTONAPON d.o.o. za proizvodnju solarne energije R. Boškovića 10, 21000 Split</derivirana_varijabla>
  </DomainObject.Predmet.ProtustrankaWithAdress>
  <DomainObject.Predmet.ProtustrankaWithAdressOIB>
    <izvorni_sadrzaj>FOTONAPON d.o.o. za proizvodnju solarne energije, OIB 69339291231, R. Boškovića 10, 21000 Split</izvorni_sadrzaj>
    <derivirana_varijabla naziv="DomainObject.Predmet.ProtustrankaWithAdressOIB_1">FOTONAPON d.o.o. za proizvodnju solarne energije, OIB 69339291231, R. Boškovića 10, 21000 Split</derivirana_varijabla>
  </DomainObject.Predmet.ProtustrankaWithAdressOIB>
  <DomainObject.Predmet.ProtustrankaNazivFormated>
    <izvorni_sadrzaj>FOTONAPON d.o.o. za proizvodnju solarne energije</izvorni_sadrzaj>
    <derivirana_varijabla naziv="DomainObject.Predmet.ProtustrankaNazivFormated_1">FOTONAPON d.o.o. za proizvodnju solarne energije</derivirana_varijabla>
  </DomainObject.Predmet.ProtustrankaNazivFormated>
  <DomainObject.Predmet.ProtustrankaNazivFormatedOIB>
    <izvorni_sadrzaj>FOTONAPON d.o.o. za proizvodnju solarne energije, OIB 69339291231</izvorni_sadrzaj>
    <derivirana_varijabla naziv="DomainObject.Predmet.ProtustrankaNazivFormatedOIB_1">FOTONAPON d.o.o. za proizvodnju solarne energije, OIB 69339291231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FOTONAPON d.o.o. za proizvodnju solarne energije</item>
    </izvorni_sadrzaj>
    <derivirana_varijabla naziv="DomainObject.Predmet.ProtuStrankaListFormated_1">
      <item>FOTONAPON d.o.o. za proizvodnju solarne energije</item>
    </derivirana_varijabla>
  </DomainObject.Predmet.ProtuStrankaListFormated>
  <DomainObject.Predmet.ProtuStrankaListFormatedOIB>
    <izvorni_sadrzaj>
      <item>FOTONAPON d.o.o. za proizvodnju solarne energije, OIB 69339291231</item>
    </izvorni_sadrzaj>
    <derivirana_varijabla naziv="DomainObject.Predmet.ProtuStrankaListFormatedOIB_1">
      <item>FOTONAPON d.o.o. za proizvodnju solarne energije, OIB 69339291231</item>
    </derivirana_varijabla>
  </DomainObject.Predmet.ProtuStrankaListFormatedOIB>
  <DomainObject.Predmet.ProtuStrankaListFormatedWithAdress>
    <izvorni_sadrzaj>
      <item>FOTONAPON d.o.o. za proizvodnju solarne energije, R. Boškovića 10, 21000 Split</item>
    </izvorni_sadrzaj>
    <derivirana_varijabla naziv="DomainObject.Predmet.ProtuStrankaListFormatedWithAdress_1">
      <item>FOTONAPON d.o.o. za proizvodnju solarne energije, R. Boškovića 10, 21000 Split</item>
    </derivirana_varijabla>
  </DomainObject.Predmet.ProtuStrankaListFormatedWithAdress>
  <DomainObject.Predmet.ProtuStrankaListFormatedWithAdressOIB>
    <izvorni_sadrzaj>
      <item>FOTONAPON d.o.o. za proizvodnju solarne energije, OIB 69339291231, R. Boškovića 10, 21000 Split</item>
    </izvorni_sadrzaj>
    <derivirana_varijabla naziv="DomainObject.Predmet.ProtuStrankaListFormatedWithAdressOIB_1">
      <item>FOTONAPON d.o.o. za proizvodnju solarne energije, OIB 69339291231, R. Boškovića 10, 21000 Split</item>
    </derivirana_varijabla>
  </DomainObject.Predmet.ProtuStrankaListFormatedWithAdressOIB>
  <DomainObject.Predmet.ProtuStrankaListNazivFormated>
    <izvorni_sadrzaj>
      <item>FOTONAPON d.o.o. za proizvodnju solarne energije</item>
    </izvorni_sadrzaj>
    <derivirana_varijabla naziv="DomainObject.Predmet.ProtuStrankaListNazivFormated_1">
      <item>FOTONAPON d.o.o. za proizvodnju solarne energije</item>
    </derivirana_varijabla>
  </DomainObject.Predmet.ProtuStrankaListNazivFormated>
  <DomainObject.Predmet.ProtuStrankaListNazivFormatedOIB>
    <izvorni_sadrzaj>
      <item>FOTONAPON d.o.o. za proizvodnju solarne energije, OIB 69339291231</item>
    </izvorni_sadrzaj>
    <derivirana_varijabla naziv="DomainObject.Predmet.ProtuStrankaListNazivFormatedOIB_1">
      <item>FOTONAPON d.o.o. za proizvodnju solarne energije, OIB 69339291231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FOTONAPON d.o.o. za proizvodnju solarne energije</izvorni_sadrzaj>
    <derivirana_varijabla naziv="DomainObject.Predmet.ProtustrankaIDrugi_1">FOTONAPON d.o.o. za proizvodnju solarne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FOTONAPON d.o.o. za proizvodnju solarne energije, OIB 69339291231, R. Boškovića 10, 21000 Split</izvorni_sadrzaj>
    <derivirana_varijabla naziv="DomainObject.Predmet.ProtustrankaIDrugiAdressOIB_1">FOTONAPON d.o.o. za proizvodnju solarne energije, OIB 69339291231, R.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FOTONAPON d.o.o. za proizvodnju solarne energije</item>
      <item>FINANCIJSKA AGENCIJA, RC SPLIT</item>
    </izvorni_sadrzaj>
    <derivirana_varijabla naziv="DomainObject.Predmet.SudioniciListNaziv_1">
      <item>FOTONAPON d.o.o. za proizvodnju solarne energije</item>
      <item>FINANCIJSKA AGENCIJA, RC SPLIT</item>
    </derivirana_varijabla>
  </DomainObject.Predmet.SudioniciListNaziv>
  <DomainObject.Predmet.SudioniciListAdressOIB>
    <izvorni_sadrzaj>
      <item>FOTONAPON d.o.o. za proizvodnju solarne energije, OIB 69339291231, R. Boškovića 10,21000 Split</item>
      <item>FINANCIJSKA AGENCIJA, RC SPLIT, OIB 85821130368, Mažuranićevo šetalište 24 b,21000 Split</item>
    </izvorni_sadrzaj>
    <derivirana_varijabla naziv="DomainObject.Predmet.SudioniciListAdressOIB_1">
      <item>FOTONAPON d.o.o. za proizvodnju solarne energije, OIB 69339291231, R.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69339291231</item>
      <item>, OIB 85821130368</item>
    </izvorni_sadrzaj>
    <derivirana_varijabla naziv="DomainObject.Predmet.SudioniciListNazivOIB_1">
      <item>, OIB 69339291231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C0D1F-4BE2-4E53-9BF0-9D2A02F44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3992</properties:Characters>
  <properties:Lines>96</properties:Lines>
  <properties:Paragraphs>28</properties:Paragraphs>
  <properties:TotalTime>485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2018-11-15T11:19:00Z</cp:lastPrinted>
  <dcterms:modified xmlns:xsi="http://www.w3.org/2001/XMLSchema-instance" xsi:type="dcterms:W3CDTF">2018-11-15T11:19:00Z</dcterms:modified>
  <cp:revision>394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