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022e" w14:paraId="36b022e" w:rsidRDefault="00541CDA" w:rsidP="008B7CED" w:rsidR="00930C53" w:rsidRPr="0065454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5454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65454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65454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65454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65454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6545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B548F" w:rsidRPr="00654543">
        <w:rPr>
          <w:rFonts w:hAnsi="Times New Roman" w:ascii="Times New Roman"/>
          <w:color w:val="auto"/>
          <w:sz w:val="24"/>
          <w:szCs w:val="24"/>
          <w:lang w:val="pl-PL"/>
        </w:rPr>
        <w:t>288/15</w:t>
      </w:r>
    </w:p>
    <w:p w:rsidRDefault="008B7CED" w:rsidP="008B7CED" w:rsidR="008B7CED" w:rsidRPr="0065454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65454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65454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65454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65454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54543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541CDA" w:rsidRPr="00654543">
        <w:rPr>
          <w:rFonts w:hAnsi="Times New Roman" w:ascii="Times New Roman"/>
          <w:color w:val="auto"/>
          <w:sz w:val="24"/>
          <w:szCs w:val="24"/>
          <w:lang w:val="pt-BR"/>
        </w:rPr>
        <w:t xml:space="preserve">TRGOVAČKI SUD U ZAGREBU po sucu toga suda Vesni Malenica kao stečajnom sucu u stečajnom postupku nad dužnikom </w:t>
      </w:r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VA-MI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SEVERIN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d. </w:t>
      </w:r>
      <w:proofErr w:type="gramStart"/>
      <w:r w:rsidR="00654543" w:rsidRPr="00654543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. o. u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Bleiweisova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21,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78602825865, 10. </w:t>
      </w:r>
      <w:proofErr w:type="spellStart"/>
      <w:proofErr w:type="gramStart"/>
      <w:r w:rsidR="00654543" w:rsidRPr="00654543">
        <w:rPr>
          <w:rFonts w:hAnsi="Times New Roman" w:ascii="Times New Roman"/>
          <w:color w:val="auto"/>
          <w:sz w:val="24"/>
          <w:szCs w:val="24"/>
        </w:rPr>
        <w:t>studenog</w:t>
      </w:r>
      <w:proofErr w:type="spellEnd"/>
      <w:proofErr w:type="gram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654543" w:rsidP="008B7CED" w:rsidR="00654543" w:rsidRPr="0065454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65454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65454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654543" w:rsidR="00C81384" w:rsidRPr="00654543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Jozo Pavičić, Osijek,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Svetog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Roka 44,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</w:rPr>
        <w:t xml:space="preserve"> 69969627936</w:t>
      </w:r>
      <w:r w:rsidR="006815B2" w:rsidRPr="00654543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654543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419A1"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654543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654543">
        <w:rPr>
          <w:rFonts w:hAnsi="Times New Roman" w:ascii="Times New Roman"/>
          <w:color w:val="auto"/>
          <w:sz w:val="24"/>
          <w:szCs w:val="24"/>
        </w:rPr>
        <w:t>Nala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54543">
        <w:rPr>
          <w:rFonts w:hAnsi="Times New Roman" w:ascii="Times New Roman"/>
          <w:color w:val="auto"/>
          <w:sz w:val="24"/>
          <w:szCs w:val="24"/>
        </w:rPr>
        <w:t>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se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da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spellStart"/>
      <w:proofErr w:type="gramStart"/>
      <w:r w:rsidR="00D40A76" w:rsidRPr="00654543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D40A76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6815B2" w:rsidRPr="00654543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>6223900013102228408</w:t>
      </w:r>
      <w:proofErr w:type="spellEnd"/>
      <w:r w:rsidR="000419A1"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6545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65454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6545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65454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proofErr w:type="gramStart"/>
      <w:r w:rsidRPr="00654543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654543">
        <w:rPr>
          <w:rFonts w:hAnsi="Times New Roman" w:ascii="Times New Roman"/>
          <w:color w:val="auto"/>
          <w:sz w:val="24"/>
          <w:szCs w:val="24"/>
        </w:rPr>
        <w:t>l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190138" w:rsidRPr="00654543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="00190138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="00190138" w:rsidRPr="00654543">
        <w:rPr>
          <w:rFonts w:hAnsi="Times New Roman" w:ascii="Times New Roman"/>
          <w:color w:val="auto"/>
          <w:sz w:val="24"/>
          <w:szCs w:val="24"/>
          <w:lang w:val="hr-HR"/>
        </w:rPr>
        <w:t>. 6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="00190138" w:rsidRPr="00654543">
        <w:rPr>
          <w:rFonts w:hAnsi="Times New Roman" w:ascii="Times New Roman"/>
          <w:color w:val="auto"/>
          <w:sz w:val="24"/>
          <w:szCs w:val="24"/>
        </w:rPr>
        <w:t xml:space="preserve"> (</w:t>
      </w:r>
      <w:proofErr w:type="spellStart"/>
      <w:r w:rsidR="00190138" w:rsidRPr="00654543">
        <w:rPr>
          <w:rFonts w:hAnsi="Times New Roman" w:ascii="Times New Roman"/>
          <w:color w:val="auto"/>
          <w:sz w:val="24"/>
          <w:szCs w:val="24"/>
        </w:rPr>
        <w:t>NN</w:t>
      </w:r>
      <w:proofErr w:type="spellEnd"/>
      <w:r w:rsidR="001941D8" w:rsidRPr="00654543">
        <w:rPr>
          <w:rFonts w:hAnsi="Times New Roman" w:ascii="Times New Roman"/>
          <w:color w:val="auto"/>
          <w:sz w:val="24"/>
          <w:szCs w:val="24"/>
        </w:rPr>
        <w:t xml:space="preserve"> 71/15)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je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privremenog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upravitelja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u</w:t>
      </w:r>
      <w:r w:rsidR="000419A1"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419A1" w:rsidRPr="00654543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="000419A1"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6545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je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proofErr w:type="gramStart"/>
      <w:r w:rsidRPr="00654543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je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privremeni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u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="000419A1"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65454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studeni </w:t>
      </w:r>
      <w:proofErr w:type="spellStart"/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654543" w:rsidRPr="0065454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65454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6545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65454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654543">
        <w:rPr>
          <w:rFonts w:hAnsi="Times New Roman" w:ascii="Times New Roman"/>
          <w:color w:val="auto"/>
          <w:sz w:val="24"/>
          <w:szCs w:val="24"/>
        </w:rPr>
        <w:t>Vesna</w:t>
      </w:r>
      <w:r w:rsidRPr="0065454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54543">
        <w:rPr>
          <w:rFonts w:hAnsi="Times New Roman" w:ascii="Times New Roman"/>
          <w:color w:val="auto"/>
          <w:sz w:val="24"/>
          <w:szCs w:val="24"/>
        </w:rPr>
        <w:t>Malenica</w:t>
      </w:r>
      <w:r w:rsidR="0061529B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61529B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654543">
      <w:pPr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>:</w:t>
      </w:r>
    </w:p>
    <w:p w:rsidRDefault="0067630E" w:rsidR="0067630E" w:rsidRPr="0065454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4543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654543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54543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654543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654543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6545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529B" w:rsidP="00AB7A2F" w:rsidR="0061529B" w:rsidRPr="0061529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1529B" w:rsidP="00995CE9" w:rsidR="0061529B" w:rsidRPr="0061529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529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6152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65454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65454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48F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29B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543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9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9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9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9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9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1183</properties:Characters>
  <properties:Lines>40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2016-11-10T10:08:00Z</dcterms:created>
  <dc:creator>malenicav</dc:creator>
  <cp:lastModifiedBy>Kristina Švajger</cp:lastModifiedBy>
  <cp:lastPrinted>2016-11-10T10:16:00Z</cp:lastPrinted>
  <dcterms:modified xmlns:xsi="http://www.w3.org/2001/XMLSchema-instance" xsi:type="dcterms:W3CDTF">2016-11-10T10:17:00Z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