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544b" w14:paraId="6ec544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3D3D">
        <w:rPr>
          <w:b/>
          <w:lang w:val="hr-HR"/>
        </w:rPr>
        <w:t>7</w:t>
      </w:r>
      <w:r w:rsidR="005F39D9">
        <w:rPr>
          <w:b/>
          <w:lang w:val="hr-HR"/>
        </w:rPr>
        <w:t>49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F39D9">
        <w:rPr>
          <w:lang w:val="hr-HR"/>
        </w:rPr>
        <w:t>PARKIRALIŠTA- d.o.o. Imotski, Kralja Zvonimira bb, OIB: 48082504266, MBS: 060141690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F39D9">
        <w:rPr>
          <w:lang w:val="hr-HR"/>
        </w:rPr>
        <w:t>PARKIRALIŠTA- d.o.o. Imotski, Kralja Zvonimira bb, OIB: 48082504266, MBS: 060141690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30. prosinca 2015. godine u 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317B25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F39D9">
        <w:rPr>
          <w:lang w:val="hr-HR"/>
        </w:rPr>
        <w:t>PARKIRALIŠTA- d.o.o. Imotski, Kralja Zvonimira bb, OIB: 48082504266, MBS: 060141690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5F39D9">
        <w:rPr>
          <w:lang w:val="hr-HR"/>
        </w:rPr>
        <w:t>PARKIRALIŠTA- d.o.o. Imotski</w:t>
      </w:r>
      <w:r w:rsidR="002D3D3D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F39D9">
        <w:rPr>
          <w:lang w:val="hr-HR"/>
        </w:rPr>
        <w:t>2448</w:t>
      </w:r>
      <w:r>
        <w:rPr>
          <w:lang w:val="hr-HR"/>
        </w:rPr>
        <w:t xml:space="preserve"> dan, u ukupnom iznosu od </w:t>
      </w:r>
      <w:r w:rsidR="005F39D9">
        <w:rPr>
          <w:lang w:val="hr-HR"/>
        </w:rPr>
        <w:t>449.499,60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2D3D3D" w:rsidP="00403F01" w:rsidR="002D3D3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5F39D9">
        <w:rPr>
          <w:lang w:val="hr-HR"/>
        </w:rPr>
        <w:t>Split, Ispostava 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246EF" w:rsidRPr="00B246E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3D3D">
      <w:t>7</w:t>
    </w:r>
    <w:r w:rsidR="005F39D9">
      <w:t>49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17B2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5F39D9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246EF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6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46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46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46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6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46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46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46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St-749/2015</izvorni_sadrzaj>
    <derivirana_varijabla naziv="DomainObject.Predmet.OznakaBroj_1">St-749/2015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PARKIRALIŠTA- društvo s ograničenom odgovornošću za uslužne djelatnosti</izvorni_sadrzaj>
    <derivirana_varijabla naziv="DomainObject.Predmet.ProtustrankaFormated_1">  PARKIRALIŠTA- društvo s ograničenom odgovornošću za uslužne djelatnosti</derivirana_varijabla>
  </DomainObject.Predmet.ProtustrankaFormated>
  <DomainObject.Predmet.ProtustrankaFormatedOIB>
    <izvorni_sadrzaj>  PARKIRALIŠTA- društvo s ograničenom odgovornošću za uslužne djelatnosti, OIB 48082504266</izvorni_sadrzaj>
    <derivirana_varijabla naziv="DomainObject.Predmet.ProtustrankaFormatedOIB_1">  PARKIRALIŠTA- društvo s ograničenom odgovornošću za uslužne djelatnosti, OIB 48082504266</derivirana_varijabla>
  </DomainObject.Predmet.ProtustrankaFormatedOIB>
  <DomainObject.Predmet.ProtustrankaFormatedWithAdress>
    <izvorni_sadrzaj> PARKIRALIŠTA- društvo s ograničenom odgovornošću za uslužne djelatnosti, Kralja Zvonimira/bb, 21260 Imotski</izvorni_sadrzaj>
    <derivirana_varijabla naziv="DomainObject.Predmet.ProtustrankaFormatedWithAdress_1"> PARKIRALIŠTA- društvo s ograničenom odgovornošću za uslužne djelatnosti, Kralja Zvonimira/bb, 21260 Imotski</derivirana_varijabla>
  </DomainObject.Predmet.ProtustrankaFormatedWithAdress>
  <DomainObject.Predmet.ProtustrankaFormatedWithAdressOIB>
    <izvorni_sadrzaj> PARKIRALIŠTA- društvo s ograničenom odgovornošću za uslužne djelatnosti, OIB 48082504266, Kralja Zvonimira/bb, 21260 Imotski</izvorni_sadrzaj>
    <derivirana_varijabla naziv="DomainObject.Predmet.ProtustrankaFormatedWithAdressOIB_1"> PARKIRALIŠTA- društvo s ograničenom odgovornošću za uslužne djelatnosti, OIB 48082504266, Kralja Zvonimira/bb, 21260 Imotski</derivirana_varijabla>
  </DomainObject.Predmet.ProtustrankaFormatedWithAdressOIB>
  <DomainObject.Predmet.ProtustrankaWithAdress>
    <izvorni_sadrzaj>PARKIRALIŠTA- društvo s ograničenom odgovornošću za uslužne djelatnosti Kralja Zvonimira/bb, 21260 Imotski</izvorni_sadrzaj>
    <derivirana_varijabla naziv="DomainObject.Predmet.ProtustrankaWithAdress_1">PARKIRALIŠTA- društvo s ograničenom odgovornošću za uslužne djelatnosti Kralja Zvonimira/bb, 21260 Imotski</derivirana_varijabla>
  </DomainObject.Predmet.ProtustrankaWithAdress>
  <DomainObject.Predmet.ProtustrankaWithAdressOIB>
    <izvorni_sadrzaj>PARKIRALIŠTA- društvo s ograničenom odgovornošću za uslužne djelatnosti, OIB 48082504266, Kralja Zvonimira/bb, 21260 Imotski</izvorni_sadrzaj>
    <derivirana_varijabla naziv="DomainObject.Predmet.ProtustrankaWithAdressOIB_1">PARKIRALIŠTA- društvo s ograničenom odgovornošću za uslužne djelatnosti, OIB 48082504266, Kralja Zvonimira/bb, 21260 Imotski</derivirana_varijabla>
  </DomainObject.Predmet.ProtustrankaWithAdressOIB>
  <DomainObject.Predmet.ProtustrankaNazivFormated>
    <izvorni_sadrzaj>PARKIRALIŠTA- društvo s ograničenom odgovornošću za uslužne djelatnosti</izvorni_sadrzaj>
    <derivirana_varijabla naziv="DomainObject.Predmet.ProtustrankaNazivFormated_1">PARKIRALIŠTA- društvo s ograničenom odgovornošću za uslužne djelatnosti</derivirana_varijabla>
  </DomainObject.Predmet.ProtustrankaNazivFormated>
  <DomainObject.Predmet.ProtustrankaNazivFormatedOIB>
    <izvorni_sadrzaj>PARKIRALIŠTA- društvo s ograničenom odgovornošću za uslužne djelatnosti, OIB 48082504266</izvorni_sadrzaj>
    <derivirana_varijabla naziv="DomainObject.Predmet.ProtustrankaNazivFormatedOIB_1">PARKIRALIŠTA- društvo s ograničenom odgovornošću za uslužne djelatnosti, OIB 48082504266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449499.60</izvorni_sadrzaj>
    <derivirana_varijabla naziv="DomainObject.Predmet.TrenutnaVrijednost_1">449499.60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PARKIRALIŠTA- društvo s ograničenom odgovornošću za uslužne djelatnosti</item>
    </izvorni_sadrzaj>
    <derivirana_varijabla naziv="DomainObject.Predmet.ProtuStrankaListFormated_1">
      <item>PARKIRALIŠTA- društvo s ograničenom odgovornošću za uslužne djelatnosti</item>
    </derivirana_varijabla>
  </DomainObject.Predmet.ProtuStrankaListFormated>
  <DomainObject.Predmet.ProtuStrankaListFormatedOIB>
    <izvorni_sadrzaj>
      <item>PARKIRALIŠTA- društvo s ograničenom odgovornošću za uslužne djelatnosti, OIB 48082504266</item>
    </izvorni_sadrzaj>
    <derivirana_varijabla naziv="DomainObject.Predmet.ProtuStrankaListFormatedOIB_1">
      <item>PARKIRALIŠTA- društvo s ograničenom odgovornošću za uslužne djelatnosti, OIB 48082504266</item>
    </derivirana_varijabla>
  </DomainObject.Predmet.ProtuStrankaListFormatedOIB>
  <DomainObject.Predmet.ProtuStrankaListFormatedWithAdress>
    <izvorni_sadrzaj>
      <item>PARKIRALIŠTA- društvo s ograničenom odgovornošću za uslužne djelatnosti, Kralja Zvonimira/bb, 21260 Imotski</item>
    </izvorni_sadrzaj>
    <derivirana_varijabla naziv="DomainObject.Predmet.ProtuStrankaListFormatedWithAdress_1">
      <item>PARKIRALIŠTA- društvo s ograničenom odgovornošću za uslužne djelatnosti, Kralja Zvonimira/bb, 21260 Imotski</item>
    </derivirana_varijabla>
  </DomainObject.Predmet.ProtuStrankaListFormatedWithAdress>
  <DomainObject.Predmet.ProtuStrankaListFormatedWithAdressOIB>
    <izvorni_sadrzaj>
      <item>PARKIRALIŠTA- društvo s ograničenom odgovornošću za uslužne djelatnosti, OIB 48082504266, Kralja Zvonimira/bb, 21260 Imotski</item>
    </izvorni_sadrzaj>
    <derivirana_varijabla naziv="DomainObject.Predmet.ProtuStrankaListFormatedWithAdressOIB_1">
      <item>PARKIRALIŠTA- društvo s ograničenom odgovornošću za uslužne djelatnosti, OIB 48082504266, Kralja Zvonimira/bb, 21260 Imotski</item>
    </derivirana_varijabla>
  </DomainObject.Predmet.ProtuStrankaListFormatedWithAdressOIB>
  <DomainObject.Predmet.ProtuStrankaListNazivFormated>
    <izvorni_sadrzaj>
      <item>PARKIRALIŠTA- društvo s ograničenom odgovornošću za uslužne djelatnosti</item>
    </izvorni_sadrzaj>
    <derivirana_varijabla naziv="DomainObject.Predmet.ProtuStrankaListNazivFormated_1">
      <item>PARKIRALIŠTA- društvo s ograničenom odgovornošću za uslužne djelatnosti</item>
    </derivirana_varijabla>
  </DomainObject.Predmet.ProtuStrankaListNazivFormated>
  <DomainObject.Predmet.ProtuStrankaListNazivFormatedOIB>
    <izvorni_sadrzaj>
      <item>PARKIRALIŠTA- društvo s ograničenom odgovornošću za uslužne djelatnosti, OIB 48082504266</item>
    </izvorni_sadrzaj>
    <derivirana_varijabla naziv="DomainObject.Predmet.ProtuStrankaListNazivFormatedOIB_1">
      <item>PARKIRALIŠTA- društvo s ograničenom odgovornošću za uslužne djelatnosti, OIB 48082504266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PARKIRALIŠTA- društvo s ograničenom odgovornošću za uslužne djelatnosti</izvorni_sadrzaj>
    <derivirana_varijabla naziv="DomainObject.Predmet.ProtustrankaIDrugi_1">PARKIRALIŠTA- društvo s ograničenom odgovornošću za uslužne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PARKIRALIŠTA- društvo s ograničenom odgovornošću za uslužne djelatnosti, OIB 48082504266, Kralja Zvonimira/bb, 21260 Imotski</izvorni_sadrzaj>
    <derivirana_varijabla naziv="DomainObject.Predmet.ProtustrankaIDrugiAdressOIB_1">PARKIRALIŠTA- društvo s ograničenom odgovornošću za uslužne djelatnosti, OIB 48082504266, Kralja Zvonimira/bb,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PARKIRALIŠTA- društvo s ograničenom odgovornošću za uslužne djelatnosti</item>
      <item>FINANCIJSKA AGENCIJA, RC SPLIT</item>
    </izvorni_sadrzaj>
    <derivirana_varijabla naziv="DomainObject.Predmet.SudioniciListNaziv_1">
      <item>PARKIRALIŠTA- društvo s ograničenom odgovornošću za uslužne djelatnosti</item>
      <item>FINANCIJSKA AGENCIJA, RC SPLIT</item>
    </derivirana_varijabla>
  </DomainObject.Predmet.SudioniciListNaziv>
  <DomainObject.Predmet.SudioniciListAdressOIB>
    <izvorni_sadrzaj>
      <item>PARKIRALIŠTA- društvo s ograničenom odgovornošću za uslužne djelatnosti, OIB 48082504266, Kralja Zvonimira/bb,21260 Imotski</item>
      <item>FINANCIJSKA AGENCIJA, RC SPLIT, OIB 85821130368, Mažuranićevo šetalište 24 b,21000 Split</item>
    </izvorni_sadrzaj>
    <derivirana_varijabla naziv="DomainObject.Predmet.SudioniciListAdressOIB_1">
      <item>PARKIRALIŠTA- društvo s ograničenom odgovornošću za uslužne djelatnosti, OIB 48082504266, Kralja Zvonimira/bb,21260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48082504266</item>
      <item>, OIB 85821130368</item>
    </izvorni_sadrzaj>
    <derivirana_varijabla naziv="DomainObject.Predmet.SudioniciListNazivOIB_1">
      <item>, OIB 48082504266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0D34D-9949-4A49-90D1-8AA1748E7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4063</properties:Characters>
  <properties:Lines>108</properties:Lines>
  <properties:Paragraphs>35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2015-12-30T07:59:00Z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