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84ba" w14:paraId="e9584ba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C70662">
        <w:rPr>
          <w:rFonts w:cs="Times New Roman" w:eastAsia="Times New Roman" w:hAnsi="Times New Roman" w:ascii="Times New Roman"/>
          <w:sz w:val="24"/>
          <w:szCs w:val="24"/>
          <w:lang w:eastAsia="hr-HR"/>
        </w:rPr>
        <w:t>843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C70662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C70662">
        <w:rPr>
          <w:szCs w:val="24"/>
        </w:rPr>
        <w:t>7.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C70662">
        <w:rPr>
          <w:szCs w:val="24"/>
        </w:rPr>
        <w:t xml:space="preserve">UDRUGA ZA OČUVANJE KULTURNE I PRIRODNE BAŠTINE ''FULMEN'', Zaton, Lozica </w:t>
      </w:r>
      <w:proofErr w:type="spellStart"/>
      <w:r w:rsidR="00C70662">
        <w:rPr>
          <w:szCs w:val="24"/>
        </w:rPr>
        <w:t>bb</w:t>
      </w:r>
      <w:proofErr w:type="spellEnd"/>
      <w:r w:rsidR="00C70662">
        <w:rPr>
          <w:szCs w:val="24"/>
        </w:rPr>
        <w:t>, OIB: 61284185236</w:t>
      </w:r>
      <w:r w:rsidR="00350578">
        <w:rPr>
          <w:szCs w:val="24"/>
        </w:rPr>
        <w:t xml:space="preserve">, </w:t>
      </w:r>
      <w:r w:rsidR="00C70662">
        <w:rPr>
          <w:szCs w:val="24"/>
        </w:rPr>
        <w:t>10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38A4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5064A7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64A7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A29CC"/>
    <w:rsid w:val="001D3ABE"/>
    <w:rsid w:val="002B529A"/>
    <w:rsid w:val="00305496"/>
    <w:rsid w:val="00350578"/>
    <w:rsid w:val="0039761F"/>
    <w:rsid w:val="005064A7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F38A4"/>
    <w:rsid w:val="00902CC7"/>
    <w:rsid w:val="00AC3186"/>
    <w:rsid w:val="00C70662"/>
    <w:rsid w:val="00CE175F"/>
    <w:rsid w:val="00D137BD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506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4A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64A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64A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64A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506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4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64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64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64A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19841.65</izvorni_sadrzaj>
    <derivirana_varijabla naziv="DomainObject.Predmet.InicijalnaVrijednost_1">19841.65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St-843/2015</izvorni_sadrzaj>
    <derivirana_varijabla naziv="DomainObject.Predmet.OznakaBroj_1">St-843/2015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KULTURNE I PRIRODNE BAŠTINE "FULMEN"</izvorni_sadrzaj>
    <derivirana_varijabla naziv="DomainObject.Predmet.ProtustrankaFormated_1">  UDRUGA ZA OČUVANJE KULTURNE I PRIRODNE BAŠTINE "FULMEN"</derivirana_varijabla>
  </DomainObject.Predmet.ProtustrankaFormated>
  <DomainObject.Predmet.ProtustrankaFormatedOIB>
    <izvorni_sadrzaj>  UDRUGA ZA OČUVANJE KULTURNE I PRIRODNE BAŠTINE "FULMEN", OIB 61284185236</izvorni_sadrzaj>
    <derivirana_varijabla naziv="DomainObject.Predmet.ProtustrankaFormatedOIB_1">  UDRUGA ZA OČUVANJE KULTURNE I PRIRODNE BAŠTINE "FULMEN", OIB 61284185236</derivirana_varijabla>
  </DomainObject.Predmet.ProtustrankaFormatedOIB>
  <DomainObject.Predmet.ProtustrankaFormatedWithAdress>
    <izvorni_sadrzaj> UDRUGA ZA OČUVANJE KULTURNE I PRIRODNE BAŠTINE "FULMEN", Lozica 0bb, 23232 Zaton</izvorni_sadrzaj>
    <derivirana_varijabla naziv="DomainObject.Predmet.ProtustrankaFormatedWithAdress_1"> UDRUGA ZA OČUVANJE KULTURNE I PRIRODNE BAŠTINE "FULMEN", Lozica 0bb, 23232 Zaton</derivirana_varijabla>
  </DomainObject.Predmet.ProtustrankaFormatedWithAdress>
  <DomainObject.Predmet.ProtustrankaFormatedWithAdressOIB>
    <izvorni_sadrzaj> UDRUGA ZA OČUVANJE KULTURNE I PRIRODNE BAŠTINE "FULMEN", OIB 61284185236, Lozica 0bb, 23232 Zaton</izvorni_sadrzaj>
    <derivirana_varijabla naziv="DomainObject.Predmet.ProtustrankaFormatedWithAdressOIB_1"> UDRUGA ZA OČUVANJE KULTURNE I PRIRODNE BAŠTINE "FULMEN", OIB 61284185236, Lozica 0bb, 23232 Zaton</derivirana_varijabla>
  </DomainObject.Predmet.ProtustrankaFormatedWithAdressOIB>
  <DomainObject.Predmet.ProtustrankaWithAdress>
    <izvorni_sadrzaj>UDRUGA ZA OČUVANJE KULTURNE I PRIRODNE BAŠTINE "FULMEN" Lozica 0bb, 23232 Zaton</izvorni_sadrzaj>
    <derivirana_varijabla naziv="DomainObject.Predmet.ProtustrankaWithAdress_1">UDRUGA ZA OČUVANJE KULTURNE I PRIRODNE BAŠTINE "FULMEN" Lozica 0bb, 23232 Zaton</derivirana_varijabla>
  </DomainObject.Predmet.ProtustrankaWithAdress>
  <DomainObject.Predmet.ProtustrankaWithAdressOIB>
    <izvorni_sadrzaj>UDRUGA ZA OČUVANJE KULTURNE I PRIRODNE BAŠTINE "FULMEN", OIB 61284185236, Lozica 0bb, 23232 Zaton</izvorni_sadrzaj>
    <derivirana_varijabla naziv="DomainObject.Predmet.ProtustrankaWithAdressOIB_1">UDRUGA ZA OČUVANJE KULTURNE I PRIRODNE BAŠTINE "FULMEN", OIB 61284185236, Lozica 0bb, 23232 Zaton</derivirana_varijabla>
  </DomainObject.Predmet.ProtustrankaWithAdressOIB>
  <DomainObject.Predmet.ProtustrankaNazivFormated>
    <izvorni_sadrzaj>UDRUGA ZA OČUVANJE KULTURNE I PRIRODNE BAŠTINE "FULMEN"</izvorni_sadrzaj>
    <derivirana_varijabla naziv="DomainObject.Predmet.ProtustrankaNazivFormated_1">UDRUGA ZA OČUVANJE KULTURNE I PRIRODNE BAŠTINE "FULMEN"</derivirana_varijabla>
  </DomainObject.Predmet.ProtustrankaNazivFormated>
  <DomainObject.Predmet.ProtustrankaNazivFormatedOIB>
    <izvorni_sadrzaj>UDRUGA ZA OČUVANJE KULTURNE I PRIRODNE BAŠTINE "FULMEN", OIB 61284185236</izvorni_sadrzaj>
    <derivirana_varijabla naziv="DomainObject.Predmet.ProtustrankaNazivFormatedOIB_1">UDRUGA ZA OČUVANJE KULTURNE I PRIRODNE BAŠTINE "FULMEN", OIB 61284185236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ZA OČUVANJE KULTURNE I PRIRODNE BAŠTINE "FULMEN"</item>
    </izvorni_sadrzaj>
    <derivirana_varijabla naziv="DomainObject.Predmet.ProtuStrankaListFormated_1">
      <item>UDRUGA ZA OČUVANJE KULTURNE I PRIRODNE BAŠTINE "FULMEN"</item>
    </derivirana_varijabla>
  </DomainObject.Predmet.ProtuStrankaListFormated>
  <DomainObject.Predmet.ProtuStrankaListFormatedOIB>
    <izvorni_sadrzaj>
      <item>UDRUGA ZA OČUVANJE KULTURNE I PRIRODNE BAŠTINE "FULMEN", OIB 61284185236</item>
    </izvorni_sadrzaj>
    <derivirana_varijabla naziv="DomainObject.Predmet.ProtuStrankaListFormatedOIB_1">
      <item>UDRUGA ZA OČUVANJE KULTURNE I PRIRODNE BAŠTINE "FULMEN", OIB 61284185236</item>
    </derivirana_varijabla>
  </DomainObject.Predmet.ProtuStrankaListFormatedOIB>
  <DomainObject.Predmet.ProtuStrankaListFormatedWithAdress>
    <izvorni_sadrzaj>
      <item>UDRUGA ZA OČUVANJE KULTURNE I PRIRODNE BAŠTINE "FULMEN", Lozica 0bb, 23232 Zaton</item>
    </izvorni_sadrzaj>
    <derivirana_varijabla naziv="DomainObject.Predmet.ProtuStrankaListFormatedWithAdress_1">
      <item>UDRUGA ZA OČUVANJE KULTURNE I PRIRODNE BAŠTINE "FULMEN", Lozica 0bb, 23232 Zaton</item>
    </derivirana_varijabla>
  </DomainObject.Predmet.ProtuStrankaListFormatedWithAdress>
  <DomainObject.Predmet.ProtuStrankaListFormatedWithAdressOIB>
    <izvorni_sadrzaj>
      <item>UDRUGA ZA OČUVANJE KULTURNE I PRIRODNE BAŠTINE "FULMEN", OIB 61284185236, Lozica 0bb, 23232 Zaton</item>
    </izvorni_sadrzaj>
    <derivirana_varijabla naziv="DomainObject.Predmet.ProtuStrankaListFormatedWithAdressOIB_1">
      <item>UDRUGA ZA OČUVANJE KULTURNE I PRIRODNE BAŠTINE "FULMEN", OIB 61284185236, Lozica 0bb, 23232 Zaton</item>
    </derivirana_varijabla>
  </DomainObject.Predmet.ProtuStrankaListFormatedWithAdressOIB>
  <DomainObject.Predmet.ProtuStrankaListNazivFormated>
    <izvorni_sadrzaj>
      <item>UDRUGA ZA OČUVANJE KULTURNE I PRIRODNE BAŠTINE "FULMEN"</item>
    </izvorni_sadrzaj>
    <derivirana_varijabla naziv="DomainObject.Predmet.ProtuStrankaListNazivFormated_1">
      <item>UDRUGA ZA OČUVANJE KULTURNE I PRIRODNE BAŠTINE "FULMEN"</item>
    </derivirana_varijabla>
  </DomainObject.Predmet.ProtuStrankaListNazivFormated>
  <DomainObject.Predmet.ProtuStrankaListNazivFormatedOIB>
    <izvorni_sadrzaj>
      <item>UDRUGA ZA OČUVANJE KULTURNE I PRIRODNE BAŠTINE "FULMEN", OIB 61284185236</item>
    </izvorni_sadrzaj>
    <derivirana_varijabla naziv="DomainObject.Predmet.ProtuStrankaListNazivFormatedOIB_1">
      <item>UDRUGA ZA OČUVANJE KULTURNE I PRIRODNE BAŠTINE "FULMEN", OIB 61284185236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ZA OČUVANJE KULTURNE I PRIRODNE BAŠTINE "FULMEN"</izvorni_sadrzaj>
    <derivirana_varijabla naziv="DomainObject.Predmet.ProtustrankaIDrugi_1">UDRUGA ZA OČUVANJE KULTURNE I PRIRODNE BAŠTINE "FULMEN"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ZA OČUVANJE KULTURNE I PRIRODNE BAŠTINE "FULMEN", OIB 61284185236, Lozica 0bb, 23232 Zaton</izvorni_sadrzaj>
    <derivirana_varijabla naziv="DomainObject.Predmet.ProtustrankaIDrugiAdressOIB_1">UDRUGA ZA OČUVANJE KULTURNE I PRIRODNE BAŠTINE "FULMEN", OIB 61284185236, Lozica 0bb, 23232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ZA OČUVANJE KULTURNE I PRIRODNE BAŠTINE "FULMEN"</item>
    </izvorni_sadrzaj>
    <derivirana_varijabla naziv="DomainObject.Predmet.SudioniciListNaziv_1">
      <item>FINA</item>
      <item>UDRUGA ZA OČUVANJE KULTURNE I PRIRODNE BAŠTINE "FULMEN"</item>
    </derivirana_varijabla>
  </DomainObject.Predmet.SudioniciListNaziv>
  <DomainObject.Predmet.SudioniciListAdressOIB>
    <izvorni_sadrzaj>
      <item>FINA, OIB 85821130368</item>
      <item>UDRUGA ZA OČUVANJE KULTURNE I PRIRODNE BAŠTINE "FULMEN", OIB 61284185236, Lozica 0bb,23232 Zaton</item>
    </izvorni_sadrzaj>
    <derivirana_varijabla naziv="DomainObject.Predmet.SudioniciListAdressOIB_1">
      <item>FINA, OIB 85821130368</item>
      <item>UDRUGA ZA OČUVANJE KULTURNE I PRIRODNE BAŠTINE "FULMEN", OIB 61284185236, Lozica 0bb,23232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61284185236</item>
    </izvorni_sadrzaj>
    <derivirana_varijabla naziv="DomainObject.Predmet.SudioniciListNazivOIB_1">
      <item>, OIB 85821130368</item>
      <item>, OIB 61284185236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1032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2016-11-09T07:29:00Z</dcterms:created>
  <dc:creator>Tina Grgas</dc:creator>
  <cp:lastModifiedBy>Martina Kalmeta</cp:lastModifiedBy>
  <cp:lastPrinted>2016-11-08T10:15:00Z</cp:lastPrinted>
  <dcterms:modified xmlns:xsi="http://www.w3.org/2001/XMLSchema-instance" xsi:type="dcterms:W3CDTF">2016-11-10T08:08:00Z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