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eca3" w14:paraId="0edeca3" w:rsidRDefault="00485215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 St-</w:t>
      </w:r>
      <w:r w:rsidR="00515F7A">
        <w:t>26</w:t>
      </w:r>
      <w:r w:rsidR="00586B2A">
        <w:t>8</w:t>
      </w:r>
      <w:r>
        <w:t>/201</w:t>
      </w:r>
      <w:r w:rsidR="00515F7A">
        <w:t>6</w:t>
      </w:r>
      <w:r>
        <w:t>-</w:t>
      </w:r>
      <w:r w:rsidR="00586B2A">
        <w:t>7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847C43" w:rsidRPr="00B53450">
        <w:t xml:space="preserve">Trgovački sud u Varaždinu po sucu toga suda Maji Valušnig, kao stečajnom sucu, u stečajnom  predmetu, povodom prijedloga predlagatelja </w:t>
      </w:r>
      <w:r w:rsidR="00847C43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586B2A" w:rsidRPr="005C286D">
        <w:t>HERENČIĆ d.o.o., Ludbreg, Kućan Ludbreški 2/b,  MBS: 070083770, OIB: 69277585252</w:t>
      </w:r>
      <w:r w:rsidR="00847C43" w:rsidRPr="00B53450">
        <w:t>,</w:t>
      </w:r>
      <w:r w:rsidR="004B6F4B">
        <w:t xml:space="preserve"> dana </w:t>
      </w:r>
      <w:r w:rsidR="00515F7A">
        <w:t>1</w:t>
      </w:r>
      <w:r w:rsidR="004B6F4B">
        <w:t xml:space="preserve">. </w:t>
      </w:r>
      <w:r w:rsidR="00515F7A">
        <w:t>travnja</w:t>
      </w:r>
      <w:r w:rsidR="004B6F4B">
        <w:t xml:space="preserve"> 2016.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586B2A" w:rsidRPr="005C286D">
        <w:t>HERENČIĆ d.o.o., Ludbreg, Kućan Ludbreški 2/b,  MBS: 070083770, OIB: 69277585252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9 St-</w:t>
      </w:r>
      <w:r w:rsidR="00586B2A">
        <w:t>268</w:t>
      </w:r>
      <w:r>
        <w:t>/201</w:t>
      </w:r>
      <w:r w:rsidR="00847C43">
        <w:t>6</w:t>
      </w:r>
      <w:r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586B2A" w:rsidRPr="005C286D">
        <w:t>HERENČIĆ d.o.o., Ludbreg, Kućan Ludbreški 2/b,  MBS: 070083770, OIB: 69277585252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847C43" w:rsidRPr="00B53450">
      <w:pPr>
        <w:spacing w:lineRule="auto" w:line="240" w:after="0"/>
        <w:jc w:val="both"/>
      </w:pPr>
      <w:r>
        <w:tab/>
      </w:r>
      <w:r w:rsidR="00847C43" w:rsidRPr="00B53450">
        <w:t xml:space="preserve">Financijska agencija je dana </w:t>
      </w:r>
      <w:r w:rsidR="00586B2A">
        <w:t>30</w:t>
      </w:r>
      <w:r w:rsidR="00847C43" w:rsidRPr="00B53450">
        <w:t>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47C43" w:rsidP="00847C43" w:rsidR="00847C43" w:rsidRPr="00B53450">
      <w:pPr>
        <w:spacing w:lineRule="auto" w:line="240" w:after="0"/>
        <w:jc w:val="both"/>
      </w:pPr>
    </w:p>
    <w:p w:rsidRDefault="00847C43" w:rsidP="00847C43" w:rsidR="00847C43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586B2A">
        <w:t>521</w:t>
      </w:r>
      <w:r w:rsidRPr="00B53450">
        <w:t xml:space="preserve">/2015-6 od </w:t>
      </w:r>
      <w:r w:rsidR="00586B2A">
        <w:t>2</w:t>
      </w:r>
      <w:r w:rsidRPr="00B53450">
        <w:t>. prosinca 2015. obustavio skraćeni stečajni postupak</w:t>
      </w:r>
      <w:r>
        <w:t xml:space="preserve"> i rješenjem ovog suda poslovni </w:t>
      </w:r>
      <w:r>
        <w:lastRenderedPageBreak/>
        <w:t>broj 9 St-</w:t>
      </w:r>
      <w:r w:rsidR="00586B2A">
        <w:t>268</w:t>
      </w:r>
      <w:r>
        <w:t>/16-3 od 23. veljače 2016. pokrenuo prethodni postupak radi utvrđivanja uvjeta za otvaranje stečajnog postupka</w:t>
      </w:r>
      <w:r w:rsidRPr="00B53450">
        <w:t>.</w:t>
      </w:r>
    </w:p>
    <w:p w:rsidRDefault="00485215" w:rsidP="00847C43" w:rsidR="00485215">
      <w:pPr>
        <w:spacing w:lineRule="auto" w:line="240" w:after="0"/>
        <w:jc w:val="both"/>
      </w:pPr>
      <w:r>
        <w:tab/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63.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 xml:space="preserve">U Varaždinu </w:t>
      </w:r>
      <w:r w:rsidR="00515F7A">
        <w:t>1</w:t>
      </w:r>
      <w:r>
        <w:t xml:space="preserve">. </w:t>
      </w:r>
      <w:r w:rsidR="00C72925">
        <w:t>travnja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47C43" w:rsidP="00485215" w:rsidR="00847C43">
      <w:pPr>
        <w:spacing w:lineRule="auto" w:line="240" w:after="0"/>
        <w:jc w:val="both"/>
      </w:pPr>
    </w:p>
    <w:p w:rsidRDefault="00485215" w:rsidP="00515F7A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Maja Valušnig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p w:rsidRDefault="00E01330" w:rsidR="00E01330"/>
    <w:sectPr w:rsidSect="00E042BD" w:rsidR="00E01330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493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847C43">
      <w:t>26</w:t>
    </w:r>
    <w:r w:rsidR="00586B2A">
      <w:t>8</w:t>
    </w:r>
    <w:r>
      <w:t>/201</w:t>
    </w:r>
    <w:r w:rsidR="00847C43">
      <w:t>6</w:t>
    </w:r>
    <w:r>
      <w:t>-</w:t>
    </w:r>
    <w:r w:rsidR="00586B2A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464CFD"/>
    <w:rsid w:val="00485215"/>
    <w:rsid w:val="004B6F4B"/>
    <w:rsid w:val="00515F7A"/>
    <w:rsid w:val="00586B2A"/>
    <w:rsid w:val="00605C60"/>
    <w:rsid w:val="00655596"/>
    <w:rsid w:val="00745493"/>
    <w:rsid w:val="00847C43"/>
    <w:rsid w:val="008A44D0"/>
    <w:rsid w:val="008B1775"/>
    <w:rsid w:val="00BE68D1"/>
    <w:rsid w:val="00C6451F"/>
    <w:rsid w:val="00C72925"/>
    <w:rsid w:val="00CB6F0D"/>
    <w:rsid w:val="00D967FE"/>
    <w:rsid w:val="00E01330"/>
    <w:rsid w:val="00EB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745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745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HERENČIĆ - društvo s ograničenom odgovornošću za proizvodnju mesa i mesnih prerađevina, trgovinu i usluge</izvorni_sadrzaj>
    <derivirana_varijabla naziv="DomainObject.Predmet.ProtustrankaFormated_1">  HERENČIĆ - društvo s ograničenom odgovornošću za proizvodnju mesa i mesnih prerađevina, trgovinu i usluge</derivirana_varijabla>
  </DomainObject.Predmet.ProtustrankaFormated>
  <DomainObject.Predmet.ProtustrankaFormatedOIB>
    <izvorni_sadrzaj>  HERENČIĆ - društvo s ograničenom odgovornošću za proizvodnju mesa i mesnih prerađevina, trgovinu i usluge, OIB 69277585252</izvorni_sadrzaj>
    <derivirana_varijabla naziv="DomainObject.Predmet.ProtustrankaFormatedOIB_1">  HERENČIĆ - društvo s ograničenom odgovornošću za proizvodnju mesa i mesnih prerađevina, trgovinu i usluge, OIB 69277585252</derivirana_varijabla>
  </DomainObject.Predmet.ProtustrankaFormatedOIB>
  <DomainObject.Predmet.ProtustrankaFormatedWithAdress>
    <izvorni_sadrzaj> HERENČIĆ - društvo s ograničenom odgovornošću za proizvodnju mesa i mesnih prerađevina, trgovinu i usluge,  2/b, 42230 Kućan Ludbreški</izvorni_sadrzaj>
    <derivirana_varijabla naziv="DomainObject.Predmet.ProtustrankaFormatedWithAdress_1"> HERENČIĆ - društvo s ograničenom odgovornošću za proizvodnju mesa i mesnih prerađevina, trgovinu i usluge,  2/b, 42230 Kućan Ludbreški</derivirana_varijabla>
  </DomainObject.Predmet.ProtustrankaFormatedWithAdress>
  <DomainObject.Predmet.ProtustrankaFormatedWithAdressOIB>
    <izvorni_sadrzaj> HERENČIĆ - društvo s ograničenom odgovornošću za proizvodnju mesa i mesnih prerađevina, trgovinu i usluge, OIB 69277585252,  2/b, 42230 Kućan Ludbreški</izvorni_sadrzaj>
    <derivirana_varijabla naziv="DomainObject.Predmet.ProtustrankaFormatedWithAdressOIB_1"> HERENČIĆ - društvo s ograničenom odgovornošću za proizvodnju mesa i mesnih prerađevina, trgovinu i usluge, OIB 69277585252,  2/b, 42230 Kućan Ludbreški</derivirana_varijabla>
  </DomainObject.Predmet.ProtustrankaFormatedWithAdressOIB>
  <DomainObject.Predmet.ProtustrankaWithAdress>
    <izvorni_sadrzaj>HERENČIĆ - društvo s ograničenom odgovornošću za proizvodnju mesa i mesnih prerađevina, trgovinu i usluge  2/b, 42230 Kućan Ludbreški</izvorni_sadrzaj>
    <derivirana_varijabla naziv="DomainObject.Predmet.ProtustrankaWithAdress_1">HERENČIĆ - društvo s ograničenom odgovornošću za proizvodnju mesa i mesnih prerađevina, trgovinu i usluge  2/b, 42230 Kućan Ludbreški</derivirana_varijabla>
  </DomainObject.Predmet.ProtustrankaWithAdress>
  <DomainObject.Predmet.ProtustrankaWithAdressOIB>
    <izvorni_sadrzaj>HERENČIĆ - društvo s ograničenom odgovornošću za proizvodnju mesa i mesnih prerađevina, trgovinu i usluge, OIB 69277585252,  2/b, 42230 Kućan Ludbreški</izvorni_sadrzaj>
    <derivirana_varijabla naziv="DomainObject.Predmet.ProtustrankaWithAdressOIB_1">HERENČIĆ - društvo s ograničenom odgovornošću za proizvodnju mesa i mesnih prerađevina, trgovinu i usluge, OIB 69277585252,  2/b, 42230 Kućan Ludbreški</derivirana_varijabla>
  </DomainObject.Predmet.ProtustrankaWithAdressOIB>
  <DomainObject.Predmet.ProtustrankaNazivFormated>
    <izvorni_sadrzaj>HERENČIĆ - društvo s ograničenom odgovornošću za proizvodnju mesa i mesnih prerađevina, trgovinu i usluge</izvorni_sadrzaj>
    <derivirana_varijabla naziv="DomainObject.Predmet.ProtustrankaNazivFormated_1">HERENČIĆ - društvo s ograničenom odgovornošću za proizvodnju mesa i mesnih prerađevina, trgovinu i usluge</derivirana_varijabla>
  </DomainObject.Predmet.ProtustrankaNazivFormated>
  <DomainObject.Predmet.ProtustrankaNazivFormatedOIB>
    <izvorni_sadrzaj>HERENČIĆ - društvo s ograničenom odgovornošću za proizvodnju mesa i mesnih prerađevina, trgovinu i usluge, OIB 69277585252</izvorni_sadrzaj>
    <derivirana_varijabla naziv="DomainObject.Predmet.ProtustrankaNazivFormatedOIB_1">HERENČIĆ - društvo s ograničenom odgovornošću za proizvodnju mesa i mesnih prerađevina, trgovinu i usluge, OIB 69277585252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Sjeverna Hrvatska zastupanog po punomoćniku Županijsko državno odvjetništvo u Varaždinu</izvorni_sadrzaj>
    <derivirana_varijabla naziv="DomainObject.Predmet.StrankaFormated_1">  RH MF Porezna uprava - Područni ured Sjeverna Hrvatska zastupanog po punomoćniku Županijsko državno odvjetništvo u Varaždinu</derivirana_varijabla>
  </DomainObject.Predmet.StrankaFormated>
  <DomainObject.Predmet.StrankaFormatedOIB>
    <izvorni_sadrzaj>  RH MF Porezna uprava - Područni ured Sjeverna Hrvatska zastupanog po punomoćniku Županijsko državno odvjetništvo u Varaždinu</izvorni_sadrzaj>
    <derivirana_varijabla naziv="DomainObject.Predmet.StrankaFormatedOIB_1">  RH MF Porezna uprava - Područni ured Sjeverna Hrvatska zastupanog po punomoćniku Županijsko državno odvjetništvo u Varaždinu</derivirana_varijabla>
  </DomainObject.Predmet.StrankaFormatedOIB>
  <DomainObject.Predmet.StrankaFormatedWithAdress>
    <izvorni_sadrzaj> RH MF Porezna uprava - Područni ured Sjeverna Hrvatska, Graberje 1, 42000 Varaždin zastupanog po punomoćniku Županijsko državno odvjetništvo u Varaždinu</izvorni_sadrzaj>
    <derivirana_varijabla naziv="DomainObject.Predmet.StrankaFormatedWithAdress_1"> RH MF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- Područni ured Sjeverna Hrvatska, Graberje 1, 42000 Varaždin zastupanog po punomoćniku Županijsko državno odvjetništvo u Varaždinu</izvorni_sadrzaj>
    <derivirana_varijabla naziv="DomainObject.Predmet.StrankaFormatedWithAdressOIB_1"> RH MF Porezna uprava -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MF Porezna uprava - Područni ured Sjeverna Hrvatska Graberje 1,42000 Varaždin</izvorni_sadrzaj>
    <derivirana_varijabla naziv="DomainObject.Predmet.StrankaWithAdress_1">RH MF Porezna uprava - Područni ured Sjeverna Hrvatska Graberje 1,42000 Varaždin</derivirana_varijabla>
  </DomainObject.Predmet.StrankaWithAdress>
  <DomainObject.Predmet.StrankaWithAdressOIB>
    <izvorni_sadrzaj>RH MF Porezna uprava - Područni ured Sjeverna Hrvatska, Graberje 1,42000 Varaždin</izvorni_sadrzaj>
    <derivirana_varijabla naziv="DomainObject.Predmet.StrankaWithAdressOIB_1">RH MF Porezna uprava - Područni ured Sjeverna Hrvatska, Graberje 1,42000 Varaždin</derivirana_varijabla>
  </DomainObject.Predmet.StrankaWithAdressOIB>
  <DomainObject.Predmet.StrankaNazivFormated>
    <izvorni_sadrzaj>RH MF Porezna uprava - Područni ured Sjeverna Hrvatska</izvorni_sadrzaj>
    <derivirana_varijabla naziv="DomainObject.Predmet.StrankaNazivFormated_1">RH MF Porezna uprava - Područni ured Sjeverna Hrvatska</derivirana_varijabla>
  </DomainObject.Predmet.StrankaNazivFormated>
  <DomainObject.Predmet.StrankaNazivFormatedOIB>
    <izvorni_sadrzaj>RH MF Porezna uprava - Područni ured Sjeverna Hrvatska</izvorni_sadrzaj>
    <derivirana_varijabla naziv="DomainObject.Predmet.StrankaNazivFormatedOIB_1">RH MF Porezna uprava -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11352.96</izvorni_sadrzaj>
    <derivirana_varijabla naziv="DomainObject.Predmet.TrenutnaVrijednost_1">11352.96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MF Porezna uprava - Područni ured Sjeverna Hrvatska zastupanog po punomoćniku Županijsko državno odvjetništvo u Varaždinu</item>
    </izvorni_sadrzaj>
    <derivirana_varijabla naziv="DomainObject.Predmet.StrankaListFormated_1">
      <item>RH MF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- Područni ured Sjeverna Hrvatska zastupanog po punomoćniku Županijsko državno odvjetništvo u Varaždinu</item>
    </izvorni_sadrzaj>
    <derivirana_varijabla naziv="DomainObject.Predmet.StrankaListFormatedOIB_1">
      <item>RH MF Porezna uprava -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MF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- Područni ured Sjeverna Hrvatska, Graberje 1, 42000 Varaždin zastupanog po punomoćniku Županijsko državno odvjetništvo u Varaždinu</item>
    </izvorni_sadrzaj>
    <derivirana_varijabla naziv="DomainObject.Predmet.StrankaListFormatedWithAdressOIB_1">
      <item>RH MF Porezna uprava -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- Područni ured Sjeverna Hrvatska</item>
    </izvorni_sadrzaj>
    <derivirana_varijabla naziv="DomainObject.Predmet.StrankaListNazivFormated_1">
      <item>RH MF Porezna uprava - Područni ured Sjeverna Hrvatska</item>
    </derivirana_varijabla>
  </DomainObject.Predmet.StrankaListNazivFormated>
  <DomainObject.Predmet.StrankaListNazivFormatedOIB>
    <izvorni_sadrzaj>
      <item>RH MF Porezna uprava - Područni ured Sjeverna Hrvatska</item>
    </izvorni_sadrzaj>
    <derivirana_varijabla naziv="DomainObject.Predmet.StrankaListNazivFormatedOIB_1">
      <item>RH MF Porezna uprava - Područni ured Sjeverna Hrvatska</item>
    </derivirana_varijabla>
  </DomainObject.Predmet.StrankaListNazivFormatedOIB>
  <DomainObject.Predmet.ProtuStrankaListFormated>
    <izvorni_sadrzaj>
      <item>HERENČIĆ - društvo s ograničenom odgovornošću za proizvodnju mesa i mesnih prerađevina, trgovinu i usluge</item>
    </izvorni_sadrzaj>
    <derivirana_varijabla naziv="DomainObject.Predmet.ProtuStrankaListFormated_1">
      <item>HERENČIĆ - društvo s ograničenom odgovornošću za proizvodnju mesa i mesnih prerađevina, trgovinu i usluge</item>
    </derivirana_varijabla>
  </DomainObject.Predmet.ProtuStrankaListFormated>
  <DomainObject.Predmet.ProtuStrankaListFormatedOIB>
    <izvorni_sadrzaj>
      <item>HERENČIĆ - društvo s ograničenom odgovornošću za proizvodnju mesa i mesnih prerađevina, trgovinu i usluge, OIB 69277585252</item>
    </izvorni_sadrzaj>
    <derivirana_varijabla naziv="DomainObject.Predmet.ProtuStrankaListFormatedOIB_1">
      <item>HERENČIĆ - društvo s ograničenom odgovornošću za proizvodnju mesa i mesnih prerađevina, trgovinu i usluge, OIB 69277585252</item>
    </derivirana_varijabla>
  </DomainObject.Predmet.ProtuStrankaListFormatedOIB>
  <DomainObject.Predmet.ProtuStrankaListFormatedWithAdress>
    <izvorni_sadrzaj>
      <item>HERENČIĆ - društvo s ograničenom odgovornošću za proizvodnju mesa i mesnih prerađevina, trgovinu i usluge,  2/b, 42230 Kućan Ludbreški</item>
    </izvorni_sadrzaj>
    <derivirana_varijabla naziv="DomainObject.Predmet.ProtuStrankaListFormatedWithAdress_1">
      <item>HERENČIĆ - društvo s ograničenom odgovornošću za proizvodnju mesa i mesnih prerađevina, trgovinu i usluge,  2/b, 42230 Kućan Ludbreški</item>
    </derivirana_varijabla>
  </DomainObject.Predmet.ProtuStrankaListFormatedWithAdress>
  <DomainObject.Predmet.ProtuStrankaListFormatedWithAdressOIB>
    <izvorni_sadrzaj>
      <item>HERENČIĆ - društvo s ograničenom odgovornošću za proizvodnju mesa i mesnih prerađevina, trgovinu i usluge, OIB 69277585252,  2/b, 42230 Kućan Ludbreški</item>
    </izvorni_sadrzaj>
    <derivirana_varijabla naziv="DomainObject.Predmet.ProtuStrankaListFormatedWithAdressOIB_1">
      <item>HERENČIĆ - društvo s ograničenom odgovornošću za proizvodnju mesa i mesnih prerađevina, trgovinu i usluge, OIB 69277585252,  2/b, 42230 Kućan Ludbreški</item>
    </derivirana_varijabla>
  </DomainObject.Predmet.ProtuStrankaListFormatedWithAdressOIB>
  <DomainObject.Predmet.ProtuStrankaListNazivFormated>
    <izvorni_sadrzaj>
      <item>HERENČIĆ - društvo s ograničenom odgovornošću za proizvodnju mesa i mesnih prerađevina, trgovinu i usluge</item>
    </izvorni_sadrzaj>
    <derivirana_varijabla naziv="DomainObject.Predmet.ProtuStrankaListNazivFormated_1">
      <item>HERENČIĆ - društvo s ograničenom odgovornošću za proizvodnju mesa i mesnih prerađevina, trgovinu i usluge</item>
    </derivirana_varijabla>
  </DomainObject.Predmet.ProtuStrankaListNazivFormated>
  <DomainObject.Predmet.ProtuStrankaListNazivFormatedOIB>
    <izvorni_sadrzaj>
      <item>HERENČIĆ - društvo s ograničenom odgovornošću za proizvodnju mesa i mesnih prerađevina, trgovinu i usluge, OIB 69277585252</item>
    </izvorni_sadrzaj>
    <derivirana_varijabla naziv="DomainObject.Predmet.ProtuStrankaListNazivFormatedOIB_1">
      <item>HERENČIĆ - društvo s ograničenom odgovornošću za proizvodnju mesa i mesnih prerađevina, trgovinu i usluge, OIB 69277585252</item>
    </derivirana_varijabla>
  </DomainObject.Predmet.ProtuStrankaListNazivFormatedOIB>
  <DomainObject.Predmet.OstaliListFormated>
    <izvorni_sadrzaj>
      <item>Ivan Herenčić</item>
      <item>Županijsko državno odvjetništvo u Varaždinu punomoćnik sudionika u postupku RH MF Porezna uprava - Područni ured Sjeverna Hrvatska</item>
    </izvorni_sadrzaj>
    <derivirana_varijabla naziv="DomainObject.Predmet.OstaliListFormated_1">
      <item>Ivan Herenčić</item>
      <item>Županijsko državno odvjetništvo u Varaždinu punomoćnik sudionika u postupku RH MF Porezna uprava - Područni ured Sjeverna Hrvatska</item>
    </derivirana_varijabla>
  </DomainObject.Predmet.OstaliListFormated>
  <DomainObject.Predmet.OstaliListFormatedOIB>
    <izvorni_sadrzaj>
      <item>Ivan Herenčić, OIB 82337602698</item>
      <item>Županijsko državno odvjetništvo u Varaždinu punomoćnik sudionika u postupku RH MF Porezna uprava - Područni ured Sjeverna Hrvatska</item>
    </izvorni_sadrzaj>
    <derivirana_varijabla naziv="DomainObject.Predmet.OstaliListFormatedOIB_1">
      <item>Ivan Herenčić, OIB 82337602698</item>
      <item>Županijsko državno odvjetništvo u Varaždinu punomoćnik sudionika u postupku RH MF Porezna uprava - Područni ured Sjeverna Hrvatska</item>
    </derivirana_varijabla>
  </DomainObject.Predmet.OstaliListFormatedOIB>
  <DomainObject.Predmet.OstaliListFormatedWithAdress>
    <izvorni_sadrzaj>
      <item>Ivan Herenčić, Ulica Petra Zrinskog 1 A, 42230 Ludbreg</item>
      <item>Županijsko državno odvjetništvo u Varaždinu punomoćnik sudionika u postupku RH MF Porezna uprava - Područni ured Sjeverna Hrvatska</item>
    </izvorni_sadrzaj>
    <derivirana_varijabla naziv="DomainObject.Predmet.OstaliListFormatedWithAdress_1">
      <item>Ivan Herenčić, Ulica Petra Zrinskog 1 A, 42230 Ludbreg</item>
      <item>Županijsko državno odvjetništvo u Varaždinu punomoćnik sudionika u postupku RH MF Porezna uprava - Područni ured Sjeverna Hrvatska</item>
    </derivirana_varijabla>
  </DomainObject.Predmet.OstaliListFormatedWithAdress>
  <DomainObject.Predmet.OstaliListFormatedWithAdressOIB>
    <izvorni_sadrzaj>
      <item>Ivan Herenčić, OIB 82337602698, Ulica Petra Zrinskog 1 A, 42230 Ludbreg</item>
      <item>Županijsko državno odvjetništvo u Varaždinu punomoćnik sudionika u postupku RH MF Porezna uprava - Područni ured Sjeverna Hrvatska</item>
    </izvorni_sadrzaj>
    <derivirana_varijabla naziv="DomainObject.Predmet.OstaliListFormatedWithAdressOIB_1">
      <item>Ivan Herenčić, OIB 82337602698, Ulica Petra Zrinskog 1 A, 42230 Ludbreg</item>
      <item>Županijsko državno odvjetništvo u Varaždinu punomoćnik sudionika u postupku RH MF Porezna uprava - Područni ured Sjeverna Hrvatska</item>
    </derivirana_varijabla>
  </DomainObject.Predmet.OstaliListFormatedWithAdressOIB>
  <DomainObject.Predmet.OstaliListNazivFormated>
    <izvorni_sadrzaj>
      <item>Ivan Herenčić</item>
      <item>Županijsko državno odvjetništvo u Varaždinu</item>
    </izvorni_sadrzaj>
    <derivirana_varijabla naziv="DomainObject.Predmet.OstaliListNazivFormated_1">
      <item>Ivan Herenčić</item>
      <item>Županijsko državno odvjetništvo u Varaždinu</item>
    </derivirana_varijabla>
  </DomainObject.Predmet.OstaliListNazivFormated>
  <DomainObject.Predmet.OstaliListNazivFormatedOIB>
    <izvorni_sadrzaj>
      <item>Ivan Herenčić, OIB 82337602698</item>
      <item>Županijsko državno odvjetništvo u Varaždinu</item>
    </izvorni_sadrzaj>
    <derivirana_varijabla naziv="DomainObject.Predmet.OstaliListNazivFormatedOIB_1">
      <item>Ivan Herenčić, OIB 82337602698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Sjeverna Hrvatska</izvorni_sadrzaj>
    <derivirana_varijabla naziv="DomainObject.Predmet.StrankaIDrugi_1">RH MF Porezna uprava - Područni ured Sjeverna Hrvatska</derivirana_varijabla>
  </DomainObject.Predmet.StrankaIDrugi>
  <DomainObject.Predmet.ProtustrankaIDrugi>
    <izvorni_sadrzaj>HERENČIĆ - društvo s ograničenom odgovornošću za proizvodnju mesa i mesnih prerađevina, trgovinu i usluge</izvorni_sadrzaj>
    <derivirana_varijabla naziv="DomainObject.Predmet.ProtustrankaIDrugi_1">HERENČIĆ - društvo s ograničenom odgovornošću za proizvodnju mesa i mesnih prerađevina, trgovinu i usluge</derivirana_varijabla>
  </DomainObject.Predmet.ProtustrankaIDrugi>
  <DomainObject.Predmet.StrankaIDrugiAdressOIB>
    <izvorni_sadrzaj>RH MF Porezna uprava - Područni ured Sjeverna Hrvatska, Graberje 1, 42000 Varaždin</izvorni_sadrzaj>
    <derivirana_varijabla naziv="DomainObject.Predmet.StrankaIDrugiAdressOIB_1">RH MF Porezna uprava - Područni ured Sjeverna Hrvatska, Graberje 1, 42000 Varaždin</derivirana_varijabla>
  </DomainObject.Predmet.StrankaIDrugiAdressOIB>
  <DomainObject.Predmet.ProtustrankaIDrugiAdressOIB>
    <izvorni_sadrzaj>HERENČIĆ - društvo s ograničenom odgovornošću za proizvodnju mesa i mesnih prerađevina, trgovinu i usluge, OIB 69277585252,  2/b, 42230 Kućan Ludbreški</izvorni_sadrzaj>
    <derivirana_varijabla naziv="DomainObject.Predmet.ProtustrankaIDrugiAdressOIB_1">HERENČIĆ - društvo s ograničenom odgovornošću za proizvodnju mesa i mesnih prerađevina, trgovinu i usluge, OIB 69277585252,  2/b, 42230 Kućan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HERENČIĆ - društvo s ograničenom odgovornošću za proizvodnju mesa i mesnih prerađevina, trgovinu i usluge</item>
      <item>Ivan Herenčić</item>
      <item>Županijsko državno odvjetništvo u Varaždinu</item>
      <item>RH MF Porezna uprava - Područni ured Sjeverna Hrvatska</item>
    </izvorni_sadrzaj>
    <derivirana_varijabla naziv="DomainObject.Predmet.SudioniciListNaziv_1">
      <item>HERENČIĆ - društvo s ograničenom odgovornošću za proizvodnju mesa i mesnih prerađevina, trgovinu i usluge</item>
      <item>Ivan Herenčić</item>
      <item>Županijsko državno odvjetništvo u Varaždinu</item>
      <item>RH MF Porezna uprava - Područni ured Sjeverna Hrvatska</item>
    </derivirana_varijabla>
  </DomainObject.Predmet.SudioniciListNaziv>
  <DomainObject.Predmet.SudioniciListAdressOIB>
    <izvorni_sadrzaj>
      <item>HERENČIĆ - društvo s ograničenom odgovornošću za proizvodnju mesa i mesnih prerađevina, trgovinu i usluge, OIB 69277585252,  2/b,42230 Kućan Ludbreški</item>
      <item>Ivan Herenčić, OIB 82337602698, Ulica Petra Zrinskog 1 A,42230 Ludbreg</item>
      <item>Županijsko državno odvjetništvo u Varaždinu</item>
      <item>RH MF Porezna uprava - Područni ured Sjeverna Hrvatska, Graberje 1,42000 Varaždin</item>
    </izvorni_sadrzaj>
    <derivirana_varijabla naziv="DomainObject.Predmet.SudioniciListAdressOIB_1">
      <item>HERENČIĆ - društvo s ograničenom odgovornošću za proizvodnju mesa i mesnih prerađevina, trgovinu i usluge, OIB 69277585252,  2/b,42230 Kućan Ludbreški</item>
      <item>Ivan Herenčić, OIB 82337602698, Ulica Petra Zrinskog 1 A,42230 Ludbreg</item>
      <item>Županijsko državno odvjetništvo u Varaždinu</item>
      <item>RH MF Porezna uprava -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69277585252</item>
      <item>, OIB 82337602698</item>
      <item>, OIB null</item>
      <item>, OIB null</item>
    </izvorni_sadrzaj>
    <derivirana_varijabla naziv="DomainObject.Predmet.SudioniciListNazivOIB_1">
      <item>, OIB 69277585252</item>
      <item>, OIB 82337602698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590</properties:Words>
  <properties:Characters>3221</properties:Characters>
  <properties:Lines>91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2016-04-01T08:06:00Z</dcterms:created>
  <dc:creator>Maja Valušnig</dc:creator>
  <cp:lastModifiedBy>Nevenka Vuković</cp:lastModifiedBy>
  <cp:lastPrinted>2016-04-01T06:08:00Z</cp:lastPrinted>
  <dcterms:modified xmlns:xsi="http://www.w3.org/2001/XMLSchema-instance" xsi:type="dcterms:W3CDTF">2016-04-01T08:10:00Z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