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973a" w14:paraId="34e973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D2588B" w:rsidP="00C504F9" w:rsidR="00D2588B">
      <w:pPr>
        <w:ind w:left="5040"/>
        <w:jc w:val="right"/>
      </w:pPr>
      <w:r>
        <w:t>VIČENC LEKAJ</w:t>
      </w:r>
    </w:p>
    <w:p w:rsidRDefault="00D2588B" w:rsidP="00C504F9" w:rsidR="00EC6914">
      <w:pPr>
        <w:ind w:left="5040"/>
        <w:jc w:val="right"/>
      </w:pPr>
      <w:r>
        <w:t>Put Bokanjca 64</w:t>
      </w:r>
    </w:p>
    <w:p w:rsidRDefault="00D2588B" w:rsidP="00C504F9" w:rsidR="00D2588B">
      <w:pPr>
        <w:ind w:left="5040"/>
        <w:jc w:val="right"/>
      </w:pPr>
      <w:r>
        <w:t>Zadar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16D24">
        <w:t>7</w:t>
      </w:r>
      <w:r w:rsidR="00856CE7">
        <w:t>8</w:t>
      </w:r>
      <w:r w:rsidR="00D2588B">
        <w:t>3</w:t>
      </w:r>
      <w:r>
        <w:t>/16-</w:t>
      </w:r>
      <w:r w:rsidR="00716D24">
        <w:t>4</w:t>
      </w:r>
      <w:r>
        <w:t xml:space="preserve"> od </w:t>
      </w:r>
      <w:r w:rsidR="00856CE7">
        <w:t>20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D2588B">
        <w:t>LEKAJ d.o.o., Zadar, Put Bokanjca 64, OIB: 37419560889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D2588B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D2588B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6CE7">
        <w:t>20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49792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856CE7">
      <w:rPr>
        <w:b/>
        <w:bCs/>
        <w:sz w:val="28"/>
      </w:rPr>
      <w:t>78</w:t>
    </w:r>
    <w:r w:rsidR="00D2588B">
      <w:rPr>
        <w:b/>
        <w:bCs/>
        <w:sz w:val="28"/>
      </w:rPr>
      <w:t>3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D6D5D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6CE7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2588B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C6914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D5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D5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D5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D5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D5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D5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LEKAJ društvo s ograničenom odgovornošću za proizvodnju pekarskih proizvoda</izvorni_sadrzaj>
    <derivirana_varijabla naziv="DomainObject.Predmet.ProtustrankaFormated_1">  LEKAJ društvo s ograničenom odgovornošću za proizvodnju pekarskih proizvoda</derivirana_varijabla>
  </DomainObject.Predmet.ProtustrankaFormated>
  <DomainObject.Predmet.ProtustrankaFormatedOIB>
    <izvorni_sadrzaj>  LEKAJ društvo s ograničenom odgovornošću za proizvodnju pekarskih proizvoda, OIB 37419560889</izvorni_sadrzaj>
    <derivirana_varijabla naziv="DomainObject.Predmet.ProtustrankaFormatedOIB_1">  LEKAJ društvo s ograničenom odgovornošću za proizvodnju pekarskih proizvoda, OIB 37419560889</derivirana_varijabla>
  </DomainObject.Predmet.ProtustrankaFormatedOIB>
  <DomainObject.Predmet.ProtustrankaFormatedWithAdress>
    <izvorni_sadrzaj> LEKAJ društvo s ograničenom odgovornošću za proizvodnju pekarskih proizvoda, Put Bokanjca 64, 23000 Zadar</izvorni_sadrzaj>
    <derivirana_varijabla naziv="DomainObject.Predmet.ProtustrankaFormatedWithAdress_1"> LEKAJ društvo s ograničenom odgovornošću za proizvodnju pekarskih proizvoda, Put Bokanjca 64, 23000 Zadar</derivirana_varijabla>
  </DomainObject.Predmet.ProtustrankaFormatedWithAdress>
  <DomainObject.Predmet.ProtustrankaFormatedWithAdressOIB>
    <izvorni_sadrzaj> LEKAJ društvo s ograničenom odgovornošću za proizvodnju pekarskih proizvoda, OIB 37419560889, Put Bokanjca 64, 23000 Zadar</izvorni_sadrzaj>
    <derivirana_varijabla naziv="DomainObject.Predmet.ProtustrankaFormatedWithAdressOIB_1"> LEKAJ društvo s ograničenom odgovornošću za proizvodnju pekarskih proizvoda, OIB 37419560889, Put Bokanjca 64, 23000 Zadar</derivirana_varijabla>
  </DomainObject.Predmet.ProtustrankaFormatedWithAdressOIB>
  <DomainObject.Predmet.ProtustrankaWithAdress>
    <izvorni_sadrzaj>LEKAJ društvo s ograničenom odgovornošću za proizvodnju pekarskih proizvoda Put Bokanjca 64, 23000 Zadar</izvorni_sadrzaj>
    <derivirana_varijabla naziv="DomainObject.Predmet.ProtustrankaWithAdress_1">LEKAJ društvo s ograničenom odgovornošću za proizvodnju pekarskih proizvoda Put Bokanjca 64, 23000 Zadar</derivirana_varijabla>
  </DomainObject.Predmet.ProtustrankaWithAdress>
  <DomainObject.Predmet.ProtustrankaWithAdressOIB>
    <izvorni_sadrzaj>LEKAJ društvo s ograničenom odgovornošću za proizvodnju pekarskih proizvoda, OIB 37419560889, Put Bokanjca 64, 23000 Zadar</izvorni_sadrzaj>
    <derivirana_varijabla naziv="DomainObject.Predmet.ProtustrankaWithAdressOIB_1">LEKAJ društvo s ograničenom odgovornošću za proizvodnju pekarskih proizvoda, OIB 37419560889, Put Bokanjca 64, 23000 Zadar</derivirana_varijabla>
  </DomainObject.Predmet.ProtustrankaWithAdressOIB>
  <DomainObject.Predmet.ProtustrankaNazivFormated>
    <izvorni_sadrzaj>LEKAJ društvo s ograničenom odgovornošću za proizvodnju pekarskih proizvoda</izvorni_sadrzaj>
    <derivirana_varijabla naziv="DomainObject.Predmet.ProtustrankaNazivFormated_1">LEKAJ društvo s ograničenom odgovornošću za proizvodnju pekarskih proizvoda</derivirana_varijabla>
  </DomainObject.Predmet.ProtustrankaNazivFormated>
  <DomainObject.Predmet.ProtustrankaNazivFormatedOIB>
    <izvorni_sadrzaj>LEKAJ društvo s ograničenom odgovornošću za proizvodnju pekarskih proizvoda, OIB 37419560889</izvorni_sadrzaj>
    <derivirana_varijabla naziv="DomainObject.Predmet.ProtustrankaNazivFormatedOIB_1">LEKAJ društvo s ograničenom odgovornošću za proizvodnju pekarskih proizvoda, OIB 37419560889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178468.87</izvorni_sadrzaj>
    <derivirana_varijabla naziv="DomainObject.Predmet.TrenutnaVrijednost_1">178468.87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LEKAJ društvo s ograničenom odgovornošću za proizvodnju pekarskih proizvoda</item>
    </izvorni_sadrzaj>
    <derivirana_varijabla naziv="DomainObject.Predmet.ProtuStrankaListFormated_1">
      <item>LEKAJ društvo s ograničenom odgovornošću za proizvodnju pekarskih proizvoda</item>
    </derivirana_varijabla>
  </DomainObject.Predmet.ProtuStrankaListFormated>
  <DomainObject.Predmet.ProtuStrankaListFormatedOIB>
    <izvorni_sadrzaj>
      <item>LEKAJ društvo s ograničenom odgovornošću za proizvodnju pekarskih proizvoda, OIB 37419560889</item>
    </izvorni_sadrzaj>
    <derivirana_varijabla naziv="DomainObject.Predmet.ProtuStrankaListFormatedOIB_1">
      <item>LEKAJ društvo s ograničenom odgovornošću za proizvodnju pekarskih proizvoda, OIB 37419560889</item>
    </derivirana_varijabla>
  </DomainObject.Predmet.ProtuStrankaListFormatedOIB>
  <DomainObject.Predmet.ProtuStrankaListFormatedWithAdress>
    <izvorni_sadrzaj>
      <item>LEKAJ društvo s ograničenom odgovornošću za proizvodnju pekarskih proizvoda, Put Bokanjca 64, 23000 Zadar</item>
    </izvorni_sadrzaj>
    <derivirana_varijabla naziv="DomainObject.Predmet.ProtuStrankaListFormatedWithAdress_1">
      <item>LEKAJ društvo s ograničenom odgovornošću za proizvodnju pekarskih proizvoda, Put Bokanjca 64, 23000 Zadar</item>
    </derivirana_varijabla>
  </DomainObject.Predmet.ProtuStrankaListFormatedWithAdress>
  <DomainObject.Predmet.ProtuStrankaListFormatedWithAdressOIB>
    <izvorni_sadrzaj>
      <item>LEKAJ društvo s ograničenom odgovornošću za proizvodnju pekarskih proizvoda, OIB 37419560889, Put Bokanjca 64, 23000 Zadar</item>
    </izvorni_sadrzaj>
    <derivirana_varijabla naziv="DomainObject.Predmet.ProtuStrankaListFormatedWithAdressOIB_1">
      <item>LEKAJ društvo s ograničenom odgovornošću za proizvodnju pekarskih proizvoda, OIB 37419560889, Put Bokanjca 64, 23000 Zadar</item>
    </derivirana_varijabla>
  </DomainObject.Predmet.ProtuStrankaListFormatedWithAdressOIB>
  <DomainObject.Predmet.ProtuStrankaListNazivFormated>
    <izvorni_sadrzaj>
      <item>LEKAJ društvo s ograničenom odgovornošću za proizvodnju pekarskih proizvoda</item>
    </izvorni_sadrzaj>
    <derivirana_varijabla naziv="DomainObject.Predmet.ProtuStrankaListNazivFormated_1">
      <item>LEKAJ društvo s ograničenom odgovornošću za proizvodnju pekarskih proizvoda</item>
    </derivirana_varijabla>
  </DomainObject.Predmet.ProtuStrankaListNazivFormated>
  <DomainObject.Predmet.ProtuStrankaListNazivFormatedOIB>
    <izvorni_sadrzaj>
      <item>LEKAJ društvo s ograničenom odgovornošću za proizvodnju pekarskih proizvoda, OIB 37419560889</item>
    </izvorni_sadrzaj>
    <derivirana_varijabla naziv="DomainObject.Predmet.ProtuStrankaListNazivFormatedOIB_1">
      <item>LEKAJ društvo s ograničenom odgovornošću za proizvodnju pekarskih proizvoda, OIB 37419560889</item>
    </derivirana_varijabla>
  </DomainObject.Predmet.ProtuStrankaListNazivFormatedOIB>
  <DomainObject.Predmet.OstaliListFormated>
    <izvorni_sadrzaj>
      <item>Vičenc Lekaj</item>
      <item>Ljuk Ljekaj</item>
    </izvorni_sadrzaj>
    <derivirana_varijabla naziv="DomainObject.Predmet.OstaliListFormated_1">
      <item>Vičenc Lekaj</item>
      <item>Ljuk Ljekaj</item>
    </derivirana_varijabla>
  </DomainObject.Predmet.OstaliListFormated>
  <DomainObject.Predmet.OstaliListFormatedOIB>
    <izvorni_sadrzaj>
      <item>Vičenc Lekaj, OIB 50430437588</item>
      <item>Ljuk Ljekaj, OIB 71041400121</item>
    </izvorni_sadrzaj>
    <derivirana_varijabla naziv="DomainObject.Predmet.OstaliListFormatedOIB_1">
      <item>Vičenc Lekaj, OIB 50430437588</item>
      <item>Ljuk Ljekaj, OIB 71041400121</item>
    </derivirana_varijabla>
  </DomainObject.Predmet.OstaliListFormatedOIB>
  <DomainObject.Predmet.OstaliListFormatedWithAdress>
    <izvorni_sadrzaj>
      <item>Vičenc Lekaj, Put Bokanjca 64, 23000 Zadar</item>
      <item>Ljuk Ljekaj, Dr. Franje Tuđmana 179, 23206 Sukošan</item>
    </izvorni_sadrzaj>
    <derivirana_varijabla naziv="DomainObject.Predmet.OstaliListFormatedWithAdress_1">
      <item>Vičenc Lekaj, Put Bokanjca 64, 23000 Zadar</item>
      <item>Ljuk Ljekaj, Dr. Franje Tuđmana 179, 23206 Sukošan</item>
    </derivirana_varijabla>
  </DomainObject.Predmet.OstaliListFormatedWithAdress>
  <DomainObject.Predmet.OstaliListFormatedWithAdressOIB>
    <izvorni_sadrzaj>
      <item>Vičenc Lekaj, OIB 50430437588, Put Bokanjca 64, 23000 Zadar</item>
      <item>Ljuk Ljekaj, OIB 71041400121, Dr. Franje Tuđmana 179, 23206 Sukošan</item>
    </izvorni_sadrzaj>
    <derivirana_varijabla naziv="DomainObject.Predmet.OstaliListFormatedWithAdressOIB_1">
      <item>Vičenc Lekaj, OIB 50430437588, Put Bokanjca 64, 23000 Zadar</item>
      <item>Ljuk Ljekaj, OIB 71041400121, Dr. Franje Tuđmana 179, 23206 Sukošan</item>
    </derivirana_varijabla>
  </DomainObject.Predmet.OstaliListFormatedWithAdressOIB>
  <DomainObject.Predmet.OstaliListNazivFormated>
    <izvorni_sadrzaj>
      <item>Vičenc Lekaj</item>
      <item>Ljuk Ljekaj</item>
    </izvorni_sadrzaj>
    <derivirana_varijabla naziv="DomainObject.Predmet.OstaliListNazivFormated_1">
      <item>Vičenc Lekaj</item>
      <item>Ljuk Ljekaj</item>
    </derivirana_varijabla>
  </DomainObject.Predmet.OstaliListNazivFormated>
  <DomainObject.Predmet.OstaliListNazivFormatedOIB>
    <izvorni_sadrzaj>
      <item>Vičenc Lekaj, OIB 50430437588</item>
      <item>Ljuk Ljekaj, OIB 71041400121</item>
    </izvorni_sadrzaj>
    <derivirana_varijabla naziv="DomainObject.Predmet.OstaliListNazivFormatedOIB_1">
      <item>Vičenc Lekaj, OIB 50430437588</item>
      <item>Ljuk Ljekaj, OIB 71041400121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LEKAJ društvo s ograničenom odgovornošću za proizvodnju pekarskih proizvoda</izvorni_sadrzaj>
    <derivirana_varijabla naziv="DomainObject.Predmet.ProtustrankaIDrugi_1">LEKAJ društvo s ograničenom odgovornošću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LEKAJ društvo s ograničenom odgovornošću za proizvodnju pekarskih proizvoda, OIB 37419560889, Put Bokanjca 64, 23000 Zadar</izvorni_sadrzaj>
    <derivirana_varijabla naziv="DomainObject.Predmet.ProtustrankaIDrugiAdressOIB_1">LEKAJ društvo s ograničenom odgovornošću za proizvodnju pekarskih proizvoda, OIB 37419560889, Put Bokanjca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LEKAJ društvo s ograničenom odgovornošću za proizvodnju pekarskih proizvoda</item>
      <item>Vičenc Lekaj</item>
      <item>Ljuk Ljekaj</item>
    </izvorni_sadrzaj>
    <derivirana_varijabla naziv="DomainObject.Predmet.SudioniciListNaziv_1">
      <item>Financijska agencija</item>
      <item>LEKAJ društvo s ograničenom odgovornošću za proizvodnju pekarskih proizvoda</item>
      <item>Vičenc Lekaj</item>
      <item>Ljuk Ljekaj</item>
    </derivirana_varijabla>
  </DomainObject.Predmet.SudioniciListNaziv>
  <DomainObject.Predmet.SudioniciListAdressOIB>
    <izvorni_sadrzaj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izvorni_sadrzaj>
    <derivirana_varijabla naziv="DomainObject.Predmet.SudioniciListAdressOIB_1"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37419560889</item>
      <item>, OIB 50430437588</item>
      <item>, OIB 71041400121</item>
    </izvorni_sadrzaj>
    <derivirana_varijabla naziv="DomainObject.Predmet.SudioniciListNazivOIB_1">
      <item>, OIB 85821130368</item>
      <item>, OIB 37419560889</item>
      <item>, OIB 50430437588</item>
      <item>, OIB 71041400121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A8728-B686-4CF0-BF4E-859AEEF02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850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2016-05-20T06:12:00Z</dcterms:created>
  <dc:creator>Ardena Bajlo</dc:creator>
  <cp:lastModifiedBy>Martina Kalmeta</cp:lastModifiedBy>
  <cp:lastPrinted>2016-05-20T06:05:00Z</cp:lastPrinted>
  <dcterms:modified xmlns:xsi="http://www.w3.org/2001/XMLSchema-instance" xsi:type="dcterms:W3CDTF">2016-05-23T06:39:00Z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