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7031" w14:paraId="b8f7031" w:rsidRDefault="003329B9" w:rsidP="003329B9" w:rsidR="003329B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329B9" w:rsidP="003329B9" w:rsidR="003329B9">
      <w:pPr>
        <w:spacing w:after="0"/>
        <w:jc w:val="both"/>
      </w:pPr>
      <w:r>
        <w:t xml:space="preserve">       REPUBLIKA HRVATSKA</w:t>
      </w:r>
    </w:p>
    <w:p w:rsidRDefault="003329B9" w:rsidP="003329B9" w:rsidR="003329B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329B9" w:rsidP="003329B9" w:rsidR="003329B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329B9" w:rsidP="003329B9" w:rsidR="003329B9">
      <w:pPr>
        <w:spacing w:after="0"/>
        <w:rPr>
          <w:bCs/>
        </w:rPr>
      </w:pPr>
    </w:p>
    <w:p w:rsidRDefault="003329B9" w:rsidP="003329B9" w:rsidR="003329B9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St-939/15-4    </w:t>
      </w:r>
    </w:p>
    <w:p w:rsidRDefault="003329B9" w:rsidP="003329B9" w:rsidR="003329B9">
      <w:pPr>
        <w:spacing w:after="0"/>
        <w:jc w:val="both"/>
      </w:pPr>
      <w:r>
        <w:t xml:space="preserve">       </w:t>
      </w:r>
    </w:p>
    <w:p w:rsidRDefault="003329B9" w:rsidP="003329B9" w:rsidR="003329B9">
      <w:pPr>
        <w:spacing w:after="0"/>
        <w:jc w:val="both"/>
      </w:pPr>
    </w:p>
    <w:p w:rsidRDefault="003329B9" w:rsidP="003329B9" w:rsidR="003329B9">
      <w:pPr>
        <w:spacing w:after="0"/>
      </w:pPr>
    </w:p>
    <w:p w:rsidRDefault="003329B9" w:rsidP="003329B9" w:rsidR="003329B9">
      <w:pPr>
        <w:spacing w:after="0"/>
        <w:jc w:val="both"/>
      </w:pPr>
      <w:r>
        <w:tab/>
        <w:t>Trgovački sud u Varaždinu, u ime Republike Hrvatske, po sucu toga suda Jasni Lekić, u pravnoj stvari dužnika kao predlagatelja NOVAKOVIĆ d.o.o., Gardinovec 256, 40319 Belica, OIB: 52237574341, radi sklapanja predstečajne nagodbe, dana 13. siječnja 2016. godine donio je slijedeći</w:t>
      </w:r>
    </w:p>
    <w:p w:rsidRDefault="003329B9" w:rsidP="003329B9" w:rsidR="003329B9">
      <w:pPr>
        <w:spacing w:after="0"/>
        <w:jc w:val="both"/>
      </w:pPr>
    </w:p>
    <w:p w:rsidRDefault="003329B9" w:rsidP="003329B9" w:rsidR="003329B9">
      <w:pPr>
        <w:spacing w:after="0"/>
        <w:jc w:val="both"/>
      </w:pPr>
    </w:p>
    <w:p w:rsidRDefault="003329B9" w:rsidP="003329B9" w:rsidR="003329B9">
      <w:pPr>
        <w:spacing w:after="0"/>
        <w:jc w:val="center"/>
      </w:pPr>
      <w:r>
        <w:rPr>
          <w:sz w:val="32"/>
          <w:szCs w:val="32"/>
        </w:rPr>
        <w:t xml:space="preserve">O G L A S </w:t>
      </w:r>
    </w:p>
    <w:p w:rsidRDefault="003329B9" w:rsidP="003329B9" w:rsidR="003329B9">
      <w:pPr>
        <w:spacing w:after="0"/>
        <w:jc w:val="center"/>
      </w:pPr>
    </w:p>
    <w:p w:rsidRDefault="003329B9" w:rsidP="003329B9" w:rsidR="003329B9">
      <w:pPr>
        <w:spacing w:after="0"/>
        <w:jc w:val="both"/>
      </w:pPr>
      <w:r>
        <w:tab/>
      </w:r>
    </w:p>
    <w:p w:rsidRDefault="003329B9" w:rsidP="003329B9" w:rsidR="003329B9">
      <w:pPr>
        <w:spacing w:after="0"/>
        <w:jc w:val="both"/>
      </w:pPr>
      <w:r>
        <w:tab/>
        <w:t>I/ Određuje se ročište radi sklapanja predstečajne nagodbe nad dužnikom NOVAKOVIĆ d.o.o., Gardinovec 256, 40319 Belica, OIB: 52237574341, kod ovog suda u Varaždinu, Ulica Braće Radića 2, soba 226/II  kat, za dan</w:t>
      </w:r>
    </w:p>
    <w:p w:rsidRDefault="003329B9" w:rsidP="003329B9" w:rsidR="003329B9">
      <w:pPr>
        <w:spacing w:after="0"/>
        <w:jc w:val="both"/>
      </w:pPr>
    </w:p>
    <w:p w:rsidRDefault="003329B9" w:rsidP="003329B9" w:rsidR="003329B9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04. veljače 2016. godine u 13,00 sati</w:t>
      </w:r>
    </w:p>
    <w:p w:rsidRDefault="003329B9" w:rsidP="003329B9" w:rsidR="003329B9">
      <w:pPr>
        <w:spacing w:after="0"/>
        <w:rPr>
          <w:b/>
          <w:i/>
          <w:u w:val="single"/>
        </w:rPr>
      </w:pPr>
    </w:p>
    <w:p w:rsidRDefault="003329B9" w:rsidP="003329B9" w:rsidR="003329B9">
      <w:pPr>
        <w:spacing w:after="0"/>
      </w:pPr>
      <w:r>
        <w:tab/>
        <w:t>II/ Na ročište se pozivaju:</w:t>
      </w:r>
    </w:p>
    <w:p w:rsidRDefault="003329B9" w:rsidP="003329B9" w:rsidR="003329B9">
      <w:pPr>
        <w:spacing w:after="0"/>
      </w:pPr>
    </w:p>
    <w:p w:rsidRDefault="003329B9" w:rsidP="003329B9" w:rsidR="003329B9">
      <w:pPr>
        <w:numPr>
          <w:ilvl w:val="0"/>
          <w:numId w:val="47"/>
        </w:numPr>
        <w:spacing w:after="0"/>
      </w:pPr>
      <w:r>
        <w:t>predlagatelj-dužnik NOVAKOVIĆ d.o.o., Gardinovec 256, 40319 Belica</w:t>
      </w:r>
    </w:p>
    <w:p w:rsidRDefault="003329B9" w:rsidP="003329B9" w:rsidR="003329B9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</w:t>
      </w:r>
    </w:p>
    <w:p w:rsidRDefault="003329B9" w:rsidP="003329B9" w:rsidR="003329B9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3329B9" w:rsidP="003329B9" w:rsidR="003329B9">
      <w:pPr>
        <w:spacing w:after="0"/>
        <w:jc w:val="both"/>
      </w:pPr>
    </w:p>
    <w:p w:rsidRDefault="003329B9" w:rsidP="003329B9" w:rsidR="003329B9">
      <w:pPr>
        <w:spacing w:after="0"/>
        <w:ind w:firstLine="708"/>
        <w:jc w:val="both"/>
      </w:pPr>
      <w:r>
        <w:t>III/ Novčanom kaznom od 10.000,00 kn do 1.000.000,00 kn kazniti će se za prekršaj poduzetnici koji ne pristupe ročištu za sklapanje predstečajne nagodbe pred sudom, a prihvatili su plan financijskog restrukturiranja (čl. 88. st. 1. toč. 6. ZFPPN)</w:t>
      </w:r>
    </w:p>
    <w:p w:rsidRDefault="003329B9" w:rsidP="003329B9" w:rsidR="003329B9">
      <w:pPr>
        <w:spacing w:after="0"/>
        <w:jc w:val="both"/>
      </w:pPr>
    </w:p>
    <w:p w:rsidRDefault="003329B9" w:rsidP="003329B9" w:rsidR="003329B9">
      <w:pPr>
        <w:spacing w:after="0"/>
        <w:jc w:val="both"/>
      </w:pPr>
    </w:p>
    <w:p w:rsidRDefault="003329B9" w:rsidP="003329B9" w:rsidR="003329B9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3329B9" w:rsidP="003329B9" w:rsidR="003329B9">
      <w:pPr>
        <w:spacing w:after="0"/>
        <w:ind w:firstLine="708"/>
        <w:jc w:val="both"/>
      </w:pPr>
      <w:r>
        <w:tab/>
      </w:r>
      <w:r>
        <w:tab/>
        <w:t>U Varaždinu, 13. siječnja 2016. godine</w:t>
      </w:r>
    </w:p>
    <w:p w:rsidRDefault="003329B9" w:rsidP="003329B9" w:rsidR="003329B9">
      <w:pPr>
        <w:spacing w:after="0"/>
        <w:ind w:firstLine="708"/>
        <w:jc w:val="both"/>
      </w:pPr>
    </w:p>
    <w:p w:rsidRDefault="003329B9" w:rsidP="003329B9" w:rsidR="003329B9">
      <w:pPr>
        <w:spacing w:after="0"/>
        <w:ind w:firstLine="708"/>
        <w:jc w:val="both"/>
      </w:pPr>
    </w:p>
    <w:p w:rsidRDefault="003329B9" w:rsidP="003329B9" w:rsidR="003329B9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3329B9" w:rsidP="003329B9" w:rsidR="003329B9">
      <w:pPr>
        <w:spacing w:after="0"/>
        <w:ind w:firstLine="708"/>
        <w:jc w:val="both"/>
      </w:pPr>
    </w:p>
    <w:p w:rsidRDefault="003329B9" w:rsidP="003329B9" w:rsidR="003329B9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3329B9" w:rsidP="003329B9" w:rsidR="003329B9">
      <w:pPr>
        <w:spacing w:after="0"/>
        <w:jc w:val="both"/>
      </w:pPr>
    </w:p>
    <w:p w:rsidRDefault="003329B9" w:rsidP="003329B9" w:rsidR="003329B9">
      <w:pPr>
        <w:spacing w:after="0"/>
        <w:jc w:val="both"/>
      </w:pPr>
    </w:p>
    <w:p w:rsidRDefault="003329B9" w:rsidP="003329B9" w:rsidR="00DA0242">
      <w:pPr>
        <w:spacing w:after="0"/>
        <w:jc w:val="both"/>
      </w:pPr>
      <w:r>
        <w:t xml:space="preserve">                                                                                     </w:t>
      </w:r>
      <w:r w:rsidR="006C3D6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D68" w:rsidP="00537B78" w:rsidR="006C3D68">
      <w:r>
        <w:separator/>
      </w:r>
    </w:p>
  </w:endnote>
  <w:endnote w:id="0" w:type="continuationSeparator">
    <w:p w:rsidRDefault="006C3D68" w:rsidP="00537B78" w:rsidR="006C3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D68" w:rsidP="00537B78" w:rsidR="006C3D68">
      <w:r>
        <w:separator/>
      </w:r>
    </w:p>
  </w:footnote>
  <w:footnote w:id="0" w:type="continuationSeparator">
    <w:p w:rsidRDefault="006C3D68" w:rsidP="00537B78" w:rsidR="006C3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9B9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D68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748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1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St-939/2015-4</izvorni_sadrzaj>
    <derivirana_varijabla naziv="DomainObject.Oznaka_1">St-939/2015-4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St-939/2015</izvorni_sadrzaj>
    <derivirana_varijabla naziv="DomainObject.Predmet.OznakaBroj_1">St-939/2015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NOVAKOVIĆ društvo s ograničenom odgovornošću za trgovinu, proizvodnju i usluge</izvorni_sadrzaj>
    <derivirana_varijabla naziv="DomainObject.Predmet.StrankaFormated_1">  NOVAKOVIĆ društvo s ograničenom odgovornošću za trgovinu, proizvodnju i usluge</derivirana_varijabla>
  </DomainObject.Predmet.StrankaFormated>
  <DomainObject.Predmet.StrankaFormatedOIB>
    <izvorni_sadrzaj>  NOVAKOVIĆ društvo s ograničenom odgovornošću za trgovinu, proizvodnju i usluge, OIB 52237574341</izvorni_sadrzaj>
    <derivirana_varijabla naziv="DomainObject.Predmet.StrankaFormatedOIB_1">  NOVAKOVIĆ društvo s ograničenom odgovornošću za trgovinu, proizvodnju i usluge, OIB 52237574341</derivirana_varijabla>
  </DomainObject.Predmet.StrankaFormatedOIB>
  <DomainObject.Predmet.StrankaFormatedWithAdress>
    <izvorni_sadrzaj> NOVAKOVIĆ društvo s ograničenom odgovornošću za trgovinu, proizvodnju i usluge, Gardinovec 256, 40000 Gardinovec</izvorni_sadrzaj>
    <derivirana_varijabla naziv="DomainObject.Predmet.StrankaFormatedWithAdress_1"> NOVAKOVIĆ društvo s ograničenom odgovornošću za trgovinu, proizvodnju i usluge, Gardinovec 256, 40000 Gardinovec</derivirana_varijabla>
  </DomainObject.Predmet.StrankaFormatedWithAdress>
  <DomainObject.Predmet.StrankaFormatedWithAdressOIB>
    <izvorni_sadrzaj> NOVAKOVIĆ društvo s ograničenom odgovornošću za trgovinu, proizvodnju i usluge, OIB 52237574341, Gardinovec 256, 40000 Gardinovec</izvorni_sadrzaj>
    <derivirana_varijabla naziv="DomainObject.Predmet.StrankaFormatedWithAdressOIB_1"> NOVAKOVIĆ društvo s ograničenom odgovornošću za trgovinu, proizvodnju i usluge, OIB 52237574341, Gardinovec 256, 40000 Gardinovec</derivirana_varijabla>
  </DomainObject.Predmet.StrankaFormatedWithAdressOIB>
  <DomainObject.Predmet.StrankaWithAdress>
    <izvorni_sadrzaj>NOVAKOVIĆ društvo s ograničenom odgovornošću za trgovinu, proizvodnju i usluge Gardinovec 256,40000 Gardinovec</izvorni_sadrzaj>
    <derivirana_varijabla naziv="DomainObject.Predmet.StrankaWithAdress_1">NOVAKOVIĆ društvo s ograničenom odgovornošću za trgovinu, proizvodnju i usluge Gardinovec 256,40000 Gardinovec</derivirana_varijabla>
  </DomainObject.Predmet.StrankaWithAdress>
  <DomainObject.Predmet.StrankaWithAdressOIB>
    <izvorni_sadrzaj>NOVAKOVIĆ društvo s ograničenom odgovornošću za trgovinu, proizvodnju i usluge, OIB 52237574341, Gardinovec 256,40000 Gardinovec</izvorni_sadrzaj>
    <derivirana_varijabla naziv="DomainObject.Predmet.StrankaWithAdressOIB_1">NOVAKOVIĆ društvo s ograničenom odgovornošću za trgovinu, proizvodnju i usluge, OIB 52237574341, Gardinovec 256,40000 Gardinovec</derivirana_varijabla>
  </DomainObject.Predmet.StrankaWithAdressOIB>
  <DomainObject.Predmet.StrankaNazivFormated>
    <izvorni_sadrzaj>NOVAKOVIĆ društvo s ograničenom odgovornošću za trgovinu, proizvodnju i usluge</izvorni_sadrzaj>
    <derivirana_varijabla naziv="DomainObject.Predmet.StrankaNazivFormated_1">NOVAKOVIĆ društvo s ograničenom odgovornošću za trgovinu, proizvodnju i usluge</derivirana_varijabla>
  </DomainObject.Predmet.StrankaNazivFormated>
  <DomainObject.Predmet.StrankaNazivFormatedOIB>
    <izvorni_sadrzaj>NOVAKOVIĆ društvo s ograničenom odgovornošću za trgovinu, proizvodnju i usluge, OIB 52237574341</izvorni_sadrzaj>
    <derivirana_varijabla naziv="DomainObject.Predmet.StrankaNazivFormatedOIB_1">NOVAKOVIĆ društvo s ograničenom odgovornošću za trgovinu, proizvodnju i usluge, OIB 52237574341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79078.00</izvorni_sadrzaj>
    <derivirana_varijabla naziv="DomainObject.Predmet.TrenutnaVrijednost_1">79078.00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NOVAKOVIĆ društvo s ograničenom odgovornošću za trgovinu, proizvodnju i usluge</item>
    </izvorni_sadrzaj>
    <derivirana_varijabla naziv="DomainObject.Predmet.StrankaListFormated_1">
      <item>NOVAKOVIĆ društvo s ograničenom odgovornošću za trgovinu, proizvodnju i usluge</item>
    </derivirana_varijabla>
  </DomainObject.Predmet.StrankaListFormated>
  <DomainObject.Predmet.StrankaListFormatedOIB>
    <izvorni_sadrzaj>
      <item>NOVAKOVIĆ društvo s ograničenom odgovornošću za trgovinu, proizvodnju i usluge, OIB 52237574341</item>
    </izvorni_sadrzaj>
    <derivirana_varijabla naziv="DomainObject.Predmet.StrankaListFormatedOIB_1">
      <item>NOVAKOVIĆ društvo s ograničenom odgovornošću za trgovinu, proizvodnju i usluge, OIB 52237574341</item>
    </derivirana_varijabla>
  </DomainObject.Predmet.StrankaListFormatedOIB>
  <DomainObject.Predmet.StrankaListFormatedWithAdress>
    <izvorni_sadrzaj>
      <item>NOVAKOVIĆ društvo s ograničenom odgovornošću za trgovinu, proizvodnju i usluge, Gardinovec 256, 40000 Gardinovec</item>
    </izvorni_sadrzaj>
    <derivirana_varijabla naziv="DomainObject.Predmet.StrankaListFormatedWithAdress_1">
      <item>NOVAKOVIĆ društvo s ograničenom odgovornošću za trgovinu, proizvodnju i usluge, Gardinovec 256, 40000 Gardinovec</item>
    </derivirana_varijabla>
  </DomainObject.Predmet.StrankaListFormatedWithAdress>
  <DomainObject.Predmet.StrankaListFormatedWithAdressOIB>
    <izvorni_sadrzaj>
      <item>NOVAKOVIĆ društvo s ograničenom odgovornošću za trgovinu, proizvodnju i usluge, OIB 52237574341, Gardinovec 256, 40000 Gardinovec</item>
    </izvorni_sadrzaj>
    <derivirana_varijabla naziv="DomainObject.Predmet.StrankaListFormatedWithAdressOIB_1">
      <item>NOVAKOVIĆ društvo s ograničenom odgovornošću za trgovinu, proizvodnju i usluge, OIB 52237574341, Gardinovec 256, 40000 Gardinovec</item>
    </derivirana_varijabla>
  </DomainObject.Predmet.StrankaListFormatedWithAdressOIB>
  <DomainObject.Predmet.StrankaListNazivFormated>
    <izvorni_sadrzaj>
      <item>NOVAKOVIĆ društvo s ograničenom odgovornošću za trgovinu, proizvodnju i usluge</item>
    </izvorni_sadrzaj>
    <derivirana_varijabla naziv="DomainObject.Predmet.StrankaListNazivFormated_1">
      <item>NOVAKOVIĆ društvo s ograničenom odgovornošću za trgovinu, proizvodnju i usluge</item>
    </derivirana_varijabla>
  </DomainObject.Predmet.StrankaListNazivFormated>
  <DomainObject.Predmet.StrankaListNazivFormatedOIB>
    <izvorni_sadrzaj>
      <item>NOVAKOVIĆ društvo s ograničenom odgovornošću za trgovinu, proizvodnju i usluge, OIB 52237574341</item>
    </izvorni_sadrzaj>
    <derivirana_varijabla naziv="DomainObject.Predmet.StrankaListNazivFormatedOIB_1">
      <item>NOVAKOVIĆ društvo s ograničenom odgovornošću za trgovinu, proizvodnju i usluge, OIB 52237574341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St-939/2015-4</izvorni_sadrzaj>
    <derivirana_varijabla naziv="DomainObject.PoslovniBrojDokumenta_1">St-939/2015-4</derivirana_varijabla>
  </DomainObject.PoslovniBrojDokumenta>
  <DomainObject.Predmet.StrankaIDrugi>
    <izvorni_sadrzaj>NOVAKOVIĆ društvo s ograničenom odgovornošću za trgovinu, proizvodnju i usluge</izvorni_sadrzaj>
    <derivirana_varijabla naziv="DomainObject.Predmet.StrankaIDrugi_1">NOVAKOVIĆ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NOVAKOVIĆ društvo s ograničenom odgovornošću za trgovinu, proizvodnju i usluge, OIB 52237574341, Gardinovec 256, 40000 Gardinovec</izvorni_sadrzaj>
    <derivirana_varijabla naziv="DomainObject.Predmet.StrankaIDrugiAdressOIB_1">NOVAKOVIĆ društvo s ograničenom odgovornošću za trgovinu, proizvodnju i usluge, OIB 52237574341, Gardinovec 256, 40000 Gardinovec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NOVAKOVIĆ društvo s ograničenom odgovornošću za trgovinu, proizvodnju i usluge</item>
      <item>Financijska agencija</item>
    </izvorni_sadrzaj>
    <derivirana_varijabla naziv="DomainObject.Predmet.SudioniciListNaziv_1">
      <item>NOVAKOVIĆ društvo s ograničenom odgovornošću za trgovinu, proizvodnju i usluge</item>
      <item>Financijska agencija</item>
    </derivirana_varijabla>
  </DomainObject.Predmet.SudioniciListNaziv>
  <DomainObject.Predmet.SudioniciListAdressOIB>
    <izvorni_sadrzaj>
      <item>NOVAKOVIĆ društvo s ograničenom odgovornošću za trgovinu, proizvodnju i usluge, OIB 52237574341, Gardinovec 256,40000 Gardinovec</item>
      <item>Financijska agencija, OIB 85821130368, Ulica grada Vukovara 70,10000 Zagreb</item>
    </izvorni_sadrzaj>
    <derivirana_varijabla naziv="DomainObject.Predmet.SudioniciListAdressOIB_1">
      <item>NOVAKOVIĆ društvo s ograničenom odgovornošću za trgovinu, proizvodnju i usluge, OIB 52237574341, Gardinovec 256,40000 Gardinovec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A0CC3-D38B-4A84-9014-274435D8A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966</properties:Characters>
  <properties:Lines>45</properties:Lines>
  <properties:Paragraphs>16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2016-01-13T13:44:00Z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