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3594" w14:paraId="ba23594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CA54A9">
        <w:rPr>
          <w:rFonts w:cs="Times New Roman"/>
        </w:rPr>
        <w:t>BARANAŠIĆ</w:t>
      </w:r>
      <w:r w:rsidR="00C1406D">
        <w:rPr>
          <w:rFonts w:cs="Times New Roman"/>
        </w:rPr>
        <w:t xml:space="preserve"> </w:t>
      </w:r>
      <w:r w:rsidR="006D2BF2">
        <w:rPr>
          <w:rFonts w:cs="Times New Roman"/>
        </w:rPr>
        <w:t>j.</w:t>
      </w:r>
      <w:r w:rsidR="00C75376">
        <w:rPr>
          <w:rFonts w:cs="Times New Roman"/>
        </w:rPr>
        <w:t xml:space="preserve">d.o.o., </w:t>
      </w:r>
      <w:r w:rsidR="00CA54A9">
        <w:rPr>
          <w:rFonts w:cs="Times New Roman"/>
        </w:rPr>
        <w:t>Turčišće</w:t>
      </w:r>
      <w:r w:rsidR="000B473C">
        <w:rPr>
          <w:rFonts w:cs="Times New Roman"/>
        </w:rPr>
        <w:t xml:space="preserve">, </w:t>
      </w:r>
      <w:r w:rsidR="00CA54A9">
        <w:rPr>
          <w:rFonts w:cs="Times New Roman"/>
        </w:rPr>
        <w:t>Turčišće 13</w:t>
      </w:r>
      <w:r w:rsidR="006D7F14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OIB: </w:t>
      </w:r>
      <w:r w:rsidR="00CA54A9" w:rsidRPr="00CA54A9">
        <w:rPr>
          <w:rFonts w:cs="Times New Roman"/>
        </w:rPr>
        <w:t>78023231981</w:t>
      </w:r>
      <w:r>
        <w:rPr>
          <w:rFonts w:cs="Times New Roman"/>
        </w:rPr>
        <w:t xml:space="preserve">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A3871" w:rsidP="009C304A" w:rsidR="009C304A">
      <w:pPr>
        <w:jc w:val="center"/>
        <w:rPr>
          <w:b/>
        </w:rPr>
      </w:pPr>
      <w:r>
        <w:rPr>
          <w:b/>
        </w:rPr>
        <w:t>26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8</w:t>
      </w:r>
      <w:r w:rsidR="009B2BCE">
        <w:rPr>
          <w:b/>
        </w:rPr>
        <w:t>,</w:t>
      </w:r>
      <w:r w:rsidR="00CA54A9">
        <w:rPr>
          <w:b/>
        </w:rPr>
        <w:t>45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E3F4D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 w:rsidR="00CA54A9">
        <w:t>Draga Baranašić, Turčišće, Turčišće 13</w:t>
      </w:r>
      <w:r w:rsidR="00276EAD">
        <w:rPr>
          <w:rFonts w:cs="Times New Roman"/>
        </w:rPr>
        <w:t xml:space="preserve">, </w:t>
      </w:r>
    </w:p>
    <w:p w:rsidRDefault="009C304A" w:rsidP="00CA54A9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CA54A9" w:rsidRPr="00CA54A9">
        <w:rPr>
          <w:rFonts w:cs="Times New Roman"/>
        </w:rPr>
        <w:t>BARANAŠIĆ j.d.o.o., Turč</w:t>
      </w:r>
      <w:r w:rsidR="00CA54A9">
        <w:rPr>
          <w:rFonts w:cs="Times New Roman"/>
        </w:rPr>
        <w:t>išće, Turčišće 13</w:t>
      </w:r>
      <w:r w:rsidR="00C75376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CA54A9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E3F4D">
        <w:t>direktoru</w:t>
      </w:r>
      <w:r>
        <w:t xml:space="preserve"> dužnika</w:t>
      </w:r>
      <w:r w:rsidR="000B778A">
        <w:t xml:space="preserve"> </w:t>
      </w:r>
      <w:r w:rsidR="00CA54A9" w:rsidRPr="00CA54A9">
        <w:t>Drag</w:t>
      </w:r>
      <w:r w:rsidR="00CA54A9">
        <w:t>i</w:t>
      </w:r>
      <w:r w:rsidR="00CA54A9" w:rsidRPr="00CA54A9">
        <w:t xml:space="preserve"> Baranašić, Turčišće, Turčišće 13</w:t>
      </w:r>
      <w:r w:rsidR="001E7E3C">
        <w:t>,</w:t>
      </w:r>
      <w:r w:rsidR="00C75376">
        <w:t xml:space="preserve"> OIB: </w:t>
      </w:r>
      <w:r w:rsidR="00CA54A9">
        <w:t>21050744747</w:t>
      </w:r>
      <w:r w:rsidR="00C1406D">
        <w:t>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</w:t>
      </w:r>
      <w:r w:rsidR="003A3871">
        <w:t>6</w:t>
      </w:r>
      <w:r>
        <w:t xml:space="preserve">. </w:t>
      </w:r>
      <w:r w:rsidR="00584C46">
        <w:t>listopada</w:t>
      </w:r>
      <w:r>
        <w:t xml:space="preserve"> 2016. u </w:t>
      </w:r>
      <w:r w:rsidR="003A3871">
        <w:t>8</w:t>
      </w:r>
      <w:r w:rsidR="00F540FD">
        <w:t>,</w:t>
      </w:r>
      <w:r w:rsidR="00CA54A9">
        <w:t>45</w:t>
      </w:r>
      <w:r>
        <w:t xml:space="preserve"> sati, dostavi javnobilježnički ovjerovljen prokazni popis imovine za dužnika</w:t>
      </w:r>
      <w:r w:rsidR="000B778A">
        <w:t xml:space="preserve"> </w:t>
      </w:r>
      <w:r w:rsidR="00CA54A9" w:rsidRPr="00CA54A9">
        <w:rPr>
          <w:rFonts w:cs="Times New Roman"/>
        </w:rPr>
        <w:t>BARANAŠIĆ j.d.o.o., Turčišće, Turčišće</w:t>
      </w:r>
      <w:r w:rsidR="00CA54A9">
        <w:rPr>
          <w:rFonts w:cs="Times New Roman"/>
        </w:rPr>
        <w:t xml:space="preserve"> 13</w:t>
      </w:r>
      <w:r w:rsidR="00CA54A9" w:rsidRPr="00CA54A9">
        <w:rPr>
          <w:rFonts w:cs="Times New Roman"/>
        </w:rPr>
        <w:t>, OIB: 78023231981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2354DF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CA54A9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CA54A9" w:rsidRPr="00CA54A9">
        <w:rPr>
          <w:rFonts w:cs="Times New Roman"/>
        </w:rPr>
        <w:t>BARANAŠIĆ j.d.o.o., Turčišće, Turčišć</w:t>
      </w:r>
      <w:r w:rsidR="00CA54A9">
        <w:rPr>
          <w:rFonts w:cs="Times New Roman"/>
        </w:rPr>
        <w:t>e, 13</w:t>
      </w:r>
      <w:r w:rsidR="00D278AD">
        <w:rPr>
          <w:rFonts w:cs="Times New Roman"/>
        </w:rPr>
        <w:t xml:space="preserve">, </w:t>
      </w:r>
    </w:p>
    <w:p w:rsidRDefault="00CE3F4D" w:rsidP="000B473C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="00CA54A9">
        <w:t>Draga Baranašić, Turčišće, Turčišće 13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457" w:rsidP="009C304A" w:rsidR="00464457">
      <w:r>
        <w:separator/>
      </w:r>
    </w:p>
  </w:endnote>
  <w:endnote w:id="0" w:type="continuationSeparator">
    <w:p w:rsidRDefault="00464457" w:rsidP="009C304A" w:rsidR="00464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457" w:rsidP="009C304A" w:rsidR="00464457">
      <w:r>
        <w:separator/>
      </w:r>
    </w:p>
  </w:footnote>
  <w:footnote w:id="0" w:type="continuationSeparator">
    <w:p w:rsidRDefault="00464457" w:rsidP="009C304A" w:rsidR="00464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4DF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CA54A9">
      <w:t>864</w:t>
    </w:r>
    <w:r w:rsidR="000B778A">
      <w:t>/16-</w:t>
    </w:r>
    <w:r w:rsidR="00C1406D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CA54A9">
      <w:t>864</w:t>
    </w:r>
    <w:r w:rsidR="009B2BCE">
      <w:t>/16-</w:t>
    </w:r>
    <w:r w:rsidR="00C1406D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473C"/>
    <w:rsid w:val="000B778A"/>
    <w:rsid w:val="000C01D3"/>
    <w:rsid w:val="000F08ED"/>
    <w:rsid w:val="00103373"/>
    <w:rsid w:val="00110DEC"/>
    <w:rsid w:val="00135333"/>
    <w:rsid w:val="001430FC"/>
    <w:rsid w:val="00181BF9"/>
    <w:rsid w:val="001B0ED1"/>
    <w:rsid w:val="001B55F4"/>
    <w:rsid w:val="001E7E3C"/>
    <w:rsid w:val="001F0EF9"/>
    <w:rsid w:val="00232D22"/>
    <w:rsid w:val="002354DF"/>
    <w:rsid w:val="00276EAD"/>
    <w:rsid w:val="002A3307"/>
    <w:rsid w:val="002D4338"/>
    <w:rsid w:val="003149FB"/>
    <w:rsid w:val="00335908"/>
    <w:rsid w:val="00345F95"/>
    <w:rsid w:val="00357BF7"/>
    <w:rsid w:val="003A3871"/>
    <w:rsid w:val="003B27E7"/>
    <w:rsid w:val="003D3CE4"/>
    <w:rsid w:val="003E1C8D"/>
    <w:rsid w:val="003E3098"/>
    <w:rsid w:val="003E6696"/>
    <w:rsid w:val="003F2BFE"/>
    <w:rsid w:val="00444475"/>
    <w:rsid w:val="00454D75"/>
    <w:rsid w:val="00464457"/>
    <w:rsid w:val="00473E94"/>
    <w:rsid w:val="00477424"/>
    <w:rsid w:val="00503444"/>
    <w:rsid w:val="0051326E"/>
    <w:rsid w:val="00543EDA"/>
    <w:rsid w:val="00584C46"/>
    <w:rsid w:val="005A7465"/>
    <w:rsid w:val="005B55CC"/>
    <w:rsid w:val="00607FE8"/>
    <w:rsid w:val="00630B43"/>
    <w:rsid w:val="00660159"/>
    <w:rsid w:val="00697888"/>
    <w:rsid w:val="006D2BF2"/>
    <w:rsid w:val="006D7F14"/>
    <w:rsid w:val="0070393A"/>
    <w:rsid w:val="007555DB"/>
    <w:rsid w:val="007A1A7C"/>
    <w:rsid w:val="007C5007"/>
    <w:rsid w:val="007E17E0"/>
    <w:rsid w:val="007E3E47"/>
    <w:rsid w:val="00811B0F"/>
    <w:rsid w:val="00811CAD"/>
    <w:rsid w:val="00823024"/>
    <w:rsid w:val="0082366A"/>
    <w:rsid w:val="00823CB2"/>
    <w:rsid w:val="00826138"/>
    <w:rsid w:val="00851407"/>
    <w:rsid w:val="00857C75"/>
    <w:rsid w:val="008A03AC"/>
    <w:rsid w:val="008A7265"/>
    <w:rsid w:val="008C1F14"/>
    <w:rsid w:val="008D1BBB"/>
    <w:rsid w:val="008F292A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AF730C"/>
    <w:rsid w:val="00B520FB"/>
    <w:rsid w:val="00B539E7"/>
    <w:rsid w:val="00B73D1F"/>
    <w:rsid w:val="00BE0B3A"/>
    <w:rsid w:val="00C1406D"/>
    <w:rsid w:val="00C40415"/>
    <w:rsid w:val="00C75376"/>
    <w:rsid w:val="00CA54A9"/>
    <w:rsid w:val="00CD21D2"/>
    <w:rsid w:val="00CD2586"/>
    <w:rsid w:val="00CE3F4D"/>
    <w:rsid w:val="00CF0E2D"/>
    <w:rsid w:val="00CF272A"/>
    <w:rsid w:val="00D16253"/>
    <w:rsid w:val="00D278AD"/>
    <w:rsid w:val="00D725DC"/>
    <w:rsid w:val="00D729C9"/>
    <w:rsid w:val="00D75375"/>
    <w:rsid w:val="00D75386"/>
    <w:rsid w:val="00D84759"/>
    <w:rsid w:val="00DA75A3"/>
    <w:rsid w:val="00E000DA"/>
    <w:rsid w:val="00E17672"/>
    <w:rsid w:val="00E55C5B"/>
    <w:rsid w:val="00E62806"/>
    <w:rsid w:val="00EC6D88"/>
    <w:rsid w:val="00ED7817"/>
    <w:rsid w:val="00EF4F83"/>
    <w:rsid w:val="00F07B51"/>
    <w:rsid w:val="00F3066E"/>
    <w:rsid w:val="00F540FD"/>
    <w:rsid w:val="00F740FE"/>
    <w:rsid w:val="00FA1D23"/>
    <w:rsid w:val="00FA69C2"/>
    <w:rsid w:val="00FD1752"/>
    <w:rsid w:val="00FF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35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4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35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4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BARANAŠIĆ jednostavno društvo s ograničenom odgovornošću za usluge</izvorni_sadrzaj>
    <derivirana_varijabla naziv="DomainObject.Predmet.ProtustrankaFormated_1">  BARANAŠIĆ jednostavno društvo s ograničenom odgovornošću za usluge</derivirana_varijabla>
  </DomainObject.Predmet.ProtustrankaFormated>
  <DomainObject.Predmet.ProtustrankaFormatedOIB>
    <izvorni_sadrzaj>  BARANAŠIĆ jednostavno društvo s ograničenom odgovornošću za usluge, OIB 78023231981</izvorni_sadrzaj>
    <derivirana_varijabla naziv="DomainObject.Predmet.ProtustrankaFormatedOIB_1">  BARANAŠIĆ jednostavno društvo s ograničenom odgovornošću za usluge, OIB 78023231981</derivirana_varijabla>
  </DomainObject.Predmet.ProtustrankaFormatedOIB>
  <DomainObject.Predmet.ProtustrankaFormatedWithAdress>
    <izvorni_sadrzaj> BARANAŠIĆ jednostavno društvo s ograničenom odgovornošću za usluge, Turčišće 13, 40000 Turčišće</izvorni_sadrzaj>
    <derivirana_varijabla naziv="DomainObject.Predmet.ProtustrankaFormatedWithAdress_1"> BARANAŠIĆ jednostavno društvo s ograničenom odgovornošću za usluge, Turčišće 13, 40000 Turčišće</derivirana_varijabla>
  </DomainObject.Predmet.ProtustrankaFormatedWithAdress>
  <DomainObject.Predmet.ProtustrankaFormatedWithAdressOIB>
    <izvorni_sadrzaj> BARANAŠIĆ jednostavno društvo s ograničenom odgovornošću za usluge, OIB 78023231981, Turčišće 13, 40000 Turčišće</izvorni_sadrzaj>
    <derivirana_varijabla naziv="DomainObject.Predmet.ProtustrankaFormatedWithAdressOIB_1"> BARANAŠIĆ jednostavno društvo s ograničenom odgovornošću za usluge, OIB 78023231981, Turčišće 13, 40000 Turčišće</derivirana_varijabla>
  </DomainObject.Predmet.ProtustrankaFormatedWithAdressOIB>
  <DomainObject.Predmet.ProtustrankaWithAdress>
    <izvorni_sadrzaj>BARANAŠIĆ jednostavno društvo s ograničenom odgovornošću za usluge Turčišće 13, 40000 Turčišće</izvorni_sadrzaj>
    <derivirana_varijabla naziv="DomainObject.Predmet.ProtustrankaWithAdress_1">BARANAŠIĆ jednostavno društvo s ograničenom odgovornošću za usluge Turčišće 13, 40000 Turčišće</derivirana_varijabla>
  </DomainObject.Predmet.ProtustrankaWithAdress>
  <DomainObject.Predmet.ProtustrankaWithAdressOIB>
    <izvorni_sadrzaj>BARANAŠIĆ jednostavno društvo s ograničenom odgovornošću za usluge, OIB 78023231981, Turčišće 13, 40000 Turčišće</izvorni_sadrzaj>
    <derivirana_varijabla naziv="DomainObject.Predmet.ProtustrankaWithAdressOIB_1">BARANAŠIĆ jednostavno društvo s ograničenom odgovornošću za usluge, OIB 78023231981, Turčišće 13, 40000 Turčišće</derivirana_varijabla>
  </DomainObject.Predmet.ProtustrankaWithAdressOIB>
  <DomainObject.Predmet.ProtustrankaNazivFormated>
    <izvorni_sadrzaj>BARANAŠIĆ jednostavno društvo s ograničenom odgovornošću za usluge</izvorni_sadrzaj>
    <derivirana_varijabla naziv="DomainObject.Predmet.ProtustrankaNazivFormated_1">BARANAŠIĆ jednostavno društvo s ograničenom odgovornošću za usluge</derivirana_varijabla>
  </DomainObject.Predmet.ProtustrankaNazivFormated>
  <DomainObject.Predmet.ProtustrankaNazivFormatedOIB>
    <izvorni_sadrzaj>BARANAŠIĆ jednostavno društvo s ograničenom odgovornošću za usluge, OIB 78023231981</izvorni_sadrzaj>
    <derivirana_varijabla naziv="DomainObject.Predmet.ProtustrankaNazivFormatedOIB_1">BARANAŠIĆ jednostavno društvo s ograničenom odgovornošću za usluge, OIB 78023231981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1258.69</izvorni_sadrzaj>
    <derivirana_varijabla naziv="DomainObject.Predmet.TrenutnaVrijednost_1">1258.69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BARANAŠIĆ jednostavno društvo s ograničenom odgovornošću za usluge</item>
    </izvorni_sadrzaj>
    <derivirana_varijabla naziv="DomainObject.Predmet.ProtuStrankaListFormated_1">
      <item>BARANAŠIĆ jednostavno društvo s ograničenom odgovornošću za usluge</item>
    </derivirana_varijabla>
  </DomainObject.Predmet.ProtuStrankaListFormated>
  <DomainObject.Predmet.ProtuStrankaListFormatedOIB>
    <izvorni_sadrzaj>
      <item>BARANAŠIĆ jednostavno društvo s ograničenom odgovornošću za usluge, OIB 78023231981</item>
    </izvorni_sadrzaj>
    <derivirana_varijabla naziv="DomainObject.Predmet.ProtuStrankaListFormatedOIB_1">
      <item>BARANAŠIĆ jednostavno društvo s ograničenom odgovornošću za usluge, OIB 78023231981</item>
    </derivirana_varijabla>
  </DomainObject.Predmet.ProtuStrankaListFormatedOIB>
  <DomainObject.Predmet.ProtuStrankaListFormatedWithAdress>
    <izvorni_sadrzaj>
      <item>BARANAŠIĆ jednostavno društvo s ograničenom odgovornošću za usluge, Turčišće 13, 40000 Turčišće</item>
    </izvorni_sadrzaj>
    <derivirana_varijabla naziv="DomainObject.Predmet.ProtuStrankaListFormatedWithAdress_1">
      <item>BARANAŠIĆ jednostavno društvo s ograničenom odgovornošću za usluge, Turčišće 13, 40000 Turčišće</item>
    </derivirana_varijabla>
  </DomainObject.Predmet.ProtuStrankaListFormatedWithAdress>
  <DomainObject.Predmet.ProtuStrankaListFormatedWithAdressOIB>
    <izvorni_sadrzaj>
      <item>BARANAŠIĆ jednostavno društvo s ograničenom odgovornošću za usluge, OIB 78023231981, Turčišće 13, 40000 Turčišće</item>
    </izvorni_sadrzaj>
    <derivirana_varijabla naziv="DomainObject.Predmet.ProtuStrankaListFormatedWithAdressOIB_1">
      <item>BARANAŠIĆ jednostavno društvo s ograničenom odgovornošću za usluge, OIB 78023231981, Turčišće 13, 40000 Turčišće</item>
    </derivirana_varijabla>
  </DomainObject.Predmet.ProtuStrankaListFormatedWithAdressOIB>
  <DomainObject.Predmet.ProtuStrankaListNazivFormated>
    <izvorni_sadrzaj>
      <item>BARANAŠIĆ jednostavno društvo s ograničenom odgovornošću za usluge</item>
    </izvorni_sadrzaj>
    <derivirana_varijabla naziv="DomainObject.Predmet.ProtuStrankaListNazivFormated_1">
      <item>BARANAŠIĆ jednostavno društvo s ograničenom odgovornošću za usluge</item>
    </derivirana_varijabla>
  </DomainObject.Predmet.ProtuStrankaListNazivFormated>
  <DomainObject.Predmet.ProtuStrankaListNazivFormatedOIB>
    <izvorni_sadrzaj>
      <item>BARANAŠIĆ jednostavno društvo s ograničenom odgovornošću za usluge, OIB 78023231981</item>
    </izvorni_sadrzaj>
    <derivirana_varijabla naziv="DomainObject.Predmet.ProtuStrankaListNazivFormatedOIB_1">
      <item>BARANAŠIĆ jednostavno društvo s ograničenom odgovornošću za usluge, OIB 78023231981</item>
    </derivirana_varijabla>
  </DomainObject.Predmet.ProtuStrankaListNazivFormatedOIB>
  <DomainObject.Predmet.OstaliListFormated>
    <izvorni_sadrzaj>
      <item>sudski registar</item>
      <item>Draga Baranašić</item>
      <item>Županijsko državno odvjetništvo</item>
    </izvorni_sadrzaj>
    <derivirana_varijabla naziv="DomainObject.Predmet.OstaliListFormated_1">
      <item>sudski registar</item>
      <item>Draga Baranašić</item>
      <item>Županijsko državno odvjetništvo</item>
    </derivirana_varijabla>
  </DomainObject.Predmet.OstaliListFormated>
  <DomainObject.Predmet.OstaliListFormatedOIB>
    <izvorni_sadrzaj>
      <item>sudski registar</item>
      <item>Draga Baranašić, OIB 21050744747</item>
      <item>Županijsko državno odvjetništvo</item>
    </izvorni_sadrzaj>
    <derivirana_varijabla naziv="DomainObject.Predmet.OstaliListFormatedOIB_1">
      <item>sudski registar</item>
      <item>Draga Baranašić, OIB 21050744747</item>
      <item>Županijsko državno odvjetništvo</item>
    </derivirana_varijabla>
  </DomainObject.Predmet.OstaliListFormatedOIB>
  <DomainObject.Predmet.OstaliListFormatedWithAdress>
    <izvorni_sadrzaj>
      <item>sudski registar</item>
      <item>Draga Baranašić, Turčišće 13, 40000 Turčišće</item>
      <item>Županijsko državno odvjetništvo</item>
    </izvorni_sadrzaj>
    <derivirana_varijabla naziv="DomainObject.Predmet.OstaliListFormatedWithAdress_1">
      <item>sudski registar</item>
      <item>Draga Baranašić, Turčišće 13, 40000 Turčišće</item>
      <item>Županijsko državno odvjetništvo</item>
    </derivirana_varijabla>
  </DomainObject.Predmet.OstaliListFormatedWithAdress>
  <DomainObject.Predmet.OstaliListFormatedWithAdressOIB>
    <izvorni_sadrzaj>
      <item>sudski registar</item>
      <item>Draga Baranašić, OIB 21050744747, Turčišće 13, 40000 Turčišće</item>
      <item>Županijsko državno odvjetništvo</item>
    </izvorni_sadrzaj>
    <derivirana_varijabla naziv="DomainObject.Predmet.OstaliListFormatedWithAdressOIB_1">
      <item>sudski registar</item>
      <item>Draga Baranašić, OIB 21050744747, Turčišće 13, 40000 Turčišće</item>
      <item>Županijsko državno odvjetništvo</item>
    </derivirana_varijabla>
  </DomainObject.Predmet.OstaliListFormatedWithAdressOIB>
  <DomainObject.Predmet.OstaliListNazivFormated>
    <izvorni_sadrzaj>
      <item>sudski registar</item>
      <item>Draga Baranašić</item>
      <item>Županijsko državno odvjetništvo</item>
    </izvorni_sadrzaj>
    <derivirana_varijabla naziv="DomainObject.Predmet.OstaliListNazivFormated_1">
      <item>sudski registar</item>
      <item>Draga Baranašić</item>
      <item>Županijsko državno odvjetništvo</item>
    </derivirana_varijabla>
  </DomainObject.Predmet.OstaliListNazivFormated>
  <DomainObject.Predmet.OstaliListNazivFormatedOIB>
    <izvorni_sadrzaj>
      <item>sudski registar</item>
      <item>Draga Baranašić, OIB 21050744747</item>
      <item>Županijsko državno odvjetništvo</item>
    </izvorni_sadrzaj>
    <derivirana_varijabla naziv="DomainObject.Predmet.OstaliListNazivFormatedOIB_1">
      <item>sudski registar</item>
      <item>Draga Baranašić, OIB 21050744747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BARANAŠIĆ jednostavno društvo s ograničenom odgovornošću za usluge</izvorni_sadrzaj>
    <derivirana_varijabla naziv="DomainObject.Predmet.ProtustrankaIDrugi_1">BARANAŠIĆ jednostavno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BARANAŠIĆ jednostavno društvo s ograničenom odgovornošću za usluge, OIB 78023231981, Turčišće 13, 40000 Turčišće</izvorni_sadrzaj>
    <derivirana_varijabla naziv="DomainObject.Predmet.ProtustrankaIDrugiAdressOIB_1">BARANAŠIĆ jednostavno društvo s ograničenom odgovornošću za usluge, OIB 78023231981, Turčišće 13, 40000 Turčišće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BARANAŠIĆ jednostavno društvo s ograničenom odgovornošću za usluge</item>
      <item>sudski registar</item>
      <item>Draga Baranašić</item>
      <item>Županijsko državno odvjetništvo</item>
    </izvorni_sadrzaj>
    <derivirana_varijabla naziv="DomainObject.Predmet.SudioniciListNaziv_1">
      <item>Financijska agencija</item>
      <item>BARANAŠIĆ jednostavno društvo s ograničenom odgovornošću za usluge</item>
      <item>sudski registar</item>
      <item>Draga Baranašić</item>
      <item>Županijsko državno odvjetništvo</item>
    </derivirana_varijabla>
  </DomainObject.Predmet.SudioniciListNaziv>
  <DomainObject.Predmet.SudioniciListAdressOIB>
    <izvorni_sadrzaj>
      <item>Financijska agencija, OIB 85821130368</item>
      <item>BARANAŠIĆ jednostavno društvo s ograničenom odgovornošću za usluge, OIB 78023231981, Turčišće 13,40000 Turčišće</item>
      <item>sudski registar</item>
      <item>Draga Baranašić, OIB 21050744747, Turčišće 13,40000 Turčišće</item>
      <item>Županijsko državno odvjetništvo</item>
    </izvorni_sadrzaj>
    <derivirana_varijabla naziv="DomainObject.Predmet.SudioniciListAdressOIB_1">
      <item>Financijska agencija, OIB 85821130368</item>
      <item>BARANAŠIĆ jednostavno društvo s ograničenom odgovornošću za usluge, OIB 78023231981, Turčišće 13,40000 Turčišće</item>
      <item>sudski registar</item>
      <item>Draga Baranašić, OIB 21050744747, Turčišće 13,40000 Turčišće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78023231981</item>
      <item>, OIB null</item>
      <item>, OIB 21050744747</item>
      <item>, OIB null</item>
    </izvorni_sadrzaj>
    <derivirana_varijabla naziv="DomainObject.Predmet.SudioniciListNazivOIB_1">
      <item>, OIB 85821130368</item>
      <item>, OIB 78023231981</item>
      <item>, OIB null</item>
      <item>, OIB 21050744747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1864</properties:Characters>
  <properties:Lines>64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2016-09-06T06:28:00Z</dcterms:created>
  <dc:creator>Lea Rogina</dc:creator>
  <cp:lastModifiedBy>Nevenka Vuković</cp:lastModifiedBy>
  <cp:lastPrinted>2016-09-05T13:01:00Z</cp:lastPrinted>
  <dcterms:modified xmlns:xsi="http://www.w3.org/2001/XMLSchema-instance" xsi:type="dcterms:W3CDTF">2016-09-06T06:40:00Z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