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0135" w14:paraId="c690135" w:rsidRDefault="00C7727D" w:rsidR="00C7727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F0C" w:rsidP="00237F0C" w:rsidR="00237F0C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237F0C" w:rsidP="00237F0C" w:rsidR="00237F0C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237F0C" w:rsidP="00237F0C" w:rsidR="00237F0C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C7727D">
        <w:rPr>
          <w:sz w:val="24"/>
          <w:szCs w:val="24"/>
        </w:rPr>
        <w:t xml:space="preserve">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CE0D57">
        <w:rPr>
          <w:sz w:val="24"/>
          <w:szCs w:val="24"/>
        </w:rPr>
        <w:t>5123/2015</w:t>
      </w:r>
      <w:r w:rsidR="00C7727D">
        <w:rPr>
          <w:sz w:val="24"/>
          <w:szCs w:val="24"/>
        </w:rPr>
        <w:t>-25</w:t>
      </w:r>
    </w:p>
    <w:p w:rsidRDefault="00C7727D" w:rsidP="00237F0C" w:rsidR="00C7727D">
      <w:pPr>
        <w:jc w:val="center"/>
        <w:rPr>
          <w:sz w:val="24"/>
          <w:szCs w:val="24"/>
        </w:rPr>
      </w:pPr>
    </w:p>
    <w:p w:rsidRDefault="00C7727D" w:rsidP="00C7727D" w:rsidR="00C7727D" w:rsidRPr="00C7727D">
      <w:pPr>
        <w:jc w:val="center"/>
        <w:rPr>
          <w:sz w:val="24"/>
          <w:szCs w:val="24"/>
        </w:rPr>
      </w:pPr>
      <w:r w:rsidRPr="00C7727D">
        <w:rPr>
          <w:sz w:val="24"/>
          <w:szCs w:val="24"/>
        </w:rPr>
        <w:t>REPUBLIKA HRVATSKA</w:t>
      </w:r>
    </w:p>
    <w:p w:rsidRDefault="00237F0C" w:rsidP="00237F0C" w:rsidR="00237F0C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237F0C" w:rsidP="00237F0C" w:rsidR="00237F0C" w:rsidRPr="003B182B">
      <w:pPr>
        <w:jc w:val="center"/>
        <w:rPr>
          <w:b/>
          <w:sz w:val="24"/>
          <w:szCs w:val="24"/>
        </w:rPr>
      </w:pPr>
    </w:p>
    <w:p w:rsidRDefault="00CE0D57" w:rsidP="00CE0D57" w:rsidR="00CE0D57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Trgovački sud u Zagrebu, po sucu Nikoli Ribariću, kao stečajnom sucu, u stečajnom postupku nad dužnikom VETERINARSKA STANICA DONJA STUBICA d.o.o. u stečaju, Donja Stubica (Grad Donja Stubica), Kolodvorska 20, OIB: 28327315755, dana </w:t>
      </w:r>
      <w:r>
        <w:rPr>
          <w:sz w:val="24"/>
          <w:szCs w:val="24"/>
        </w:rPr>
        <w:t>14</w:t>
      </w:r>
      <w:r w:rsidRPr="00D41257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D41257">
        <w:rPr>
          <w:sz w:val="24"/>
          <w:szCs w:val="24"/>
        </w:rPr>
        <w:t xml:space="preserve">. godine, </w:t>
      </w:r>
    </w:p>
    <w:p w:rsidRDefault="00237F0C" w:rsidP="00237F0C" w:rsidR="00237F0C" w:rsidRPr="00B17FC6">
      <w:pPr>
        <w:jc w:val="both"/>
        <w:rPr>
          <w:sz w:val="24"/>
          <w:szCs w:val="24"/>
        </w:rPr>
      </w:pPr>
    </w:p>
    <w:p w:rsidRDefault="003A3367" w:rsidP="003A3367" w:rsidR="003A3367" w:rsidRPr="00C7727D">
      <w:pPr>
        <w:jc w:val="center"/>
        <w:rPr>
          <w:sz w:val="24"/>
          <w:szCs w:val="24"/>
        </w:rPr>
      </w:pPr>
      <w:r w:rsidRPr="00C7727D">
        <w:rPr>
          <w:sz w:val="24"/>
          <w:szCs w:val="24"/>
        </w:rPr>
        <w:t xml:space="preserve">r i j e š i o    j e </w:t>
      </w:r>
    </w:p>
    <w:p w:rsidRDefault="003A3367" w:rsidP="003A3367" w:rsidR="003A3367" w:rsidRPr="00B15DAD">
      <w:pPr>
        <w:jc w:val="center"/>
        <w:rPr>
          <w:b/>
          <w:sz w:val="24"/>
          <w:szCs w:val="24"/>
        </w:rPr>
      </w:pPr>
    </w:p>
    <w:p w:rsidRDefault="00FE79E8" w:rsidP="002243CD" w:rsidR="00C415C8">
      <w:pPr>
        <w:ind w:firstLine="720"/>
        <w:jc w:val="both"/>
        <w:rPr>
          <w:sz w:val="24"/>
          <w:szCs w:val="24"/>
        </w:rPr>
      </w:pPr>
      <w:r w:rsidRPr="00B15DAD">
        <w:rPr>
          <w:sz w:val="24"/>
          <w:szCs w:val="24"/>
        </w:rPr>
        <w:t xml:space="preserve"> Is</w:t>
      </w:r>
      <w:r w:rsidR="003A3367" w:rsidRPr="00B15DAD">
        <w:rPr>
          <w:sz w:val="24"/>
          <w:szCs w:val="24"/>
        </w:rPr>
        <w:t xml:space="preserve">pravljaju se tablice stečajnog suca te se utvrđuje da je u </w:t>
      </w:r>
      <w:r w:rsidR="002243CD" w:rsidRPr="00B15DAD">
        <w:rPr>
          <w:sz w:val="24"/>
          <w:szCs w:val="24"/>
        </w:rPr>
        <w:t>prvo</w:t>
      </w:r>
      <w:r w:rsidRPr="00B15DAD">
        <w:rPr>
          <w:sz w:val="24"/>
          <w:szCs w:val="24"/>
        </w:rPr>
        <w:t>m</w:t>
      </w:r>
      <w:r w:rsidR="003A3367" w:rsidRPr="00B15DAD">
        <w:rPr>
          <w:sz w:val="24"/>
          <w:szCs w:val="24"/>
        </w:rPr>
        <w:t xml:space="preserve"> višem isplatnom redu </w:t>
      </w:r>
      <w:r w:rsidR="002243CD" w:rsidRPr="00B15DAD">
        <w:rPr>
          <w:sz w:val="24"/>
          <w:szCs w:val="24"/>
        </w:rPr>
        <w:t>tražbina</w:t>
      </w:r>
      <w:r w:rsidR="00C415C8" w:rsidRPr="00B15DAD">
        <w:rPr>
          <w:sz w:val="24"/>
          <w:szCs w:val="24"/>
        </w:rPr>
        <w:t xml:space="preserve"> vjerovnika, i to:</w:t>
      </w:r>
    </w:p>
    <w:p w:rsidRDefault="00237F0C" w:rsidP="002243CD" w:rsidR="00237F0C" w:rsidRPr="00B15DAD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66"/>
        <w:gridCol w:w="2240"/>
        <w:gridCol w:w="1818"/>
        <w:gridCol w:w="1995"/>
        <w:gridCol w:w="1642"/>
      </w:tblGrid>
      <w:tr w:rsidTr="004600A0" w:rsidR="008C550D" w:rsidRPr="008C550D">
        <w:trPr>
          <w:jc w:val="center"/>
        </w:trPr>
        <w:tc>
          <w:tcPr>
            <w:tcW w:type="pct" w:w="506"/>
            <w:vAlign w:val="center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>R.br. prijavlj. tražb.</w:t>
            </w:r>
          </w:p>
        </w:tc>
        <w:tc>
          <w:tcPr>
            <w:tcW w:type="pct" w:w="1308"/>
            <w:vAlign w:val="center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>Ime i prezime / tvrtka  ili naziv vjerovnika</w:t>
            </w:r>
          </w:p>
        </w:tc>
        <w:tc>
          <w:tcPr>
            <w:tcW w:type="pct" w:w="1062"/>
            <w:vAlign w:val="center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 xml:space="preserve">OIB vjerovnika </w:t>
            </w:r>
          </w:p>
        </w:tc>
        <w:tc>
          <w:tcPr>
            <w:tcW w:type="pct" w:w="1165"/>
            <w:vAlign w:val="center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>Adresa / sjedište vjerovnika</w:t>
            </w:r>
          </w:p>
        </w:tc>
        <w:tc>
          <w:tcPr>
            <w:tcW w:type="pct" w:w="959"/>
            <w:vAlign w:val="center"/>
          </w:tcPr>
          <w:p w:rsidRDefault="008C550D" w:rsidP="00F53A54" w:rsidR="00F53A54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 xml:space="preserve">Iznos priznate </w:t>
            </w:r>
          </w:p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</w:p>
        </w:tc>
      </w:tr>
      <w:tr w:rsidTr="004600A0" w:rsidR="008C550D" w:rsidRPr="008C550D">
        <w:trPr>
          <w:jc w:val="center"/>
        </w:trPr>
        <w:tc>
          <w:tcPr>
            <w:tcW w:type="pct" w:w="506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 w:rsidRPr="008C550D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  <w:r w:rsidRPr="008C550D">
              <w:rPr>
                <w:sz w:val="24"/>
              </w:rPr>
              <w:t>.</w:t>
            </w:r>
          </w:p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</w:p>
        </w:tc>
        <w:tc>
          <w:tcPr>
            <w:tcW w:type="pct" w:w="1308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  <w:r w:rsidRPr="008C550D">
              <w:rPr>
                <w:sz w:val="24"/>
              </w:rPr>
              <w:t>Krešimir Lučić</w:t>
            </w:r>
          </w:p>
        </w:tc>
        <w:tc>
          <w:tcPr>
            <w:tcW w:type="pct" w:w="1062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  <w:r w:rsidRPr="008C550D">
              <w:rPr>
                <w:sz w:val="24"/>
              </w:rPr>
              <w:t>27838302344</w:t>
            </w:r>
          </w:p>
        </w:tc>
        <w:tc>
          <w:tcPr>
            <w:tcW w:type="pct" w:w="1165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  <w:r w:rsidRPr="008C550D">
              <w:rPr>
                <w:sz w:val="24"/>
              </w:rPr>
              <w:t>Zagreb, Kraljice Jelene 1</w:t>
            </w:r>
          </w:p>
        </w:tc>
        <w:tc>
          <w:tcPr>
            <w:tcW w:type="pct" w:w="959"/>
          </w:tcPr>
          <w:p w:rsidRDefault="00F53A54" w:rsidP="00F53A54" w:rsidR="008C550D" w:rsidRPr="008C550D">
            <w:pPr>
              <w:jc w:val="both"/>
              <w:rPr>
                <w:sz w:val="24"/>
              </w:rPr>
            </w:pPr>
            <w:r>
              <w:rPr>
                <w:sz w:val="24"/>
              </w:rPr>
              <w:t>10.996,92</w:t>
            </w:r>
          </w:p>
        </w:tc>
      </w:tr>
      <w:tr w:rsidTr="004600A0" w:rsidR="008C550D" w:rsidRPr="008C550D">
        <w:trPr>
          <w:jc w:val="center"/>
        </w:trPr>
        <w:tc>
          <w:tcPr>
            <w:tcW w:type="pct" w:w="506"/>
          </w:tcPr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 w:rsidRPr="008C550D">
              <w:rPr>
                <w:sz w:val="24"/>
              </w:rPr>
              <w:t>.</w:t>
            </w:r>
          </w:p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</w:p>
        </w:tc>
        <w:tc>
          <w:tcPr>
            <w:tcW w:type="pct" w:w="1308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  <w:r w:rsidRPr="008C550D">
              <w:rPr>
                <w:sz w:val="24"/>
              </w:rPr>
              <w:t>Snježana Marija Ruk</w:t>
            </w:r>
          </w:p>
        </w:tc>
        <w:tc>
          <w:tcPr>
            <w:tcW w:type="pct" w:w="1062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  <w:r w:rsidRPr="008C550D">
              <w:rPr>
                <w:sz w:val="24"/>
              </w:rPr>
              <w:t>17358234548</w:t>
            </w:r>
          </w:p>
        </w:tc>
        <w:tc>
          <w:tcPr>
            <w:tcW w:type="pct" w:w="1165"/>
          </w:tcPr>
          <w:p w:rsidRDefault="008C550D" w:rsidP="005152FC" w:rsidR="008C550D" w:rsidRPr="008C550D">
            <w:pPr>
              <w:jc w:val="both"/>
              <w:rPr>
                <w:sz w:val="24"/>
              </w:rPr>
            </w:pPr>
            <w:r w:rsidRPr="008C550D">
              <w:rPr>
                <w:sz w:val="24"/>
              </w:rPr>
              <w:t>Donja Stubica, Matenci 155</w:t>
            </w:r>
          </w:p>
        </w:tc>
        <w:tc>
          <w:tcPr>
            <w:tcW w:type="pct" w:w="959"/>
          </w:tcPr>
          <w:p w:rsidRDefault="00F53A54" w:rsidP="00F53A54" w:rsidR="008C550D" w:rsidRPr="008C550D">
            <w:pPr>
              <w:jc w:val="both"/>
              <w:rPr>
                <w:sz w:val="24"/>
              </w:rPr>
            </w:pPr>
            <w:r>
              <w:rPr>
                <w:sz w:val="24"/>
              </w:rPr>
              <w:t>20.471,76</w:t>
            </w:r>
          </w:p>
          <w:p w:rsidRDefault="008C550D" w:rsidP="008C550D" w:rsidR="008C550D" w:rsidRPr="008C550D">
            <w:pPr>
              <w:ind w:firstLine="720"/>
              <w:jc w:val="both"/>
              <w:rPr>
                <w:sz w:val="24"/>
              </w:rPr>
            </w:pPr>
          </w:p>
        </w:tc>
      </w:tr>
    </w:tbl>
    <w:p w:rsidRDefault="00F53A54" w:rsidP="008C550D" w:rsidR="008C550D" w:rsidRPr="008C550D">
      <w:pPr>
        <w:ind w:firstLine="720"/>
        <w:jc w:val="both"/>
        <w:rPr>
          <w:sz w:val="24"/>
        </w:rPr>
      </w:pPr>
      <w:r>
        <w:rPr>
          <w:sz w:val="24"/>
        </w:rPr>
        <w:t>ukupno: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31.441,68</w:t>
      </w:r>
    </w:p>
    <w:p w:rsidRDefault="002243CD" w:rsidP="002243CD" w:rsidR="002243CD" w:rsidRPr="00B15DAD">
      <w:pPr>
        <w:ind w:firstLine="720"/>
        <w:jc w:val="both"/>
        <w:rPr>
          <w:sz w:val="24"/>
          <w:szCs w:val="24"/>
        </w:rPr>
      </w:pPr>
      <w:r w:rsidRPr="00B15DAD">
        <w:rPr>
          <w:sz w:val="24"/>
          <w:szCs w:val="24"/>
        </w:rPr>
        <w:t>prenesena na:</w:t>
      </w:r>
      <w:r w:rsidR="003A3367" w:rsidRPr="00B15DAD">
        <w:rPr>
          <w:sz w:val="24"/>
          <w:szCs w:val="24"/>
        </w:rPr>
        <w:t xml:space="preserve"> </w:t>
      </w:r>
    </w:p>
    <w:p w:rsidRDefault="000C2278" w:rsidP="002243CD" w:rsidR="000C2278" w:rsidRPr="00B15DAD">
      <w:pPr>
        <w:ind w:firstLine="720"/>
        <w:jc w:val="both"/>
        <w:rPr>
          <w:sz w:val="24"/>
          <w:szCs w:val="24"/>
        </w:rPr>
      </w:pPr>
    </w:p>
    <w:p w:rsidRDefault="00B15DAD" w:rsidP="000C2278" w:rsidR="00FE79E8" w:rsidRPr="00B15DAD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AGENCIJ</w:t>
      </w:r>
      <w:r>
        <w:rPr>
          <w:sz w:val="24"/>
          <w:szCs w:val="24"/>
        </w:rPr>
        <w:t>U</w:t>
      </w:r>
      <w:r w:rsidRPr="00B15DAD">
        <w:rPr>
          <w:sz w:val="24"/>
          <w:szCs w:val="24"/>
        </w:rPr>
        <w:t xml:space="preserve"> ZA OSIGURANJE RADNIČKIH POTRAŽIVANJA U SLUČAJU STEČAJA POSLODAVCA</w:t>
      </w:r>
      <w:r w:rsidR="00BE3B12">
        <w:rPr>
          <w:sz w:val="24"/>
          <w:szCs w:val="24"/>
        </w:rPr>
        <w:t>………………………</w:t>
      </w:r>
      <w:r>
        <w:rPr>
          <w:sz w:val="24"/>
          <w:szCs w:val="24"/>
        </w:rPr>
        <w:t>.</w:t>
      </w:r>
      <w:r w:rsidR="00C415C8" w:rsidRPr="00B15DAD">
        <w:rPr>
          <w:sz w:val="24"/>
          <w:szCs w:val="24"/>
        </w:rPr>
        <w:t xml:space="preserve"> u ukupnom </w:t>
      </w:r>
      <w:r w:rsidR="002243CD" w:rsidRPr="00B15DAD">
        <w:rPr>
          <w:sz w:val="24"/>
          <w:szCs w:val="24"/>
        </w:rPr>
        <w:t>iznosu</w:t>
      </w:r>
      <w:r w:rsidR="00115C6B">
        <w:rPr>
          <w:sz w:val="24"/>
          <w:szCs w:val="24"/>
        </w:rPr>
        <w:t xml:space="preserve"> </w:t>
      </w:r>
      <w:r w:rsidR="00F53A54">
        <w:rPr>
          <w:sz w:val="24"/>
          <w:szCs w:val="24"/>
        </w:rPr>
        <w:t>31.441,68</w:t>
      </w:r>
      <w:r w:rsidR="00237F0C">
        <w:rPr>
          <w:sz w:val="24"/>
          <w:szCs w:val="24"/>
        </w:rPr>
        <w:t xml:space="preserve"> </w:t>
      </w:r>
      <w:r w:rsidR="00115C6B">
        <w:rPr>
          <w:sz w:val="24"/>
          <w:szCs w:val="24"/>
        </w:rPr>
        <w:t>kn.</w:t>
      </w:r>
    </w:p>
    <w:p w:rsidRDefault="00115C6B" w:rsidP="003A3367" w:rsidR="00115C6B">
      <w:pPr>
        <w:jc w:val="center"/>
        <w:rPr>
          <w:sz w:val="24"/>
          <w:szCs w:val="24"/>
        </w:rPr>
      </w:pPr>
    </w:p>
    <w:p w:rsidRDefault="003A3367" w:rsidP="003A3367" w:rsidR="003A3367" w:rsidRPr="00B15DAD">
      <w:pPr>
        <w:jc w:val="center"/>
        <w:rPr>
          <w:sz w:val="24"/>
          <w:szCs w:val="24"/>
        </w:rPr>
      </w:pPr>
      <w:r w:rsidRPr="00B15DAD">
        <w:rPr>
          <w:sz w:val="24"/>
          <w:szCs w:val="24"/>
        </w:rPr>
        <w:t>Obrazloženje</w:t>
      </w:r>
    </w:p>
    <w:p w:rsidRDefault="003A3367" w:rsidP="003A3367" w:rsidR="003A3367" w:rsidRPr="00FD5451">
      <w:pPr>
        <w:jc w:val="center"/>
        <w:rPr>
          <w:sz w:val="24"/>
          <w:szCs w:val="24"/>
        </w:rPr>
      </w:pPr>
    </w:p>
    <w:p w:rsidRDefault="00115C6B" w:rsidP="00FD5451" w:rsidR="00B15DAD" w:rsidRPr="00FD5451">
      <w:pPr>
        <w:jc w:val="both"/>
        <w:rPr>
          <w:sz w:val="24"/>
          <w:szCs w:val="24"/>
        </w:rPr>
      </w:pPr>
      <w:r w:rsidRPr="00FD5451">
        <w:rPr>
          <w:sz w:val="24"/>
          <w:szCs w:val="24"/>
        </w:rPr>
        <w:t xml:space="preserve">AGENCIJA ZA OSIGURANJE RADNIČKIH POTRAŽIVANJA U SLUČAJU STEČAJA POSLODAVCA </w:t>
      </w:r>
      <w:r w:rsidR="002243CD" w:rsidRPr="00FD5451">
        <w:rPr>
          <w:sz w:val="24"/>
          <w:szCs w:val="24"/>
        </w:rPr>
        <w:t>obavijesti</w:t>
      </w:r>
      <w:r w:rsidRPr="00FD5451">
        <w:rPr>
          <w:sz w:val="24"/>
          <w:szCs w:val="24"/>
        </w:rPr>
        <w:t>la</w:t>
      </w:r>
      <w:r w:rsidR="002243CD" w:rsidRPr="00FD5451">
        <w:rPr>
          <w:sz w:val="24"/>
          <w:szCs w:val="24"/>
        </w:rPr>
        <w:t xml:space="preserve"> je u podnesku od </w:t>
      </w:r>
      <w:r w:rsidR="00F53A54">
        <w:rPr>
          <w:sz w:val="24"/>
          <w:szCs w:val="24"/>
        </w:rPr>
        <w:t>7</w:t>
      </w:r>
      <w:r w:rsidR="00FD5451" w:rsidRPr="00FD5451">
        <w:rPr>
          <w:sz w:val="24"/>
          <w:szCs w:val="24"/>
        </w:rPr>
        <w:t>.</w:t>
      </w:r>
      <w:r w:rsidR="00F53A54">
        <w:rPr>
          <w:sz w:val="24"/>
          <w:szCs w:val="24"/>
        </w:rPr>
        <w:t xml:space="preserve"> ožujka</w:t>
      </w:r>
      <w:r w:rsidR="00FD5451" w:rsidRPr="00FD5451">
        <w:rPr>
          <w:sz w:val="24"/>
          <w:szCs w:val="24"/>
        </w:rPr>
        <w:t xml:space="preserve"> </w:t>
      </w:r>
      <w:r w:rsidR="00C415C8" w:rsidRPr="00FD5451">
        <w:rPr>
          <w:sz w:val="24"/>
          <w:szCs w:val="24"/>
        </w:rPr>
        <w:t>201</w:t>
      </w:r>
      <w:r w:rsidR="00F53A54">
        <w:rPr>
          <w:sz w:val="24"/>
          <w:szCs w:val="24"/>
        </w:rPr>
        <w:t>7</w:t>
      </w:r>
      <w:r w:rsidR="00C415C8" w:rsidRPr="00FD5451">
        <w:rPr>
          <w:sz w:val="24"/>
          <w:szCs w:val="24"/>
        </w:rPr>
        <w:t>.</w:t>
      </w:r>
      <w:r w:rsidR="002243CD" w:rsidRPr="00FD5451">
        <w:rPr>
          <w:sz w:val="24"/>
          <w:szCs w:val="24"/>
        </w:rPr>
        <w:t xml:space="preserve"> stečajnog suca kako je </w:t>
      </w:r>
      <w:r w:rsidR="00B15DAD" w:rsidRPr="00FD5451">
        <w:rPr>
          <w:sz w:val="24"/>
          <w:szCs w:val="24"/>
        </w:rPr>
        <w:t>isplatila po utvrđenim tražbinama radnik</w:t>
      </w:r>
      <w:r w:rsidRPr="00FD5451">
        <w:rPr>
          <w:sz w:val="24"/>
          <w:szCs w:val="24"/>
        </w:rPr>
        <w:t>e</w:t>
      </w:r>
      <w:r w:rsidR="00B15DAD" w:rsidRPr="00FD5451">
        <w:rPr>
          <w:sz w:val="24"/>
          <w:szCs w:val="24"/>
        </w:rPr>
        <w:t xml:space="preserve"> u prvom višem isplatnom redu, </w:t>
      </w:r>
      <w:r w:rsidRPr="00FD5451">
        <w:rPr>
          <w:sz w:val="24"/>
          <w:szCs w:val="24"/>
        </w:rPr>
        <w:t xml:space="preserve">za </w:t>
      </w:r>
      <w:r w:rsidR="00BE3B12" w:rsidRPr="00FD5451">
        <w:rPr>
          <w:sz w:val="24"/>
          <w:szCs w:val="24"/>
        </w:rPr>
        <w:t xml:space="preserve">ukupan iznos od </w:t>
      </w:r>
      <w:r w:rsidR="00F53A54">
        <w:rPr>
          <w:sz w:val="24"/>
          <w:szCs w:val="24"/>
        </w:rPr>
        <w:t>31.441,68</w:t>
      </w:r>
      <w:r w:rsidR="00237F0C">
        <w:rPr>
          <w:sz w:val="24"/>
          <w:szCs w:val="24"/>
        </w:rPr>
        <w:t xml:space="preserve"> </w:t>
      </w:r>
      <w:r w:rsidR="00FD5451" w:rsidRPr="00FD5451">
        <w:rPr>
          <w:sz w:val="24"/>
          <w:szCs w:val="24"/>
        </w:rPr>
        <w:t>kn.</w:t>
      </w:r>
      <w:r w:rsidRPr="00FD5451">
        <w:rPr>
          <w:sz w:val="24"/>
          <w:szCs w:val="24"/>
        </w:rPr>
        <w:t xml:space="preserve"> sukladno specifikaciji koja</w:t>
      </w:r>
      <w:r w:rsidR="00BE3B12" w:rsidRPr="00FD5451">
        <w:rPr>
          <w:sz w:val="24"/>
          <w:szCs w:val="24"/>
        </w:rPr>
        <w:t xml:space="preserve"> je dostav</w:t>
      </w:r>
      <w:r w:rsidRPr="00FD5451">
        <w:rPr>
          <w:sz w:val="24"/>
          <w:szCs w:val="24"/>
        </w:rPr>
        <w:t xml:space="preserve">ljena </w:t>
      </w:r>
      <w:r w:rsidR="00BE3B12" w:rsidRPr="00FD5451">
        <w:rPr>
          <w:sz w:val="24"/>
          <w:szCs w:val="24"/>
        </w:rPr>
        <w:t>u prilogu.</w:t>
      </w:r>
      <w:r w:rsidR="00B15DAD" w:rsidRPr="00FD5451">
        <w:rPr>
          <w:sz w:val="24"/>
          <w:szCs w:val="24"/>
        </w:rPr>
        <w:t xml:space="preserve"> </w:t>
      </w:r>
      <w:r w:rsidRPr="00FD5451">
        <w:rPr>
          <w:sz w:val="24"/>
          <w:szCs w:val="24"/>
        </w:rPr>
        <w:t>Predložila je is</w:t>
      </w:r>
      <w:r w:rsidR="00BE3B12" w:rsidRPr="00FD5451">
        <w:rPr>
          <w:sz w:val="24"/>
          <w:szCs w:val="24"/>
        </w:rPr>
        <w:t>pravak</w:t>
      </w:r>
      <w:r w:rsidR="00B15DAD" w:rsidRPr="00FD5451">
        <w:rPr>
          <w:sz w:val="24"/>
          <w:szCs w:val="24"/>
        </w:rPr>
        <w:t xml:space="preserve"> tablica stečajnog suca</w:t>
      </w:r>
      <w:r w:rsidR="00F53A54">
        <w:rPr>
          <w:sz w:val="24"/>
          <w:szCs w:val="24"/>
        </w:rPr>
        <w:t>.</w:t>
      </w:r>
      <w:r w:rsidR="002243CD" w:rsidRPr="00FD5451">
        <w:rPr>
          <w:sz w:val="24"/>
          <w:szCs w:val="24"/>
        </w:rPr>
        <w:t xml:space="preserve"> </w:t>
      </w:r>
    </w:p>
    <w:p w:rsidRDefault="002243CD" w:rsidP="00BE3B12" w:rsidR="00BE3B12" w:rsidRPr="00BE3B12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E3B12">
        <w:rPr>
          <w:rFonts w:hAnsi="Times New Roman" w:ascii="Times New Roman"/>
          <w:sz w:val="24"/>
          <w:szCs w:val="24"/>
        </w:rPr>
        <w:t>Prema odredbi članka 21. stavak 1. Zakona o osiguranju potraživanj</w:t>
      </w:r>
      <w:r w:rsidR="00AC3410" w:rsidRPr="00BE3B12">
        <w:rPr>
          <w:rFonts w:hAnsi="Times New Roman" w:ascii="Times New Roman"/>
          <w:sz w:val="24"/>
          <w:szCs w:val="24"/>
        </w:rPr>
        <w:t>a</w:t>
      </w:r>
      <w:r w:rsidRPr="00BE3B12">
        <w:rPr>
          <w:rFonts w:hAnsi="Times New Roman" w:ascii="Times New Roman"/>
          <w:sz w:val="24"/>
          <w:szCs w:val="24"/>
        </w:rPr>
        <w:t xml:space="preserve"> radnika u slučaju stečaja poslodavca (NN 8</w:t>
      </w:r>
      <w:r w:rsidR="00AC3410" w:rsidRPr="00BE3B12">
        <w:rPr>
          <w:rFonts w:hAnsi="Times New Roman" w:ascii="Times New Roman"/>
          <w:sz w:val="24"/>
          <w:szCs w:val="24"/>
        </w:rPr>
        <w:t>6</w:t>
      </w:r>
      <w:r w:rsidRPr="00BE3B12">
        <w:rPr>
          <w:rFonts w:hAnsi="Times New Roman" w:ascii="Times New Roman"/>
          <w:sz w:val="24"/>
          <w:szCs w:val="24"/>
        </w:rPr>
        <w:t>/0</w:t>
      </w:r>
      <w:r w:rsidR="00AC3410" w:rsidRPr="00BE3B12">
        <w:rPr>
          <w:rFonts w:hAnsi="Times New Roman" w:ascii="Times New Roman"/>
          <w:sz w:val="24"/>
          <w:szCs w:val="24"/>
        </w:rPr>
        <w:t>8</w:t>
      </w:r>
      <w:r w:rsidR="00E96E8D">
        <w:rPr>
          <w:rFonts w:hAnsi="Times New Roman" w:ascii="Times New Roman"/>
          <w:sz w:val="24"/>
          <w:szCs w:val="24"/>
        </w:rPr>
        <w:t xml:space="preserve">, </w:t>
      </w:r>
      <w:r w:rsidR="00115C6B">
        <w:rPr>
          <w:rFonts w:hAnsi="Times New Roman" w:ascii="Times New Roman"/>
          <w:sz w:val="24"/>
          <w:szCs w:val="24"/>
        </w:rPr>
        <w:t>80/13</w:t>
      </w:r>
      <w:r w:rsidR="00E96E8D">
        <w:rPr>
          <w:rFonts w:hAnsi="Times New Roman" w:ascii="Times New Roman"/>
          <w:sz w:val="24"/>
          <w:szCs w:val="24"/>
        </w:rPr>
        <w:t>, 82/15</w:t>
      </w:r>
      <w:r w:rsidRPr="00BE3B12">
        <w:rPr>
          <w:rFonts w:hAnsi="Times New Roman" w:ascii="Times New Roman"/>
          <w:sz w:val="24"/>
          <w:szCs w:val="24"/>
        </w:rPr>
        <w:t xml:space="preserve">) potraživanja koja na temelju tog zakona isplati agencija prelaze na agenciju, a prema odredbi stavka 2. istog članka danom prijenosa potraživanja agencija preuzima sva procesna prava stečajnog vjerovnika u odnosu na preuzeta potraživanja. Člankom 91. Zakona o obveznim </w:t>
      </w:r>
      <w:r w:rsidR="00AC3410" w:rsidRPr="00BE3B12">
        <w:rPr>
          <w:rFonts w:hAnsi="Times New Roman" w:ascii="Times New Roman"/>
          <w:sz w:val="24"/>
          <w:szCs w:val="24"/>
        </w:rPr>
        <w:t>(NN 35/5</w:t>
      </w:r>
      <w:r w:rsidR="00E96E8D">
        <w:rPr>
          <w:rFonts w:hAnsi="Times New Roman" w:ascii="Times New Roman"/>
          <w:sz w:val="24"/>
          <w:szCs w:val="24"/>
        </w:rPr>
        <w:t>,</w:t>
      </w:r>
      <w:r w:rsidR="00AC3410" w:rsidRPr="00BE3B12">
        <w:rPr>
          <w:rFonts w:hAnsi="Times New Roman" w:ascii="Times New Roman"/>
          <w:sz w:val="24"/>
          <w:szCs w:val="24"/>
        </w:rPr>
        <w:t xml:space="preserve"> 41/08</w:t>
      </w:r>
      <w:r w:rsidR="00E96E8D">
        <w:rPr>
          <w:rFonts w:hAnsi="Times New Roman" w:ascii="Times New Roman"/>
          <w:sz w:val="24"/>
          <w:szCs w:val="24"/>
        </w:rPr>
        <w:t>, 125/11, 78/15</w:t>
      </w:r>
      <w:r w:rsidR="00AC3410" w:rsidRPr="00BE3B12">
        <w:rPr>
          <w:rFonts w:hAnsi="Times New Roman" w:ascii="Times New Roman"/>
          <w:sz w:val="24"/>
          <w:szCs w:val="24"/>
        </w:rPr>
        <w:t xml:space="preserve">; dalje ZOO) </w:t>
      </w:r>
      <w:r w:rsidRPr="00BE3B12">
        <w:rPr>
          <w:rFonts w:hAnsi="Times New Roman" w:ascii="Times New Roman"/>
          <w:sz w:val="24"/>
          <w:szCs w:val="24"/>
        </w:rPr>
        <w:t xml:space="preserve">odnosima propisan je slučaj zakonske </w:t>
      </w:r>
      <w:r w:rsidRPr="00BE3B12">
        <w:rPr>
          <w:rFonts w:hAnsi="Times New Roman" w:ascii="Times New Roman"/>
          <w:sz w:val="24"/>
          <w:szCs w:val="24"/>
        </w:rPr>
        <w:lastRenderedPageBreak/>
        <w:t xml:space="preserve">subrogacije. Kada obvezu ispuni osoba koja ima neki pravni interes u tome samim ispunjenjem obveze na nju prelaze vjerovnikova tražbina sa svim sporednim pravima. </w:t>
      </w:r>
    </w:p>
    <w:p w:rsidRDefault="00BE3B12" w:rsidP="00BE3B12" w:rsidR="002243CD" w:rsidRPr="00BE3B12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E3B12">
        <w:rPr>
          <w:rFonts w:hAnsi="Times New Roman" w:ascii="Times New Roman"/>
          <w:sz w:val="24"/>
          <w:szCs w:val="24"/>
        </w:rPr>
        <w:t>K</w:t>
      </w:r>
      <w:r w:rsidR="002243CD" w:rsidRPr="00BE3B12">
        <w:rPr>
          <w:rFonts w:hAnsi="Times New Roman" w:ascii="Times New Roman"/>
          <w:sz w:val="24"/>
          <w:szCs w:val="24"/>
        </w:rPr>
        <w:t xml:space="preserve">ako je dakle </w:t>
      </w:r>
      <w:r w:rsidR="00B15DAD" w:rsidRPr="00BE3B12">
        <w:rPr>
          <w:rFonts w:hAnsi="Times New Roman" w:ascii="Times New Roman"/>
          <w:sz w:val="24"/>
          <w:szCs w:val="24"/>
        </w:rPr>
        <w:t xml:space="preserve">Agencija za osiguranje radničkih potraživanja u slučaju stečaja poslodavca </w:t>
      </w:r>
      <w:r w:rsidR="000C2278" w:rsidRPr="00BE3B12">
        <w:rPr>
          <w:rFonts w:hAnsi="Times New Roman" w:ascii="Times New Roman"/>
          <w:sz w:val="24"/>
          <w:szCs w:val="24"/>
        </w:rPr>
        <w:t xml:space="preserve">djelomično </w:t>
      </w:r>
      <w:r w:rsidR="00B15DAD" w:rsidRPr="00BE3B12">
        <w:rPr>
          <w:rFonts w:hAnsi="Times New Roman" w:ascii="Times New Roman"/>
          <w:sz w:val="24"/>
          <w:szCs w:val="24"/>
        </w:rPr>
        <w:t>ispunila</w:t>
      </w:r>
      <w:r w:rsidR="002243CD" w:rsidRPr="00BE3B12">
        <w:rPr>
          <w:rFonts w:hAnsi="Times New Roman" w:ascii="Times New Roman"/>
          <w:sz w:val="24"/>
          <w:szCs w:val="24"/>
        </w:rPr>
        <w:t xml:space="preserve"> obvezu</w:t>
      </w:r>
      <w:r w:rsidR="000C2278" w:rsidRPr="00BE3B12">
        <w:rPr>
          <w:rFonts w:hAnsi="Times New Roman" w:ascii="Times New Roman"/>
          <w:sz w:val="24"/>
          <w:szCs w:val="24"/>
        </w:rPr>
        <w:t xml:space="preserve"> </w:t>
      </w:r>
      <w:r w:rsidR="00890BE7" w:rsidRPr="00BE3B12">
        <w:rPr>
          <w:rFonts w:hAnsi="Times New Roman" w:ascii="Times New Roman"/>
          <w:sz w:val="24"/>
          <w:szCs w:val="24"/>
        </w:rPr>
        <w:t>koju s</w:t>
      </w:r>
      <w:r w:rsidR="000C2278" w:rsidRPr="00BE3B12">
        <w:rPr>
          <w:rFonts w:hAnsi="Times New Roman" w:ascii="Times New Roman"/>
          <w:sz w:val="24"/>
          <w:szCs w:val="24"/>
        </w:rPr>
        <w:t>tečajn</w:t>
      </w:r>
      <w:r w:rsidR="00890BE7" w:rsidRPr="00BE3B12">
        <w:rPr>
          <w:rFonts w:hAnsi="Times New Roman" w:ascii="Times New Roman"/>
          <w:sz w:val="24"/>
          <w:szCs w:val="24"/>
        </w:rPr>
        <w:t>i</w:t>
      </w:r>
      <w:r w:rsidR="000C2278" w:rsidRPr="00BE3B12">
        <w:rPr>
          <w:rFonts w:hAnsi="Times New Roman" w:ascii="Times New Roman"/>
          <w:sz w:val="24"/>
          <w:szCs w:val="24"/>
        </w:rPr>
        <w:t xml:space="preserve"> dužnik</w:t>
      </w:r>
      <w:r w:rsidR="00890BE7" w:rsidRPr="00BE3B12">
        <w:rPr>
          <w:rFonts w:hAnsi="Times New Roman" w:ascii="Times New Roman"/>
          <w:sz w:val="24"/>
          <w:szCs w:val="24"/>
        </w:rPr>
        <w:t xml:space="preserve"> ima prema </w:t>
      </w:r>
      <w:r w:rsidR="00B15DAD" w:rsidRPr="00BE3B12">
        <w:rPr>
          <w:rFonts w:hAnsi="Times New Roman" w:ascii="Times New Roman"/>
          <w:sz w:val="24"/>
          <w:szCs w:val="24"/>
        </w:rPr>
        <w:t xml:space="preserve">navedenim </w:t>
      </w:r>
      <w:r w:rsidR="00890BE7" w:rsidRPr="00BE3B12">
        <w:rPr>
          <w:rFonts w:hAnsi="Times New Roman" w:ascii="Times New Roman"/>
          <w:sz w:val="24"/>
          <w:szCs w:val="24"/>
        </w:rPr>
        <w:t>vjerovni</w:t>
      </w:r>
      <w:r w:rsidR="00B15DAD" w:rsidRPr="00BE3B12">
        <w:rPr>
          <w:rFonts w:hAnsi="Times New Roman" w:ascii="Times New Roman"/>
          <w:sz w:val="24"/>
          <w:szCs w:val="24"/>
        </w:rPr>
        <w:t>cima</w:t>
      </w:r>
      <w:r w:rsidR="00890BE7" w:rsidRPr="00BE3B12">
        <w:rPr>
          <w:rFonts w:hAnsi="Times New Roman" w:ascii="Times New Roman"/>
          <w:sz w:val="24"/>
          <w:szCs w:val="24"/>
        </w:rPr>
        <w:t xml:space="preserve">, </w:t>
      </w:r>
      <w:r w:rsidR="000C2278" w:rsidRPr="00BE3B12">
        <w:rPr>
          <w:rFonts w:hAnsi="Times New Roman" w:ascii="Times New Roman"/>
          <w:sz w:val="24"/>
          <w:szCs w:val="24"/>
        </w:rPr>
        <w:t xml:space="preserve">to je temeljem članka 21. stavak 1. i 2. Zakona o osiguranju potraživanja radnika u slučaju stečaja poslodavca i članka 91. </w:t>
      </w:r>
      <w:r w:rsidR="00AC3410" w:rsidRPr="00BE3B12">
        <w:rPr>
          <w:rFonts w:hAnsi="Times New Roman" w:ascii="Times New Roman"/>
          <w:sz w:val="24"/>
          <w:szCs w:val="24"/>
        </w:rPr>
        <w:t>ZOO-a</w:t>
      </w:r>
      <w:r w:rsidR="000C2278" w:rsidRPr="00BE3B12">
        <w:rPr>
          <w:rFonts w:hAnsi="Times New Roman" w:ascii="Times New Roman"/>
          <w:sz w:val="24"/>
          <w:szCs w:val="24"/>
        </w:rPr>
        <w:t xml:space="preserve">, te uz odgovarajuću primjenu članka </w:t>
      </w:r>
      <w:r w:rsidR="00B15DAD" w:rsidRPr="00BE3B12">
        <w:rPr>
          <w:rFonts w:hAnsi="Times New Roman" w:ascii="Times New Roman"/>
          <w:sz w:val="24"/>
          <w:szCs w:val="24"/>
        </w:rPr>
        <w:t>78.</w:t>
      </w:r>
      <w:r w:rsidR="00890BE7" w:rsidRPr="00BE3B12">
        <w:rPr>
          <w:rFonts w:hAnsi="Times New Roman" w:ascii="Times New Roman"/>
          <w:sz w:val="24"/>
          <w:szCs w:val="24"/>
        </w:rPr>
        <w:t xml:space="preserve">a </w:t>
      </w:r>
      <w:r w:rsidR="00B15DAD" w:rsidRPr="00BE3B12">
        <w:rPr>
          <w:rFonts w:hAnsi="Times New Roman" w:ascii="Times New Roman"/>
          <w:sz w:val="24"/>
          <w:szCs w:val="24"/>
        </w:rPr>
        <w:t xml:space="preserve">Stečajnog zakona </w:t>
      </w:r>
      <w:r w:rsidR="00AC3410" w:rsidRPr="00BE3B12">
        <w:rPr>
          <w:rFonts w:hAnsi="Times New Roman" w:ascii="Times New Roman"/>
          <w:sz w:val="24"/>
          <w:szCs w:val="24"/>
        </w:rPr>
        <w:t>(NN</w:t>
      </w:r>
      <w:r w:rsidR="00B15DAD" w:rsidRPr="00BE3B12">
        <w:rPr>
          <w:rFonts w:hAnsi="Times New Roman" w:ascii="Times New Roman"/>
          <w:sz w:val="24"/>
          <w:szCs w:val="24"/>
        </w:rPr>
        <w:t xml:space="preserve"> 44/96., 29/99. 129/00, 123/03, 82/06 i 116/10. - dalje SZ)</w:t>
      </w:r>
      <w:r w:rsidR="000C2278" w:rsidRPr="00BE3B12">
        <w:rPr>
          <w:rFonts w:hAnsi="Times New Roman" w:ascii="Times New Roman"/>
          <w:sz w:val="24"/>
          <w:szCs w:val="24"/>
        </w:rPr>
        <w:t xml:space="preserve"> valjalo </w:t>
      </w:r>
      <w:r w:rsidR="00B15DAD" w:rsidRPr="00BE3B12">
        <w:rPr>
          <w:rFonts w:hAnsi="Times New Roman" w:ascii="Times New Roman"/>
          <w:sz w:val="24"/>
          <w:szCs w:val="24"/>
        </w:rPr>
        <w:t xml:space="preserve">za iznos </w:t>
      </w:r>
      <w:r w:rsidR="000C2278" w:rsidRPr="00BE3B12">
        <w:rPr>
          <w:rFonts w:hAnsi="Times New Roman" w:ascii="Times New Roman"/>
          <w:sz w:val="24"/>
          <w:szCs w:val="24"/>
        </w:rPr>
        <w:t xml:space="preserve">ispunjenog dijela </w:t>
      </w:r>
      <w:r w:rsidR="00E96E8D">
        <w:rPr>
          <w:rFonts w:hAnsi="Times New Roman" w:ascii="Times New Roman"/>
          <w:sz w:val="24"/>
          <w:szCs w:val="24"/>
        </w:rPr>
        <w:t>31.441,68</w:t>
      </w:r>
      <w:r w:rsidR="00B15DAD" w:rsidRPr="00BE3B12">
        <w:rPr>
          <w:rFonts w:hAnsi="Times New Roman" w:ascii="Times New Roman"/>
          <w:sz w:val="24"/>
          <w:szCs w:val="24"/>
        </w:rPr>
        <w:t xml:space="preserve"> kn</w:t>
      </w:r>
      <w:r w:rsidR="000C2278" w:rsidRPr="00BE3B12">
        <w:rPr>
          <w:rFonts w:hAnsi="Times New Roman" w:ascii="Times New Roman"/>
          <w:sz w:val="24"/>
          <w:szCs w:val="24"/>
        </w:rPr>
        <w:t xml:space="preserve"> ispraviti tablice stečajnog suca. </w:t>
      </w:r>
    </w:p>
    <w:p w:rsidRDefault="003A3367" w:rsidP="003A3367" w:rsidR="003A3367" w:rsidRPr="00B15DAD">
      <w:pPr>
        <w:jc w:val="both"/>
        <w:rPr>
          <w:sz w:val="24"/>
          <w:szCs w:val="24"/>
        </w:rPr>
      </w:pPr>
    </w:p>
    <w:p w:rsidRDefault="003A3367" w:rsidP="00B15DAD" w:rsidR="00B15DAD" w:rsidRPr="00B15DAD">
      <w:pPr>
        <w:jc w:val="center"/>
        <w:rPr>
          <w:sz w:val="24"/>
          <w:szCs w:val="24"/>
        </w:rPr>
      </w:pPr>
      <w:r w:rsidRPr="00B15DAD">
        <w:rPr>
          <w:sz w:val="24"/>
          <w:szCs w:val="24"/>
        </w:rPr>
        <w:t xml:space="preserve">Zagreb, </w:t>
      </w:r>
      <w:r w:rsidR="00E96E8D">
        <w:rPr>
          <w:sz w:val="24"/>
          <w:szCs w:val="24"/>
        </w:rPr>
        <w:t>14</w:t>
      </w:r>
      <w:r w:rsidR="00FD5451">
        <w:rPr>
          <w:sz w:val="24"/>
          <w:szCs w:val="24"/>
        </w:rPr>
        <w:t>.</w:t>
      </w:r>
      <w:r w:rsidR="00E96E8D">
        <w:rPr>
          <w:sz w:val="24"/>
          <w:szCs w:val="24"/>
        </w:rPr>
        <w:t xml:space="preserve"> ožujka</w:t>
      </w:r>
      <w:r w:rsidR="00115C6B">
        <w:rPr>
          <w:sz w:val="24"/>
          <w:szCs w:val="24"/>
        </w:rPr>
        <w:t xml:space="preserve"> 201</w:t>
      </w:r>
      <w:r w:rsidR="00E96E8D">
        <w:rPr>
          <w:sz w:val="24"/>
          <w:szCs w:val="24"/>
        </w:rPr>
        <w:t>7</w:t>
      </w:r>
      <w:r w:rsidR="00115C6B">
        <w:rPr>
          <w:sz w:val="24"/>
          <w:szCs w:val="24"/>
        </w:rPr>
        <w:t>.</w:t>
      </w:r>
    </w:p>
    <w:p w:rsidRDefault="003A3367" w:rsidP="0026569B" w:rsidR="003A3367" w:rsidRPr="00B15DAD">
      <w:pPr>
        <w:jc w:val="center"/>
        <w:rPr>
          <w:sz w:val="24"/>
          <w:szCs w:val="24"/>
        </w:rPr>
      </w:pPr>
    </w:p>
    <w:p w:rsidRDefault="003A3367" w:rsidP="00E91121" w:rsidR="00C772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15DAD">
        <w:tab/>
      </w:r>
      <w:r w:rsidRPr="00B15DAD">
        <w:tab/>
      </w:r>
      <w:r w:rsidRPr="00B15DAD">
        <w:tab/>
      </w:r>
      <w:r w:rsidRPr="00B15DAD">
        <w:tab/>
      </w:r>
      <w:r w:rsidR="00C772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7727D" w:rsidP="00E91121" w:rsidR="00C772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7727D" w:rsidP="00E91121" w:rsidR="00C772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7727D" w:rsidP="00C7727D" w:rsidR="00C7727D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7727D" w:rsidP="00E91121" w:rsidR="00C772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7727D" w:rsidP="00C7727D" w:rsidR="00C772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05DC" w:rsidP="00C7727D" w:rsidR="00FA05DC">
      <w:pPr>
        <w:pStyle w:val="Tijeloteksta"/>
        <w:ind w:left="5760"/>
      </w:pPr>
    </w:p>
    <w:p w:rsidRDefault="00E82D28" w:rsidP="00E82D28" w:rsidR="00E82D28" w:rsidRPr="00B15DAD">
      <w:pPr>
        <w:tabs>
          <w:tab w:pos="6285" w:val="left"/>
        </w:tabs>
        <w:jc w:val="right"/>
        <w:rPr>
          <w:sz w:val="24"/>
          <w:szCs w:val="24"/>
        </w:rPr>
      </w:pPr>
    </w:p>
    <w:p w:rsidRDefault="000C2278" w:rsidP="0053683F" w:rsidR="000C2278" w:rsidRPr="00B15DAD">
      <w:pPr>
        <w:jc w:val="right"/>
        <w:rPr>
          <w:sz w:val="24"/>
          <w:szCs w:val="24"/>
        </w:rPr>
      </w:pPr>
    </w:p>
    <w:p w:rsidRDefault="003A3367" w:rsidP="0053683F" w:rsidR="003A3367" w:rsidRPr="00B15DAD">
      <w:pPr>
        <w:jc w:val="right"/>
        <w:rPr>
          <w:sz w:val="24"/>
          <w:szCs w:val="24"/>
        </w:rPr>
      </w:pP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  <w:r w:rsidRPr="00B15DAD">
        <w:rPr>
          <w:sz w:val="24"/>
          <w:szCs w:val="24"/>
        </w:rPr>
        <w:tab/>
      </w:r>
    </w:p>
    <w:p w:rsidRDefault="003A3367" w:rsidP="003A3367" w:rsidR="003A3367" w:rsidRPr="00B15DAD">
      <w:pPr>
        <w:jc w:val="both"/>
        <w:rPr>
          <w:b/>
          <w:sz w:val="24"/>
          <w:szCs w:val="24"/>
        </w:rPr>
      </w:pPr>
      <w:r w:rsidRPr="00B15DAD">
        <w:rPr>
          <w:b/>
          <w:sz w:val="24"/>
          <w:szCs w:val="24"/>
        </w:rPr>
        <w:tab/>
      </w:r>
      <w:r w:rsidRPr="00B15DAD">
        <w:rPr>
          <w:b/>
          <w:sz w:val="24"/>
          <w:szCs w:val="24"/>
        </w:rPr>
        <w:tab/>
      </w:r>
    </w:p>
    <w:p w:rsidRDefault="003A3367" w:rsidP="003A3367" w:rsidR="003A3367" w:rsidRPr="00B15DAD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UPUTA  O PRAVNOM LIJEKU:</w:t>
      </w:r>
    </w:p>
    <w:p w:rsidRDefault="003A3367" w:rsidP="003A3367" w:rsidR="0026569B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FA05DC" w:rsidP="003A3367" w:rsidR="00FA05DC">
      <w:pPr>
        <w:jc w:val="both"/>
        <w:rPr>
          <w:sz w:val="24"/>
          <w:szCs w:val="24"/>
        </w:rPr>
      </w:pPr>
    </w:p>
    <w:p w:rsidRDefault="00FA05DC" w:rsidP="003A3367" w:rsidR="00FA05DC">
      <w:pPr>
        <w:jc w:val="both"/>
        <w:rPr>
          <w:sz w:val="24"/>
          <w:szCs w:val="24"/>
        </w:rPr>
      </w:pPr>
    </w:p>
    <w:p w:rsidRDefault="00FA05DC" w:rsidP="003A3367" w:rsidR="00FA05DC">
      <w:pPr>
        <w:jc w:val="both"/>
        <w:rPr>
          <w:sz w:val="24"/>
          <w:szCs w:val="24"/>
        </w:rPr>
      </w:pPr>
    </w:p>
    <w:p w:rsidRDefault="00FA05DC" w:rsidP="003A3367" w:rsidR="00FA05DC" w:rsidRPr="00B15DAD">
      <w:pPr>
        <w:jc w:val="both"/>
        <w:rPr>
          <w:sz w:val="24"/>
          <w:szCs w:val="24"/>
        </w:rPr>
      </w:pPr>
    </w:p>
    <w:p w:rsidRDefault="0026569B" w:rsidP="0026569B" w:rsidR="0026569B" w:rsidRPr="00B15DAD">
      <w:pPr>
        <w:rPr>
          <w:sz w:val="24"/>
          <w:szCs w:val="24"/>
        </w:rPr>
      </w:pPr>
    </w:p>
    <w:p w:rsidRDefault="0026569B" w:rsidP="0026569B" w:rsidR="0026569B" w:rsidRPr="00B15DA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p w:rsidRDefault="00C7727D" w:rsidP="0026569B" w:rsidR="00C7727D">
      <w:pPr>
        <w:rPr>
          <w:sz w:val="24"/>
          <w:szCs w:val="24"/>
        </w:rPr>
      </w:pPr>
    </w:p>
    <w:sectPr w:rsidSect="00190A43" w:rsidR="00C7727D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A0" w:rsidR="004600A0">
      <w:r>
        <w:separator/>
      </w:r>
    </w:p>
  </w:endnote>
  <w:endnote w:id="0" w:type="continuationSeparator">
    <w:p w:rsidRDefault="004600A0" w:rsidR="00460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A0" w:rsidR="004600A0">
      <w:r>
        <w:separator/>
      </w:r>
    </w:p>
  </w:footnote>
  <w:footnote w:id="0" w:type="continuationSeparator">
    <w:p w:rsidRDefault="004600A0" w:rsidR="00460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190A43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5451" w:rsidR="00FD5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0B32F4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7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D5451" w:rsidP="00B54277" w:rsidR="00FD5451" w:rsidRPr="00B15DAD">
    <w:pPr>
      <w:jc w:val="right"/>
      <w:rPr>
        <w:b/>
        <w:sz w:val="24"/>
        <w:szCs w:val="24"/>
      </w:rPr>
    </w:pPr>
    <w:r>
      <w:rPr>
        <w:sz w:val="24"/>
        <w:szCs w:val="24"/>
      </w:rPr>
      <w:t xml:space="preserve"> </w:t>
    </w:r>
    <w:r w:rsidRPr="00842492">
      <w:rPr>
        <w:sz w:val="24"/>
        <w:szCs w:val="24"/>
      </w:rPr>
      <w:t xml:space="preserve"> </w:t>
    </w:r>
    <w:r w:rsidRPr="00842492">
      <w:rPr>
        <w:sz w:val="24"/>
        <w:szCs w:val="24"/>
      </w:rPr>
      <w:tab/>
    </w:r>
    <w:r w:rsidR="00FA05DC">
      <w:rPr>
        <w:sz w:val="24"/>
        <w:szCs w:val="24"/>
      </w:rPr>
      <w:t>72</w:t>
    </w:r>
    <w:r>
      <w:rPr>
        <w:sz w:val="24"/>
        <w:szCs w:val="24"/>
      </w:rPr>
      <w:t xml:space="preserve"> </w:t>
    </w:r>
    <w:r w:rsidRPr="00B15DAD">
      <w:rPr>
        <w:sz w:val="24"/>
        <w:szCs w:val="24"/>
      </w:rPr>
      <w:t>St-</w:t>
    </w:r>
    <w:r w:rsidR="00E96E8D">
      <w:rPr>
        <w:sz w:val="24"/>
        <w:szCs w:val="24"/>
      </w:rPr>
      <w:t>5123/2015</w:t>
    </w:r>
  </w:p>
  <w:p w:rsidRDefault="00FD5451" w:rsidP="003A3367" w:rsidR="00FD5451" w:rsidRPr="0084249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E4CA5"/>
    <w:multiLevelType w:val="hybridMultilevel"/>
    <w:tmpl w:val="4DE854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8A0"/>
    <w:multiLevelType w:val="hybridMultilevel"/>
    <w:tmpl w:val="2C844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1C1143"/>
    <w:multiLevelType w:val="hybridMultilevel"/>
    <w:tmpl w:val="E460EC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22D90"/>
    <w:multiLevelType w:val="hybridMultilevel"/>
    <w:tmpl w:val="D480C490"/>
    <w:lvl w:tplc="3BC8E4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055142"/>
    <w:multiLevelType w:val="multilevel"/>
    <w:tmpl w:val="0F7ECCF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F57419"/>
    <w:multiLevelType w:val="hybridMultilevel"/>
    <w:tmpl w:val="1CC28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A1A3BF3"/>
    <w:multiLevelType w:val="multilevel"/>
    <w:tmpl w:val="4DE854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367"/>
    <w:rsid w:val="00033AD6"/>
    <w:rsid w:val="00051421"/>
    <w:rsid w:val="0007511D"/>
    <w:rsid w:val="000B32F4"/>
    <w:rsid w:val="000C2278"/>
    <w:rsid w:val="000D32CF"/>
    <w:rsid w:val="000F7895"/>
    <w:rsid w:val="00115C6B"/>
    <w:rsid w:val="00190A43"/>
    <w:rsid w:val="00192CD2"/>
    <w:rsid w:val="001B5427"/>
    <w:rsid w:val="001E0E4B"/>
    <w:rsid w:val="002243CD"/>
    <w:rsid w:val="00232C7A"/>
    <w:rsid w:val="00237F0C"/>
    <w:rsid w:val="0024072B"/>
    <w:rsid w:val="0026569B"/>
    <w:rsid w:val="002910CA"/>
    <w:rsid w:val="002F4064"/>
    <w:rsid w:val="00311A38"/>
    <w:rsid w:val="00322020"/>
    <w:rsid w:val="00324614"/>
    <w:rsid w:val="00385C71"/>
    <w:rsid w:val="003A3367"/>
    <w:rsid w:val="00406810"/>
    <w:rsid w:val="00431928"/>
    <w:rsid w:val="0043655C"/>
    <w:rsid w:val="004600A0"/>
    <w:rsid w:val="00475BF2"/>
    <w:rsid w:val="004938BD"/>
    <w:rsid w:val="0051448C"/>
    <w:rsid w:val="005152FC"/>
    <w:rsid w:val="00535F0D"/>
    <w:rsid w:val="0053683F"/>
    <w:rsid w:val="005A4B9D"/>
    <w:rsid w:val="005C1577"/>
    <w:rsid w:val="00637942"/>
    <w:rsid w:val="00661931"/>
    <w:rsid w:val="00677C0D"/>
    <w:rsid w:val="0069161E"/>
    <w:rsid w:val="00694BCD"/>
    <w:rsid w:val="00714CC3"/>
    <w:rsid w:val="007563BB"/>
    <w:rsid w:val="00762544"/>
    <w:rsid w:val="007858A9"/>
    <w:rsid w:val="007C4DBA"/>
    <w:rsid w:val="007F22B3"/>
    <w:rsid w:val="00890BE7"/>
    <w:rsid w:val="008B245D"/>
    <w:rsid w:val="008C0DE6"/>
    <w:rsid w:val="008C550D"/>
    <w:rsid w:val="00911B42"/>
    <w:rsid w:val="009B545E"/>
    <w:rsid w:val="009C6B82"/>
    <w:rsid w:val="009D16DB"/>
    <w:rsid w:val="009F0F3F"/>
    <w:rsid w:val="00AC3410"/>
    <w:rsid w:val="00AD1392"/>
    <w:rsid w:val="00B15DAD"/>
    <w:rsid w:val="00B54277"/>
    <w:rsid w:val="00BD2FB6"/>
    <w:rsid w:val="00BE3B12"/>
    <w:rsid w:val="00C415C8"/>
    <w:rsid w:val="00C57AA0"/>
    <w:rsid w:val="00C7727D"/>
    <w:rsid w:val="00CE0D57"/>
    <w:rsid w:val="00CE2172"/>
    <w:rsid w:val="00CE5695"/>
    <w:rsid w:val="00DC44FF"/>
    <w:rsid w:val="00DD6E58"/>
    <w:rsid w:val="00E82D28"/>
    <w:rsid w:val="00E96E8D"/>
    <w:rsid w:val="00EC7561"/>
    <w:rsid w:val="00EF0956"/>
    <w:rsid w:val="00F33E8A"/>
    <w:rsid w:val="00F53A54"/>
    <w:rsid w:val="00F641E2"/>
    <w:rsid w:val="00F647E2"/>
    <w:rsid w:val="00FA05DC"/>
    <w:rsid w:val="00FD5451"/>
    <w:rsid w:val="00FD5C8F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336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714CC3"/>
    <w:rPr>
      <w:rFonts w:cs="Arial" w:hAnsi="Arial" w:asci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7727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772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4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336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714CC3"/>
    <w:rPr>
      <w:rFonts w:ascii="Arial" w:cs="Arial" w:hAns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7727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7727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4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tablice steč. suca</izvorni_sadrzaj>
    <derivirana_varijabla naziv="DomainObject.Primjedba_1">ispravak tablice steč.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411</properties:Words>
  <properties:Characters>2350</properties:Characters>
  <properties:Lines>128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2017-03-16T08:10:00Z</dcterms:created>
  <dc:creator>ilukac</dc:creator>
  <cp:lastModifiedBy>Jadranka Zelić</cp:lastModifiedBy>
  <cp:lastPrinted>2017-03-16T08:10:00Z</cp:lastPrinted>
  <dcterms:modified xmlns:xsi="http://www.w3.org/2001/XMLSchema-instance" xsi:type="dcterms:W3CDTF">2017-03-16T08:12:00Z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