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435e" w14:paraId="208435e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7D120A">
        <w:t>1789/16-10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7D120A">
        <w:t>SRNA j.d.o.o. za proizvodnju i usluge, Osijek, Park Kr. Katarine Kosača 8, MBS: 030153536, OIB: 61981183407</w:t>
      </w:r>
      <w:r w:rsidRPr="005F32B9">
        <w:t xml:space="preserve">, </w:t>
      </w:r>
      <w:r w:rsidR="008D6901" w:rsidRPr="005D1548">
        <w:t>dana</w:t>
      </w:r>
      <w:r w:rsidR="00E15FED">
        <w:t xml:space="preserve"> </w:t>
      </w:r>
      <w:r w:rsidR="007D120A">
        <w:t>22. veljače</w:t>
      </w:r>
      <w:r w:rsidR="00902DB4">
        <w:t xml:space="preserve"> 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7D120A" w:rsidP="00E15FED" w:rsidR="009A6857">
      <w:pPr>
        <w:pStyle w:val="Tijeloteksta"/>
        <w:numPr>
          <w:ilvl w:val="0"/>
          <w:numId w:val="25"/>
        </w:numPr>
      </w:pPr>
      <w:r>
        <w:t>Privremenoj stečajnoj upraviteljici</w:t>
      </w:r>
      <w:r w:rsidRPr="00A076FF">
        <w:t xml:space="preserve"> </w:t>
      </w:r>
      <w:r w:rsidRPr="00DB10A6">
        <w:t>Ivani Krstić, Osijek, Županijska 2, OIB 47574637103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>
        <w:t>SRNA j.d.o.o. za proizvodnju i usluge, Osijek, Park Kr. Katarine Kosača 8, MBS: 030153536, OIB: 61981183407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7D120A">
        <w:t>Ivane Krstić iz Osijeka</w:t>
      </w:r>
      <w:r w:rsidR="00C506BA">
        <w:t>,</w:t>
      </w:r>
      <w:r w:rsidR="00745503">
        <w:t xml:space="preserve"> </w:t>
      </w:r>
      <w:r w:rsidR="007D120A">
        <w:t>IBAN: HR8723400093101061115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7D120A">
        <w:rPr>
          <w:bCs/>
        </w:rPr>
        <w:t>1789/16-3</w:t>
      </w:r>
      <w:r>
        <w:rPr>
          <w:bCs/>
        </w:rPr>
        <w:t xml:space="preserve"> od </w:t>
      </w:r>
      <w:r w:rsidR="007D120A">
        <w:rPr>
          <w:bCs/>
        </w:rPr>
        <w:t>3. siječnja 2017</w:t>
      </w:r>
      <w:r>
        <w:rPr>
          <w:bCs/>
        </w:rPr>
        <w:t xml:space="preserve">. godine pokrenut je prethodni postupak nad dužnikom </w:t>
      </w:r>
      <w:r w:rsidR="007D120A">
        <w:t>SRNA j.d.o.o. za proizvodnju i usluge, Osijek, Park Kr. Katarine Kosača 8, MBS: 030153536, OIB: 61981183407</w:t>
      </w:r>
      <w:r>
        <w:rPr>
          <w:bCs/>
        </w:rPr>
        <w:t xml:space="preserve">. Istim rješenjem imenovan je privremeni stečajni upravitelj </w:t>
      </w:r>
      <w:r w:rsidR="007D120A">
        <w:t>Ivana</w:t>
      </w:r>
      <w:r w:rsidR="007D120A" w:rsidRPr="00DB10A6">
        <w:t xml:space="preserve"> Krstić, Osijek, Županijska 2, OIB 47574637103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7D120A">
        <w:t>1789/16-10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7D120A">
        <w:rPr>
          <w:bCs/>
        </w:rPr>
        <w:t>17. siječnja 2017</w:t>
      </w:r>
      <w:r w:rsidR="004B1D71">
        <w:rPr>
          <w:bCs/>
        </w:rPr>
        <w:t>.g.</w:t>
      </w:r>
      <w:r>
        <w:rPr>
          <w:bCs/>
        </w:rPr>
        <w:t xml:space="preserve">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7D120A">
        <w:rPr>
          <w:bCs/>
        </w:rPr>
        <w:t>15. veljače 2017</w:t>
      </w:r>
      <w:r w:rsidR="004B1D71">
        <w:rPr>
          <w:bCs/>
        </w:rPr>
        <w:t>. godine.</w:t>
      </w:r>
      <w:r>
        <w:rPr>
          <w:bCs/>
        </w:rPr>
        <w:t xml:space="preserve"> </w:t>
      </w:r>
    </w:p>
    <w:p w:rsidRDefault="007D120A" w:rsidP="00916CB5" w:rsidR="007D120A">
      <w:pPr>
        <w:pStyle w:val="Tijeloteksta"/>
        <w:ind w:firstLine="708"/>
        <w:rPr>
          <w:bCs/>
        </w:rPr>
      </w:pPr>
    </w:p>
    <w:p w:rsidRDefault="007D120A" w:rsidP="007D120A" w:rsidR="007D120A">
      <w:pPr>
        <w:pStyle w:val="Tijeloteksta"/>
        <w:ind w:firstLine="708"/>
        <w:rPr>
          <w:bCs/>
        </w:rPr>
      </w:pPr>
      <w:r>
        <w:rPr>
          <w:bCs/>
        </w:rPr>
        <w:t>Dana 17. veljače 2017. godine privremeni stečajni upravitelj u spis je dostavio zahtjev za određivanje nagrade za obavljene poslove privremenog stečajnog upravitelja.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7D120A">
        <w:t>22. veljače</w:t>
      </w:r>
      <w:r w:rsidR="00902DB4">
        <w:t xml:space="preserve">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7D120A" w:rsidP="009A6857" w:rsidR="009A6857">
      <w:pPr>
        <w:pStyle w:val="Tijeloteksta"/>
        <w:numPr>
          <w:ilvl w:val="0"/>
          <w:numId w:val="21"/>
        </w:numPr>
        <w:jc w:val="left"/>
      </w:pPr>
      <w:r>
        <w:t>Privremena s</w:t>
      </w:r>
      <w:r w:rsidR="00902DB4">
        <w:t>tečajna</w:t>
      </w:r>
      <w:r w:rsidR="009A6857" w:rsidRPr="007B3432">
        <w:t xml:space="preserve"> upravitelj</w:t>
      </w:r>
      <w:r w:rsidR="00902DB4"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7D120A">
        <w:t>15/3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06CC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D120A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6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6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6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6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6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6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6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6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St-1789/2016</izvorni_sadrzaj>
    <derivirana_varijabla naziv="DomainObject.Predmet.OznakaBroj_1">St-1789/2016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SRNA j.d.o.o. za proizvodnju i usluge</izvorni_sadrzaj>
    <derivirana_varijabla naziv="DomainObject.Predmet.ProtustrankaFormated_1">  SRNA j.d.o.o. za proizvodnju i usluge</derivirana_varijabla>
  </DomainObject.Predmet.ProtustrankaFormated>
  <DomainObject.Predmet.ProtustrankaFormatedOIB>
    <izvorni_sadrzaj>  SRNA j.d.o.o. za proizvodnju i usluge, OIB 61981183407</izvorni_sadrzaj>
    <derivirana_varijabla naziv="DomainObject.Predmet.ProtustrankaFormatedOIB_1">  SRNA j.d.o.o. za proizvodnju i usluge, OIB 61981183407</derivirana_varijabla>
  </DomainObject.Predmet.ProtustrankaFormatedOIB>
  <DomainObject.Predmet.ProtustrankaFormatedWithAdress>
    <izvorni_sadrzaj> SRNA j.d.o.o. za proizvodnju i usluge, Park. Kr. Katarine Kosača 8, 31000 Osijek</izvorni_sadrzaj>
    <derivirana_varijabla naziv="DomainObject.Predmet.ProtustrankaFormatedWithAdress_1"> SRNA j.d.o.o. za proizvodnju i usluge, Park. Kr. Katarine Kosača 8, 31000 Osijek</derivirana_varijabla>
  </DomainObject.Predmet.ProtustrankaFormatedWithAdress>
  <DomainObject.Predmet.ProtustrankaFormatedWithAdressOIB>
    <izvorni_sadrzaj> SRNA j.d.o.o. za proizvodnju i usluge, OIB 61981183407, Park. Kr. Katarine Kosača 8, 31000 Osijek</izvorni_sadrzaj>
    <derivirana_varijabla naziv="DomainObject.Predmet.ProtustrankaFormatedWithAdressOIB_1"> SRNA j.d.o.o. za proizvodnju i usluge, OIB 61981183407, Park. Kr. Katarine Kosača 8, 31000 Osijek</derivirana_varijabla>
  </DomainObject.Predmet.ProtustrankaFormatedWithAdressOIB>
  <DomainObject.Predmet.ProtustrankaWithAdress>
    <izvorni_sadrzaj>SRNA j.d.o.o. za proizvodnju i usluge Park. Kr. Katarine Kosača 8, 31000 Osijek</izvorni_sadrzaj>
    <derivirana_varijabla naziv="DomainObject.Predmet.ProtustrankaWithAdress_1">SRNA j.d.o.o. za proizvodnju i usluge Park. Kr. Katarine Kosača 8, 31000 Osijek</derivirana_varijabla>
  </DomainObject.Predmet.ProtustrankaWithAdress>
  <DomainObject.Predmet.ProtustrankaWithAdressOIB>
    <izvorni_sadrzaj>SRNA j.d.o.o. za proizvodnju i usluge, OIB 61981183407, Park. Kr. Katarine Kosača 8, 31000 Osijek</izvorni_sadrzaj>
    <derivirana_varijabla naziv="DomainObject.Predmet.ProtustrankaWithAdressOIB_1">SRNA j.d.o.o. za proizvodnju i usluge, OIB 61981183407, Park. Kr. Katarine Kosača 8, 31000 Osijek</derivirana_varijabla>
  </DomainObject.Predmet.ProtustrankaWithAdressOIB>
  <DomainObject.Predmet.ProtustrankaNazivFormated>
    <izvorni_sadrzaj>SRNA j.d.o.o. za proizvodnju i usluge</izvorni_sadrzaj>
    <derivirana_varijabla naziv="DomainObject.Predmet.ProtustrankaNazivFormated_1">SRNA j.d.o.o. za proizvodnju i usluge</derivirana_varijabla>
  </DomainObject.Predmet.ProtustrankaNazivFormated>
  <DomainObject.Predmet.ProtustrankaNazivFormatedOIB>
    <izvorni_sadrzaj>SRNA j.d.o.o. za proizvodnju i usluge, OIB 61981183407</izvorni_sadrzaj>
    <derivirana_varijabla naziv="DomainObject.Predmet.ProtustrankaNazivFormatedOIB_1">SRNA j.d.o.o. za proizvodnju i usluge, OIB 61981183407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SRNA j.d.o.o. za proizvodnju i usluge</item>
    </izvorni_sadrzaj>
    <derivirana_varijabla naziv="DomainObject.Predmet.ProtuStrankaListFormated_1">
      <item>SRNA j.d.o.o. za proizvodnju i usluge</item>
    </derivirana_varijabla>
  </DomainObject.Predmet.ProtuStrankaListFormated>
  <DomainObject.Predmet.ProtuStrankaListFormatedOIB>
    <izvorni_sadrzaj>
      <item>SRNA j.d.o.o. za proizvodnju i usluge, OIB 61981183407</item>
    </izvorni_sadrzaj>
    <derivirana_varijabla naziv="DomainObject.Predmet.ProtuStrankaListFormatedOIB_1">
      <item>SRNA j.d.o.o. za proizvodnju i usluge, OIB 61981183407</item>
    </derivirana_varijabla>
  </DomainObject.Predmet.ProtuStrankaListFormatedOIB>
  <DomainObject.Predmet.ProtuStrankaListFormatedWithAdress>
    <izvorni_sadrzaj>
      <item>SRNA j.d.o.o. za proizvodnju i usluge, Park. Kr. Katarine Kosača 8, 31000 Osijek</item>
    </izvorni_sadrzaj>
    <derivirana_varijabla naziv="DomainObject.Predmet.ProtuStrankaListFormatedWithAdress_1">
      <item>SRNA j.d.o.o. za proizvodnju i usluge, Park. Kr. Katarine Kosača 8, 31000 Osijek</item>
    </derivirana_varijabla>
  </DomainObject.Predmet.ProtuStrankaListFormatedWithAdress>
  <DomainObject.Predmet.ProtuStrankaListFormatedWithAdressOIB>
    <izvorni_sadrzaj>
      <item>SRNA j.d.o.o. za proizvodnju i usluge, OIB 61981183407, Park. Kr. Katarine Kosača 8, 31000 Osijek</item>
    </izvorni_sadrzaj>
    <derivirana_varijabla naziv="DomainObject.Predmet.ProtuStrankaListFormatedWithAdressOIB_1">
      <item>SRNA j.d.o.o. za proizvodnju i usluge, OIB 61981183407, Park. Kr. Katarine Kosača 8, 31000 Osijek</item>
    </derivirana_varijabla>
  </DomainObject.Predmet.ProtuStrankaListFormatedWithAdressOIB>
  <DomainObject.Predmet.ProtuStrankaListNazivFormated>
    <izvorni_sadrzaj>
      <item>SRNA j.d.o.o. za proizvodnju i usluge</item>
    </izvorni_sadrzaj>
    <derivirana_varijabla naziv="DomainObject.Predmet.ProtuStrankaListNazivFormated_1">
      <item>SRNA j.d.o.o. za proizvodnju i usluge</item>
    </derivirana_varijabla>
  </DomainObject.Predmet.ProtuStrankaListNazivFormated>
  <DomainObject.Predmet.ProtuStrankaListNazivFormatedOIB>
    <izvorni_sadrzaj>
      <item>SRNA j.d.o.o. za proizvodnju i usluge, OIB 61981183407</item>
    </izvorni_sadrzaj>
    <derivirana_varijabla naziv="DomainObject.Predmet.ProtuStrankaListNazivFormatedOIB_1">
      <item>SRNA j.d.o.o. za proizvodnju i usluge, OIB 61981183407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SRNA j.d.o.o. za proizvodnju i usluge</izvorni_sadrzaj>
    <derivirana_varijabla naziv="DomainObject.Predmet.ProtustrankaIDrugi_1">SRNA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SRNA j.d.o.o. za proizvodnju i usluge, OIB 61981183407, Park. Kr. Katarine Kosača 8, 31000 Osijek</izvorni_sadrzaj>
    <derivirana_varijabla naziv="DomainObject.Predmet.ProtustrankaIDrugiAdressOIB_1">SRNA j.d.o.o. za proizvodnju i usluge, OIB 61981183407, Park. Kr. Katarine Kosača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St-1789/2016-8</izvorni_sadrzaj>
    <derivirana_varijabla naziv="DomainObject.Predmet.OdlukaRjesenje.Oznaka_1">St-1789/2016-8</derivirana_varijabla>
  </DomainObject.Predmet.OdlukaRjesenje.Oznaka>
  <DomainObject.Predmet.SudioniciListNaziv>
    <izvorni_sadrzaj>
      <item>FINA RC OSIJEK</item>
      <item>SRNA j.d.o.o. za proizvodnju i usluge</item>
    </izvorni_sadrzaj>
    <derivirana_varijabla naziv="DomainObject.Predmet.SudioniciListNaziv_1">
      <item>FINA RC OSIJEK</item>
      <item>SRNA j.d.o.o. za proizvodnju i usluge</item>
    </derivirana_varijabla>
  </DomainObject.Predmet.SudioniciListNaziv>
  <DomainObject.Predmet.SudioniciListAdressOIB>
    <izvorni_sadrzaj>
      <item>FINA RC OSIJEK, OIB 85821130368</item>
      <item>SRNA j.d.o.o. za proizvodnju i usluge, OIB 61981183407, Park. Kr. Katarine Kosača 8,31000 Osijek</item>
    </izvorni_sadrzaj>
    <derivirana_varijabla naziv="DomainObject.Predmet.SudioniciListAdressOIB_1">
      <item>FINA RC OSIJEK, OIB 85821130368</item>
      <item>SRNA j.d.o.o. za proizvodnju i usluge, OIB 61981183407, Park. Kr. Katarine Kosača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61981183407</item>
    </izvorni_sadrzaj>
    <derivirana_varijabla naziv="DomainObject.Predmet.SudioniciListNazivOIB_1">
      <item>, OIB 85821130368</item>
      <item>, OIB 61981183407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8E322-200E-46F1-BA0F-5618CD0C2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2497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2017-02-22T07:41:00Z</dcterms:created>
  <dc:creator>hermanj</dc:creator>
  <cp:lastModifiedBy>Žana Bem</cp:lastModifiedBy>
  <cp:lastPrinted>2016-07-11T07:36:00Z</cp:lastPrinted>
  <dcterms:modified xmlns:xsi="http://www.w3.org/2001/XMLSchema-instance" xsi:type="dcterms:W3CDTF">2017-02-22T07:42:00Z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