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2908" w14:paraId="b692908" w:rsidRDefault="000838C8" w:rsidR="000838C8">
      <w:pPr>
        <w15:collapsed w:val="false"/>
      </w:pPr>
      <w:bookmarkStart w:name="_GoBack" w:id="0"/>
      <w:bookmarkEnd w:id="0"/>
    </w:p>
    <w:p w:rsidRDefault="00A965F3" w:rsidP="00A965F3" w:rsidR="00A965F3">
      <w:pPr>
        <w:tabs>
          <w:tab w:pos="6150" w:val="left"/>
        </w:tabs>
      </w:pPr>
      <w:r>
        <w:tab/>
      </w:r>
    </w:p>
    <w:p w:rsidRDefault="00A965F3" w:rsidP="00A965F3" w:rsidR="00A965F3" w:rsidRPr="00572798">
      <w:pPr>
        <w:tabs>
          <w:tab w:pos="6150" w:val="left"/>
        </w:tabs>
        <w:rPr>
          <w:b/>
        </w:rPr>
      </w:pPr>
    </w:p>
    <w:p w:rsidRDefault="00A965F3" w:rsidP="00A965F3" w:rsidR="00A965F3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65F3" w:rsidP="00A965F3" w:rsidR="00A965F3">
      <w:pPr>
        <w:tabs>
          <w:tab w:pos="7020" w:val="left"/>
        </w:tabs>
      </w:pPr>
      <w:r>
        <w:t xml:space="preserve">REPUBLIKA HRVATSKA </w:t>
      </w:r>
    </w:p>
    <w:p w:rsidRDefault="00A965F3" w:rsidP="00A965F3" w:rsidR="00A965F3">
      <w:r>
        <w:t xml:space="preserve"> Trgovački sud u Zagrebu</w:t>
      </w:r>
    </w:p>
    <w:p w:rsidRDefault="00A965F3" w:rsidP="00A965F3" w:rsidR="00A965F3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965F3" w:rsidP="00A965F3" w:rsidR="00A965F3"/>
    <w:p w:rsidRDefault="00A965F3" w:rsidP="00A965F3" w:rsidR="00A965F3"/>
    <w:p w:rsidRDefault="00A965F3" w:rsidP="00A965F3" w:rsidR="00A965F3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BC4FE0">
        <w:t>6227</w:t>
      </w:r>
      <w:proofErr w:type="spellEnd"/>
      <w:r>
        <w:t>/</w:t>
      </w:r>
      <w:proofErr w:type="spellStart"/>
      <w:r>
        <w:t>2015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(''Narodne novine''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 w:rsidR="00C268A8">
        <w:t>08</w:t>
      </w:r>
      <w:proofErr w:type="spellEnd"/>
      <w:r w:rsidR="00C268A8">
        <w:t>. veljače</w:t>
      </w:r>
      <w:r>
        <w:t xml:space="preserve"> </w:t>
      </w:r>
      <w:proofErr w:type="spellStart"/>
      <w:r>
        <w:t>2016</w:t>
      </w:r>
      <w:proofErr w:type="spellEnd"/>
      <w:r>
        <w:t>. objavljuje</w:t>
      </w:r>
    </w:p>
    <w:p w:rsidRDefault="00A965F3" w:rsidP="00A965F3" w:rsidR="00A965F3" w:rsidRPr="003E5D1C">
      <w:pPr>
        <w:jc w:val="center"/>
      </w:pPr>
      <w:r w:rsidRPr="003E5D1C">
        <w:t>O G L A S</w:t>
      </w:r>
    </w:p>
    <w:p w:rsidRDefault="00A965F3" w:rsidP="00A965F3" w:rsidR="00A965F3" w:rsidRPr="001F6933">
      <w:pPr>
        <w:rPr>
          <w:b/>
        </w:rPr>
      </w:pPr>
    </w:p>
    <w:p w:rsidRDefault="00A965F3" w:rsidP="00A965F3" w:rsidR="00A965F3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1A6D66">
        <w:t>KLUB PADOBRANSKOG JEDRENJA ''</w:t>
      </w:r>
      <w:proofErr w:type="spellStart"/>
      <w:r w:rsidR="001A6D66">
        <w:t>JONATHAN</w:t>
      </w:r>
      <w:proofErr w:type="spellEnd"/>
      <w:r w:rsidR="001A6D66">
        <w:t xml:space="preserve"> </w:t>
      </w:r>
      <w:proofErr w:type="spellStart"/>
      <w:r w:rsidR="001A6D66">
        <w:t>LIVINGSTON</w:t>
      </w:r>
      <w:proofErr w:type="spellEnd"/>
      <w:r w:rsidR="001A6D66">
        <w:t xml:space="preserve">'' Zagreb, Petrinjska </w:t>
      </w:r>
      <w:proofErr w:type="spellStart"/>
      <w:r w:rsidR="001A6D66">
        <w:t>73a</w:t>
      </w:r>
      <w:proofErr w:type="spellEnd"/>
      <w:r w:rsidR="001A6D66">
        <w:t xml:space="preserve">, reg. broj: </w:t>
      </w:r>
      <w:proofErr w:type="spellStart"/>
      <w:r w:rsidR="001A6D66">
        <w:t>21001310</w:t>
      </w:r>
      <w:proofErr w:type="spellEnd"/>
      <w:r w:rsidR="001A6D66">
        <w:t xml:space="preserve">, </w:t>
      </w:r>
      <w:proofErr w:type="spellStart"/>
      <w:r w:rsidR="001A6D66">
        <w:t>OIB</w:t>
      </w:r>
      <w:proofErr w:type="spellEnd"/>
      <w:r w:rsidR="001A6D66">
        <w:t xml:space="preserve">: </w:t>
      </w:r>
      <w:proofErr w:type="spellStart"/>
      <w:r w:rsidR="001A6D66">
        <w:t>21448882111</w:t>
      </w:r>
      <w:proofErr w:type="spellEnd"/>
      <w:r w:rsidR="001A6D66">
        <w:t>.</w:t>
      </w:r>
    </w:p>
    <w:p w:rsidRDefault="00A965F3" w:rsidP="00A965F3" w:rsidR="00A965F3">
      <w:pPr>
        <w:pStyle w:val="Odlomakpopisa"/>
        <w:ind w:left="1428"/>
        <w:jc w:val="both"/>
      </w:pPr>
    </w:p>
    <w:p w:rsidRDefault="00A965F3" w:rsidP="00A965F3" w:rsidR="00A965F3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1A6D66">
        <w:t>2.273,84</w:t>
      </w:r>
      <w:r>
        <w:t xml:space="preserve">  kuna.</w:t>
      </w:r>
    </w:p>
    <w:p w:rsidRDefault="00A965F3" w:rsidP="00A965F3" w:rsidR="00A965F3">
      <w:pPr>
        <w:ind w:left="360"/>
      </w:pPr>
      <w:r>
        <w:t xml:space="preserve"> </w:t>
      </w:r>
    </w:p>
    <w:p w:rsidRDefault="00A965F3" w:rsidP="00A965F3" w:rsidR="00A965F3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65F3" w:rsidP="00A965F3" w:rsidR="00A965F3">
      <w:pPr>
        <w:ind w:firstLine="720"/>
        <w:jc w:val="both"/>
      </w:pPr>
    </w:p>
    <w:p w:rsidRDefault="00A965F3" w:rsidP="00A965F3" w:rsidR="00A965F3">
      <w:pPr>
        <w:jc w:val="both"/>
      </w:pPr>
      <w:r>
        <w:t>IV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965F3" w:rsidP="00A965F3" w:rsidR="00A965F3">
      <w:pPr>
        <w:pStyle w:val="Odlomakpopisa"/>
      </w:pPr>
    </w:p>
    <w:p w:rsidRDefault="00A965F3" w:rsidP="00A965F3" w:rsidR="00A965F3">
      <w:pPr>
        <w:jc w:val="both"/>
      </w:pPr>
      <w:r>
        <w:t>V</w:t>
      </w:r>
      <w:r>
        <w:tab/>
        <w:t>UPOZORENJE:</w:t>
      </w:r>
    </w:p>
    <w:p w:rsidRDefault="00A965F3" w:rsidP="00A965F3" w:rsidR="00A965F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65F3" w:rsidP="00A965F3" w:rsidR="00A965F3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A965F3" w:rsidP="00A965F3" w:rsidR="00A965F3">
      <w:pPr>
        <w:jc w:val="center"/>
      </w:pPr>
    </w:p>
    <w:p w:rsidRDefault="00C268A8" w:rsidP="00A965F3" w:rsidR="00A965F3">
      <w:pPr>
        <w:jc w:val="center"/>
      </w:pPr>
      <w:r>
        <w:t xml:space="preserve">Zagreb, dana </w:t>
      </w:r>
      <w:proofErr w:type="spellStart"/>
      <w:r>
        <w:t>08</w:t>
      </w:r>
      <w:proofErr w:type="spellEnd"/>
      <w:r>
        <w:t xml:space="preserve">. veljače </w:t>
      </w:r>
      <w:proofErr w:type="spellStart"/>
      <w:r w:rsidR="00A965F3">
        <w:t>2016</w:t>
      </w:r>
      <w:proofErr w:type="spellEnd"/>
      <w:r w:rsidR="00A965F3">
        <w:t>.</w:t>
      </w:r>
    </w:p>
    <w:p w:rsidRDefault="00A965F3" w:rsidP="00A965F3" w:rsidR="00A965F3"/>
    <w:p w:rsidRDefault="00A965F3" w:rsidP="00A965F3" w:rsidR="00A965F3">
      <w:pPr>
        <w:jc w:val="right"/>
      </w:pPr>
      <w:r>
        <w:t xml:space="preserve">        Sudac</w:t>
      </w:r>
    </w:p>
    <w:p w:rsidRDefault="00A965F3" w:rsidP="00A965F3" w:rsidR="00A965F3">
      <w:pPr>
        <w:ind w:left="6372"/>
        <w:jc w:val="center"/>
      </w:pPr>
      <w:r>
        <w:t xml:space="preserve">                   Iva Karin </w:t>
      </w:r>
      <w:proofErr w:type="spellStart"/>
      <w:r>
        <w:t>Šipek</w:t>
      </w:r>
      <w:proofErr w:type="spellEnd"/>
      <w:r>
        <w:t xml:space="preserve"> </w:t>
      </w:r>
    </w:p>
    <w:p w:rsidRDefault="00A965F3" w:rsidP="00A965F3" w:rsidR="00A965F3">
      <w:r>
        <w:t>DNA:</w:t>
      </w:r>
    </w:p>
    <w:p w:rsidRDefault="00A965F3" w:rsidP="00A965F3" w:rsidR="00A965F3">
      <w:r>
        <w:t xml:space="preserve">dužniku  oglasna ploča suda </w:t>
      </w:r>
    </w:p>
    <w:p w:rsidRDefault="00A965F3" w:rsidP="00A965F3" w:rsidR="00A965F3">
      <w:r>
        <w:t xml:space="preserve">javnost                          </w:t>
      </w:r>
    </w:p>
    <w:p w:rsidRDefault="00A965F3" w:rsidP="00A965F3" w:rsidR="00A965F3">
      <w:proofErr w:type="spellStart"/>
      <w:r>
        <w:t>zz</w:t>
      </w:r>
      <w:proofErr w:type="spellEnd"/>
      <w:r>
        <w:t xml:space="preserve"> dužnika                    </w:t>
      </w:r>
    </w:p>
    <w:p w:rsidRDefault="00A965F3" w:rsidP="00A965F3" w:rsidR="00A965F3"/>
    <w:p w:rsidRDefault="000838C8" w:rsidR="000838C8"/>
    <w:sectPr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A6D66"/>
    <w:rsid w:val="001C0399"/>
    <w:rsid w:val="00362F82"/>
    <w:rsid w:val="00523423"/>
    <w:rsid w:val="00564843"/>
    <w:rsid w:val="006056FE"/>
    <w:rsid w:val="007032C2"/>
    <w:rsid w:val="00907D31"/>
    <w:rsid w:val="00A965F3"/>
    <w:rsid w:val="00AA3F39"/>
    <w:rsid w:val="00AA5BED"/>
    <w:rsid w:val="00B15CBD"/>
    <w:rsid w:val="00BC4FE0"/>
    <w:rsid w:val="00C268A8"/>
    <w:rsid w:val="00DF4D27"/>
    <w:rsid w:val="00ED4D74"/>
    <w:rsid w:val="00F0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8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8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6227</izvorni_sadrzaj>
    <derivirana_varijabla naziv="DomainObject.Predmet.Broj_1">6227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St-6227/2015</izvorni_sadrzaj>
    <derivirana_varijabla naziv="DomainObject.Predmet.OznakaBroj_1">St-6227/2015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PADOBRANSKOG JEDRENJA JONATHAN LIVINGSTON zastupanog po punomoćniku Tomislav Volfand</izvorni_sadrzaj>
    <derivirana_varijabla naziv="DomainObject.Predmet.ProtustrankaFormated_1">  KLUB PADOBRANSKOG JEDRENJA JONATHAN LIVINGSTON zastupanog po punomoćniku Tomislav Volfand</derivirana_varijabla>
  </DomainObject.Predmet.ProtustrankaFormated>
  <DomainObject.Predmet.ProtustrankaFormatedOIB>
    <izvorni_sadrzaj>  KLUB PADOBRANSKOG JEDRENJA JONATHAN LIVINGSTON, OIB 21448882111 zastupanog po punomoćniku Tomislav Volfand</izvorni_sadrzaj>
    <derivirana_varijabla naziv="DomainObject.Predmet.ProtustrankaFormatedOIB_1">  KLUB PADOBRANSKOG JEDRENJA JONATHAN LIVINGSTON, OIB 21448882111 zastupanog po punomoćniku Tomislav Volfand</derivirana_varijabla>
  </DomainObject.Predmet.ProtustrankaFormatedOIB>
  <DomainObject.Predmet.ProtustrankaFormatedWithAdress>
    <izvorni_sadrzaj> KLUB PADOBRANSKOG JEDRENJA JONATHAN LIVINGSTON, Petrinjska 73a, 10000 Zagreb zastupanog po punomoćniku Tomislav Volfand</izvorni_sadrzaj>
    <derivirana_varijabla naziv="DomainObject.Predmet.ProtustrankaFormatedWithAdress_1"> KLUB PADOBRANSKOG JEDRENJA JONATHAN LIVINGSTON, Petrinjska 73a, 10000 Zagreb zastupanog po punomoćniku Tomislav Volfand</derivirana_varijabla>
  </DomainObject.Predmet.ProtustrankaFormatedWithAdress>
  <DomainObject.Predmet.ProtustrankaFormatedWithAdressOIB>
    <izvorni_sadrzaj> KLUB PADOBRANSKOG JEDRENJA JONATHAN LIVINGSTON, OIB 21448882111, Petrinjska 73a, 10000 Zagreb zastupanog po punomoćniku Tomislav Volfand</izvorni_sadrzaj>
    <derivirana_varijabla naziv="DomainObject.Predmet.ProtustrankaFormatedWithAdressOIB_1"> KLUB PADOBRANSKOG JEDRENJA JONATHAN LIVINGSTON, OIB 21448882111, Petrinjska 73a, 10000 Zagreb zastupanog po punomoćniku Tomislav Volfand</derivirana_varijabla>
  </DomainObject.Predmet.ProtustrankaFormatedWithAdressOIB>
  <DomainObject.Predmet.ProtustrankaWithAdress>
    <izvorni_sadrzaj>KLUB PADOBRANSKOG JEDRENJA JONATHAN LIVINGSTON Petrinjska 73a, 10000 Zagreb</izvorni_sadrzaj>
    <derivirana_varijabla naziv="DomainObject.Predmet.ProtustrankaWithAdress_1">KLUB PADOBRANSKOG JEDRENJA JONATHAN LIVINGSTON Petrinjska 73a, 10000 Zagreb</derivirana_varijabla>
  </DomainObject.Predmet.ProtustrankaWithAdress>
  <DomainObject.Predmet.ProtustrankaWithAdressOIB>
    <izvorni_sadrzaj>KLUB PADOBRANSKOG JEDRENJA JONATHAN LIVINGSTON, OIB 21448882111, Petrinjska 73a, 10000 Zagreb</izvorni_sadrzaj>
    <derivirana_varijabla naziv="DomainObject.Predmet.ProtustrankaWithAdressOIB_1">KLUB PADOBRANSKOG JEDRENJA JONATHAN LIVINGSTON, OIB 21448882111, Petrinjska 73a, 10000 Zagreb</derivirana_varijabla>
  </DomainObject.Predmet.ProtustrankaWithAdressOIB>
  <DomainObject.Predmet.ProtustrankaNazivFormated>
    <izvorni_sadrzaj>KLUB PADOBRANSKOG JEDRENJA JONATHAN LIVINGSTON</izvorni_sadrzaj>
    <derivirana_varijabla naziv="DomainObject.Predmet.ProtustrankaNazivFormated_1">KLUB PADOBRANSKOG JEDRENJA JONATHAN LIVINGSTON</derivirana_varijabla>
  </DomainObject.Predmet.ProtustrankaNazivFormated>
  <DomainObject.Predmet.ProtustrankaNazivFormatedOIB>
    <izvorni_sadrzaj>KLUB PADOBRANSKOG JEDRENJA JONATHAN LIVINGSTON, OIB 21448882111</izvorni_sadrzaj>
    <derivirana_varijabla naziv="DomainObject.Predmet.ProtustrankaNazivFormatedOIB_1">KLUB PADOBRANSKOG JEDRENJA JONATHAN LIVINGSTON, OIB 21448882111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PADOBRANSKOG JEDRENJA JONATHAN LIVINGSTON zastupanog po punomoćniku Tomislav Volfand</item>
    </izvorni_sadrzaj>
    <derivirana_varijabla naziv="DomainObject.Predmet.ProtuStrankaListFormated_1">
      <item>KLUB PADOBRANSKOG JEDRENJA JONATHAN LIVINGSTON zastupanog po punomoćniku Tomislav Volfand</item>
    </derivirana_varijabla>
  </DomainObject.Predmet.ProtuStrankaListFormated>
  <DomainObject.Predmet.ProtuStrankaListFormatedOIB>
    <izvorni_sadrzaj>
      <item>KLUB PADOBRANSKOG JEDRENJA JONATHAN LIVINGSTON, OIB 21448882111 zastupanog po punomoćniku Tomislav Volfand</item>
    </izvorni_sadrzaj>
    <derivirana_varijabla naziv="DomainObject.Predmet.ProtuStrankaListFormatedOIB_1">
      <item>KLUB PADOBRANSKOG JEDRENJA JONATHAN LIVINGSTON, OIB 21448882111 zastupanog po punomoćniku Tomislav Volfand</item>
    </derivirana_varijabla>
  </DomainObject.Predmet.ProtuStrankaListFormatedOIB>
  <DomainObject.Predmet.ProtuStrankaListFormatedWithAdress>
    <izvorni_sadrzaj>
      <item>KLUB PADOBRANSKOG JEDRENJA JONATHAN LIVINGSTON, Petrinjska 73a, 10000 Zagreb zastupanog po punomoćniku Tomislav Volfand</item>
    </izvorni_sadrzaj>
    <derivirana_varijabla naziv="DomainObject.Predmet.ProtuStrankaListFormatedWithAdress_1">
      <item>KLUB PADOBRANSKOG JEDRENJA JONATHAN LIVINGSTON, Petrinjska 73a, 10000 Zagreb zastupanog po punomoćniku Tomislav Volfand</item>
    </derivirana_varijabla>
  </DomainObject.Predmet.ProtuStrankaListFormatedWithAdress>
  <DomainObject.Predmet.ProtuStrankaListFormatedWithAdressOIB>
    <izvorni_sadrzaj>
      <item>KLUB PADOBRANSKOG JEDRENJA JONATHAN LIVINGSTON, OIB 21448882111, Petrinjska 73a, 10000 Zagreb zastupanog po punomoćniku Tomislav Volfand</item>
    </izvorni_sadrzaj>
    <derivirana_varijabla naziv="DomainObject.Predmet.ProtuStrankaListFormatedWithAdressOIB_1">
      <item>KLUB PADOBRANSKOG JEDRENJA JONATHAN LIVINGSTON, OIB 21448882111, Petrinjska 73a, 10000 Zagreb zastupanog po punomoćniku Tomislav Volfand</item>
    </derivirana_varijabla>
  </DomainObject.Predmet.ProtuStrankaListFormatedWithAdressOIB>
  <DomainObject.Predmet.ProtuStrankaListNazivFormated>
    <izvorni_sadrzaj>
      <item>KLUB PADOBRANSKOG JEDRENJA JONATHAN LIVINGSTON</item>
    </izvorni_sadrzaj>
    <derivirana_varijabla naziv="DomainObject.Predmet.ProtuStrankaListNazivFormated_1">
      <item>KLUB PADOBRANSKOG JEDRENJA JONATHAN LIVINGSTON</item>
    </derivirana_varijabla>
  </DomainObject.Predmet.ProtuStrankaListNazivFormated>
  <DomainObject.Predmet.ProtuStrankaListNazivFormatedOIB>
    <izvorni_sadrzaj>
      <item>KLUB PADOBRANSKOG JEDRENJA JONATHAN LIVINGSTON, OIB 21448882111</item>
    </izvorni_sadrzaj>
    <derivirana_varijabla naziv="DomainObject.Predmet.ProtuStrankaListNazivFormatedOIB_1">
      <item>KLUB PADOBRANSKOG JEDRENJA JONATHAN LIVINGSTON, OIB 21448882111</item>
    </derivirana_varijabla>
  </DomainObject.Predmet.ProtuStrankaListNazivFormatedOIB>
  <DomainObject.Predmet.OstaliListFormated>
    <izvorni_sadrzaj>
      <item>Tomislav Volfand punomoćnik sudionika u postupku KLUB PADOBRANSKOG JEDRENJA JONATHAN LIVINGSTON</item>
    </izvorni_sadrzaj>
    <derivirana_varijabla naziv="DomainObject.Predmet.OstaliListFormated_1">
      <item>Tomislav Volfand punomoćnik sudionika u postupku KLUB PADOBRANSKOG JEDRENJA JONATHAN LIVINGSTON</item>
    </derivirana_varijabla>
  </DomainObject.Predmet.OstaliListFormated>
  <DomainObject.Predmet.OstaliListFormatedOIB>
    <izvorni_sadrzaj>
      <item>Tomislav Volfand punomoćnik sudionika u postupku KLUB PADOBRANSKOG JEDRENJA JONATHAN LIVINGSTON</item>
    </izvorni_sadrzaj>
    <derivirana_varijabla naziv="DomainObject.Predmet.OstaliListFormatedOIB_1">
      <item>Tomislav Volfand punomoćnik sudionika u postupku KLUB PADOBRANSKOG JEDRENJA JONATHAN LIVINGSTON</item>
    </derivirana_varijabla>
  </DomainObject.Predmet.OstaliListFormatedOIB>
  <DomainObject.Predmet.OstaliListFormatedWithAdress>
    <izvorni_sadrzaj>
      <item>Tomislav Volfand, Petrinjska 73a, 10000 Zagreb punomoćnik sudionika u postupku KLUB PADOBRANSKOG JEDRENJA JONATHAN LIVINGSTON</item>
    </izvorni_sadrzaj>
    <derivirana_varijabla naziv="DomainObject.Predmet.OstaliListFormatedWithAdress_1">
      <item>Tomislav Volfand, Petrinjska 73a, 10000 Zagreb punomoćnik sudionika u postupku KLUB PADOBRANSKOG JEDRENJA JONATHAN LIVINGSTON</item>
    </derivirana_varijabla>
  </DomainObject.Predmet.OstaliListFormatedWithAdress>
  <DomainObject.Predmet.OstaliListFormatedWithAdressOIB>
    <izvorni_sadrzaj>
      <item>Tomislav Volfand, Petrinjska 73a, 10000 Zagreb punomoćnik sudionika u postupku KLUB PADOBRANSKOG JEDRENJA JONATHAN LIVINGSTON</item>
    </izvorni_sadrzaj>
    <derivirana_varijabla naziv="DomainObject.Predmet.OstaliListFormatedWithAdressOIB_1">
      <item>Tomislav Volfand, Petrinjska 73a, 10000 Zagreb punomoćnik sudionika u postupku KLUB PADOBRANSKOG JEDRENJA JONATHAN LIVINGSTON</item>
    </derivirana_varijabla>
  </DomainObject.Predmet.OstaliListFormatedWithAdressOIB>
  <DomainObject.Predmet.OstaliListNazivFormated>
    <izvorni_sadrzaj>
      <item>Tomislav Volfand</item>
    </izvorni_sadrzaj>
    <derivirana_varijabla naziv="DomainObject.Predmet.OstaliListNazivFormated_1">
      <item>Tomislav Volfand</item>
    </derivirana_varijabla>
  </DomainObject.Predmet.OstaliListNazivFormated>
  <DomainObject.Predmet.OstaliListNazivFormatedOIB>
    <izvorni_sadrzaj>
      <item>Tomislav Volfand</item>
    </izvorni_sadrzaj>
    <derivirana_varijabla naziv="DomainObject.Predmet.OstaliListNazivFormatedOIB_1">
      <item>Tomislav Volfand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PADOBRANSKOG JEDRENJA JONATHAN LIVINGSTON</izvorni_sadrzaj>
    <derivirana_varijabla naziv="DomainObject.Predmet.ProtustrankaIDrugi_1">KLUB PADOBRANSKOG JEDRENJA JONATHAN LIVINGSTON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PADOBRANSKOG JEDRENJA JONATHAN LIVINGSTON, OIB 21448882111, Petrinjska 73a, 10000 Zagreb</izvorni_sadrzaj>
    <derivirana_varijabla naziv="DomainObject.Predmet.ProtustrankaIDrugiAdressOIB_1">KLUB PADOBRANSKOG JEDRENJA JONATHAN LIVINGSTON, OIB 21448882111, Petrinjska 73a,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PADOBRANSKOG JEDRENJA JONATHAN LIVINGSTON</item>
      <item>Tomislav Volfand</item>
    </izvorni_sadrzaj>
    <derivirana_varijabla naziv="DomainObject.Predmet.SudioniciListNaziv_1">
      <item>FINA Regionalni centar Zagreb</item>
      <item>KLUB PADOBRANSKOG JEDRENJA JONATHAN LIVINGSTON</item>
      <item>Tomislav Volfand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PADOBRANSKOG JEDRENJA JONATHAN LIVINGSTON, OIB 21448882111, Petrinjska 73a,10000 Zagreb</item>
      <item>Tomislav Volfand, Petrinjska 73a,10000 Zagreb</item>
    </izvorni_sadrzaj>
    <derivirana_varijabla naziv="DomainObject.Predmet.SudioniciListAdressOIB_1">
      <item>FINA Regionalni centar Zagreb, OIB 85821130368, Trg svibanjskih žrtava 1995. br. 1,10000 Zagreb</item>
      <item>KLUB PADOBRANSKOG JEDRENJA JONATHAN LIVINGSTON, OIB 21448882111, Petrinjska 73a,10000 Zagreb</item>
      <item>Tomislav Volfand, Petrinjska 73a,10000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21448882111</item>
      <item>, OIB null</item>
    </izvorni_sadrzaj>
    <derivirana_varijabla naziv="DomainObject.Predmet.SudioniciListNazivOIB_1">
      <item>, OIB 85821130368</item>
      <item>, OIB 21448882111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246</properties:Words>
  <properties:Characters>1368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2016-02-08T10:30:00Z</dcterms:created>
  <dc:creator>Korisnik</dc:creator>
  <cp:lastModifiedBy>Maja Kovač</cp:lastModifiedBy>
  <cp:lastPrinted>2016-02-08T10:11:00Z</cp:lastPrinted>
  <dcterms:modified xmlns:xsi="http://www.w3.org/2001/XMLSchema-instance" xsi:type="dcterms:W3CDTF">2016-02-08T10:31:00Z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