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4577" w14:paraId="4084577" w:rsidRDefault="007465D2" w:rsidP="007465D2" w:rsidR="007465D2" w:rsidRPr="00FC1537">
      <w:pPr>
        <w:jc w:val="right"/>
        <w15:collapsed w:val="false"/>
      </w:pPr>
      <w:bookmarkStart w:name="_GoBack" w:id="0"/>
      <w:bookmarkEnd w:id="0"/>
      <w:r>
        <w:t>Poslovni broj: 3</w:t>
      </w:r>
      <w:r w:rsidRPr="00FC1537">
        <w:t xml:space="preserve"> St</w:t>
      </w:r>
      <w:r>
        <w:t>-</w:t>
      </w:r>
      <w:r w:rsidR="00D94EAF">
        <w:t>258/2015-6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7465D2" w:rsidR="007465D2" w:rsidRPr="00FC1537">
      <w:pPr>
        <w:ind w:firstLine="708"/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1410E" w:rsidR="007465D2">
      <w:pPr>
        <w:ind w:firstLine="708"/>
      </w:pPr>
      <w:r>
        <w:t>Zadar, Dr. Franje Tuđmana 35</w:t>
      </w:r>
      <w:r w:rsidRPr="00FC1537">
        <w:t xml:space="preserve"> 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7465D2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F2052F" w:rsidP="007465D2" w:rsidR="00F2052F" w:rsidRPr="00FC1537">
      <w:pPr>
        <w:jc w:val="both"/>
      </w:pP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5928FF" w:rsidR="005928FF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7465D2" w:rsidR="007465D2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>
        <w:t xml:space="preserve">, po stečajnoj sutkinji Tini Grgas, </w:t>
      </w:r>
      <w:r w:rsidRPr="00FC1537">
        <w:t>u skraćenom stečajnom postupku nad dužnikom</w:t>
      </w:r>
      <w:r>
        <w:t xml:space="preserve"> </w:t>
      </w:r>
      <w:r w:rsidR="00D94EAF">
        <w:t>CUBUS LUX USLUGE d.o.o. Zadar, Obala kneza Trpimira 33, Zadar, OIB: 60249442481</w:t>
      </w:r>
      <w:r w:rsidR="008019F8" w:rsidRPr="008019F8">
        <w:t>,</w:t>
      </w:r>
      <w:r w:rsidR="00A54C72">
        <w:t xml:space="preserve"> </w:t>
      </w:r>
      <w:r>
        <w:t xml:space="preserve">zastupanim po direktoru </w:t>
      </w:r>
      <w:r w:rsidR="00D94EAF">
        <w:t>Milanu Kotur</w:t>
      </w:r>
      <w:r w:rsidR="005928FF">
        <w:t>u</w:t>
      </w:r>
      <w:r w:rsidR="008019F8">
        <w:t>,</w:t>
      </w:r>
      <w:r>
        <w:t xml:space="preserve">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D94EAF">
        <w:t>02</w:t>
      </w:r>
      <w:r>
        <w:t xml:space="preserve">. </w:t>
      </w:r>
      <w:r w:rsidR="00D94EAF">
        <w:t>studenoga</w:t>
      </w:r>
      <w:r>
        <w:t xml:space="preserve"> 2015</w:t>
      </w:r>
      <w:r w:rsidRPr="00FC1537">
        <w:t>.</w:t>
      </w:r>
      <w:r w:rsidR="00D94EAF">
        <w:t>, 18</w:t>
      </w:r>
      <w:r>
        <w:t xml:space="preserve">. siječnja 2016. objavio je </w:t>
      </w:r>
    </w:p>
    <w:p w:rsidRDefault="007465D2" w:rsidP="007465D2" w:rsidR="007465D2">
      <w:pPr>
        <w:jc w:val="both"/>
      </w:pP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dužnika </w:t>
      </w:r>
      <w:r w:rsidR="00D94EAF">
        <w:t>CUBUS LUX USLUGE d.o.o. Zadar, Obala kneza Trpimira 33, Zadar, OIB: 60249442481</w:t>
      </w:r>
      <w:r w:rsidR="008019F8" w:rsidRPr="008019F8">
        <w:t>,</w:t>
      </w:r>
      <w:r w:rsidR="008019F8">
        <w:t xml:space="preserve"> </w:t>
      </w:r>
      <w:r>
        <w:t xml:space="preserve">na temelju neizvršenih osnova za plaćanje iznosi </w:t>
      </w:r>
      <w:r w:rsidR="00D94EAF">
        <w:t>286.587,74</w:t>
      </w:r>
      <w:r>
        <w:t xml:space="preserve"> kn. </w:t>
      </w:r>
    </w:p>
    <w:p w:rsidRDefault="00A30CC8" w:rsidP="00A30CC8" w:rsidR="00A30CC8" w:rsidRPr="00FC1537">
      <w:pPr>
        <w:ind w:firstLine="315"/>
        <w:jc w:val="both"/>
      </w:pPr>
    </w:p>
    <w:p w:rsidRDefault="007465D2" w:rsidP="007465D2" w:rsidR="007465D2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5928FF">
        <w:t>ju</w:t>
      </w:r>
      <w:r w:rsidRPr="00FC1537">
        <w:t xml:space="preserve"> se </w:t>
      </w:r>
      <w:r>
        <w:t>osob</w:t>
      </w:r>
      <w:r w:rsidR="005928FF">
        <w:t>e</w:t>
      </w:r>
      <w:r>
        <w:t xml:space="preserve"> ovlašten</w:t>
      </w:r>
      <w:r w:rsidR="005928FF">
        <w:t>e</w:t>
      </w:r>
      <w:r>
        <w:t xml:space="preserve"> za zastupanje </w:t>
      </w:r>
      <w:r w:rsidRPr="00FC1537">
        <w:t>dužnika</w:t>
      </w:r>
      <w:r>
        <w:t xml:space="preserve"> po zakonu </w:t>
      </w:r>
      <w:r w:rsidR="00D94EAF">
        <w:t>Milan Kotur</w:t>
      </w:r>
      <w:r w:rsidR="008019F8">
        <w:t xml:space="preserve">, </w:t>
      </w:r>
      <w:r w:rsidR="00D94EAF">
        <w:t>Ražanac, Ražanac bb</w:t>
      </w:r>
      <w:r w:rsidR="005928FF">
        <w:t xml:space="preserve"> i Stephen John McCann, Velika Britanija i Sj. Irska, Parkham, Bideford, Devon, EX395TU, 1 St James Close,</w:t>
      </w:r>
      <w:r w:rsidRPr="00FC1537">
        <w:t xml:space="preserve"> da u roku od 15 (petnaest) dana </w:t>
      </w:r>
      <w:r>
        <w:t xml:space="preserve">od dana objave ovog oglasa na e-oglasnoj ploči ovog suda, podnesu istom </w:t>
      </w:r>
      <w:r w:rsidR="00F2052F">
        <w:t xml:space="preserve">javnobilježnički </w:t>
      </w:r>
      <w:r w:rsidRPr="00FC1537">
        <w:t>ovjerovljen popis imovine</w:t>
      </w:r>
      <w:r>
        <w:t xml:space="preserve"> i obveza dužnika n</w:t>
      </w:r>
      <w:r w:rsidR="00F2052F">
        <w:t>a</w:t>
      </w:r>
      <w:r>
        <w:t xml:space="preserve"> propisanom obrascu. </w:t>
      </w:r>
    </w:p>
    <w:p w:rsidRDefault="007465D2" w:rsidP="007465D2" w:rsidR="007465D2">
      <w:pPr>
        <w:jc w:val="both"/>
      </w:pPr>
    </w:p>
    <w:p w:rsidRDefault="007465D2" w:rsidP="00A30CC8" w:rsidR="00A30CC8">
      <w:pPr>
        <w:jc w:val="both"/>
      </w:pPr>
      <w:r>
        <w:tab/>
        <w:t xml:space="preserve">3. </w:t>
      </w:r>
      <w:r w:rsidR="00A30CC8">
        <w:t xml:space="preserve">Pozivaju se vjerovnici dužnika da </w:t>
      </w:r>
      <w:r w:rsidR="00A30CC8" w:rsidRPr="00FC1537">
        <w:t xml:space="preserve">najkasnije u roku od </w:t>
      </w:r>
      <w:r w:rsidR="00A30CC8" w:rsidRPr="00A30CC8">
        <w:t>45 (četrdesetpet)</w:t>
      </w:r>
      <w:r w:rsidR="00A30CC8" w:rsidRPr="00FC1537">
        <w:t xml:space="preserve"> dana od dana objave </w:t>
      </w:r>
      <w:r w:rsidR="00A30CC8">
        <w:t xml:space="preserve">ovog oglasa na e-oglasnoj ploči ovog suda, </w:t>
      </w:r>
      <w:r w:rsidR="00A30CC8" w:rsidRPr="00FC1537">
        <w:t>predlože otvaranje stečajnog postupka nad dužnikom</w:t>
      </w:r>
      <w:r w:rsidR="00A30CC8">
        <w:t xml:space="preserve"> te predujme sredstva za namirenje troškova stečajnog</w:t>
      </w:r>
      <w:r w:rsidR="006F6E1E">
        <w:t>a</w:t>
      </w:r>
      <w:r w:rsidR="00A30CC8">
        <w:t xml:space="preserve"> postupka u iznosu od </w:t>
      </w:r>
      <w:r w:rsidR="00A30CC8" w:rsidRPr="00A30CC8">
        <w:t>5.000,00 kuna</w:t>
      </w:r>
      <w:r w:rsidR="00A30CC8" w:rsidRPr="00DE074C">
        <w:rPr>
          <w:b/>
        </w:rPr>
        <w:t xml:space="preserve"> </w:t>
      </w:r>
      <w:r w:rsidR="00A30CC8" w:rsidRPr="00A30CC8">
        <w:t>uplatom n</w:t>
      </w:r>
      <w:r w:rsidR="00A30CC8">
        <w:t>a žiro račun ovog suda HR4323900011300000857, model plaćanja 05, s pozivom na broj 211-</w:t>
      </w:r>
      <w:r w:rsidR="00D94EAF">
        <w:t>258</w:t>
      </w:r>
      <w:r w:rsidR="00A30CC8">
        <w:t>-2015, sve u skladu s odredbama čl. 430. i čl. 431. Stečajnog zakona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 ne </w:t>
      </w:r>
      <w:r w:rsidR="006F6E1E">
        <w:t>predujmi sredstva</w:t>
      </w:r>
      <w:r w:rsidR="0091410E">
        <w:t xml:space="preserve"> za namirenje troškova postupka iz točke 4. ovog oglasa,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91410E" w:rsidR="007465D2">
      <w:pPr>
        <w:jc w:val="center"/>
      </w:pPr>
      <w:r>
        <w:t xml:space="preserve">U Zadru </w:t>
      </w:r>
      <w:r w:rsidR="00D94EAF">
        <w:t>18</w:t>
      </w:r>
      <w:r>
        <w:t>. siječnja 2016.</w:t>
      </w:r>
    </w:p>
    <w:p w:rsidRDefault="0091410E" w:rsidP="0091410E" w:rsidR="0091410E">
      <w:pPr>
        <w:jc w:val="center"/>
      </w:pPr>
    </w:p>
    <w:p w:rsidRDefault="00A54C72" w:rsidP="00755B97" w:rsidR="00A54C72">
      <w:pPr>
        <w:jc w:val="right"/>
      </w:pPr>
      <w:r>
        <w:t xml:space="preserve">                                                     </w:t>
      </w:r>
      <w:r w:rsidR="0091410E">
        <w:t>Sutkinja:</w:t>
      </w:r>
    </w:p>
    <w:p w:rsidRDefault="00A54C72" w:rsidP="00755B97" w:rsidR="0091410E" w:rsidRPr="00FC1537">
      <w:pPr>
        <w:jc w:val="right"/>
      </w:pPr>
      <w:r>
        <w:t xml:space="preserve">                                                                                       </w:t>
      </w:r>
      <w:r w:rsidR="0091410E">
        <w:t>Tina Grgas</w:t>
      </w:r>
    </w:p>
    <w:p w:rsidRDefault="00F2052F" w:rsidP="00F2052F" w:rsidR="007465D2">
      <w:pPr>
        <w:tabs>
          <w:tab w:pos="720" w:val="left"/>
        </w:tabs>
        <w:ind w:firstLine="315" w:left="7788"/>
        <w:jc w:val="both"/>
      </w:pPr>
      <w:r>
        <w:lastRenderedPageBreak/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9B7A6B" w:rsidR="00F2052F">
      <w:pPr>
        <w:ind w:firstLine="708"/>
        <w:jc w:val="both"/>
      </w:pPr>
      <w:r>
        <w:t>1. e-o</w:t>
      </w:r>
      <w:r w:rsidR="007465D2">
        <w:t>glasna ploča suda</w:t>
      </w:r>
    </w:p>
    <w:p w:rsidRDefault="009B7A6B" w:rsidP="009B7A6B" w:rsidR="00F2052F">
      <w:pPr>
        <w:ind w:firstLine="708"/>
        <w:jc w:val="both"/>
      </w:pPr>
      <w:r>
        <w:t>2</w:t>
      </w:r>
      <w:r w:rsidR="00F2052F">
        <w:t>. računovodstvo suda</w:t>
      </w:r>
    </w:p>
    <w:p w:rsidRDefault="00F2052F" w:rsidP="009B7A6B" w:rsidR="007465D2" w:rsidRPr="00FC1537">
      <w:pPr>
        <w:ind w:firstLine="708"/>
        <w:jc w:val="both"/>
      </w:pPr>
      <w:r>
        <w:t>3. u spis</w:t>
      </w: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>
      <w:pPr>
        <w:ind w:firstLine="720"/>
        <w:jc w:val="both"/>
      </w:pPr>
    </w:p>
    <w:p w:rsidRDefault="007465D2" w:rsidP="007465D2" w:rsidR="007465D2" w:rsidRPr="00FC1537"/>
    <w:p w:rsidRDefault="007465D2" w:rsidP="007465D2" w:rsidR="007465D2" w:rsidRPr="00FC1537"/>
    <w:p w:rsidRDefault="007465D2" w:rsidP="007465D2" w:rsidR="007465D2" w:rsidRPr="00FC1537"/>
    <w:p w:rsidRDefault="00934D02" w:rsidR="00934D02"/>
    <w:sectPr w:rsidSect="005928FF" w:rsidR="00934D02">
      <w:headerReference w:type="default" r:id="rId9"/>
      <w:footerReference w:type="default" r:id="rId10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605DD">
      <w:rPr>
        <w:noProof/>
      </w:rPr>
      <w:t>2</w:t>
    </w:r>
    <w:r>
      <w:fldChar w:fldCharType="end"/>
    </w:r>
  </w:p>
  <w:p w:rsidRDefault="00A605DD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414B48" w:rsidR="00FC1537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605DD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F2052F">
      <w:t>Poslovni broj: 3</w:t>
    </w:r>
    <w:r w:rsidRPr="00FC1537">
      <w:t xml:space="preserve"> St</w:t>
    </w:r>
    <w:r>
      <w:t>-</w:t>
    </w:r>
    <w:r w:rsidR="00D94EAF">
      <w:t>258/2015-6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5928FF"/>
    <w:rsid w:val="006F6E1E"/>
    <w:rsid w:val="007465D2"/>
    <w:rsid w:val="00755B97"/>
    <w:rsid w:val="008019F8"/>
    <w:rsid w:val="00876A8D"/>
    <w:rsid w:val="0091410E"/>
    <w:rsid w:val="00934D02"/>
    <w:rsid w:val="009B7A6B"/>
    <w:rsid w:val="00A30CC8"/>
    <w:rsid w:val="00A54C72"/>
    <w:rsid w:val="00A605DD"/>
    <w:rsid w:val="00D94EAF"/>
    <w:rsid w:val="00EF524A"/>
    <w:rsid w:val="00F2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5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05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05D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05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05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5B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5B97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05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05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05D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05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05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</izvorni_sadrzaj>
    <derivirana_varijabla naziv="DomainObject.Predmet.Broj_1">258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St-258/2015</izvorni_sadrzaj>
    <derivirana_varijabla naziv="DomainObject.Predmet.OznakaBroj_1">St-258/2015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Cubus Lux Usluge društvo s ograničenom odgovornošću za trgovinu i usluge</izvorni_sadrzaj>
    <derivirana_varijabla naziv="DomainObject.Predmet.ProtustrankaFormated_1">  Cubus Lux Usluge društvo s ograničenom odgovornošću za trgovinu i usluge</derivirana_varijabla>
  </DomainObject.Predmet.ProtustrankaFormated>
  <DomainObject.Predmet.ProtustrankaFormatedOIB>
    <izvorni_sadrzaj>  Cubus Lux Usluge društvo s ograničenom odgovornošću za trgovinu i usluge, OIB 60249442481</izvorni_sadrzaj>
    <derivirana_varijabla naziv="DomainObject.Predmet.ProtustrankaFormatedOIB_1">  Cubus Lux Usluge društvo s ograničenom odgovornošću za trgovinu i usluge, OIB 60249442481</derivirana_varijabla>
  </DomainObject.Predmet.ProtustrankaFormatedOIB>
  <DomainObject.Predmet.ProtustrankaFormatedWithAdress>
    <izvorni_sadrzaj> Cubus Lux Usluge društvo s ograničenom odgovornošću za trgovinu i usluge, Obala Kneza Trpimira 33, 23000 Zadar</izvorni_sadrzaj>
    <derivirana_varijabla naziv="DomainObject.Predmet.ProtustrankaFormatedWithAdress_1"> Cubus Lux Usluge društvo s ograničenom odgovornošću za trgovinu i usluge, Obala Kneza Trpimira 33, 23000 Zadar</derivirana_varijabla>
  </DomainObject.Predmet.ProtustrankaFormatedWithAdress>
  <DomainObject.Predmet.ProtustrankaFormatedWithAdressOIB>
    <izvorni_sadrzaj> Cubus Lux Usluge društvo s ograničenom odgovornošću za trgovinu i usluge, OIB 60249442481, Obala Kneza Trpimira 33, 23000 Zadar</izvorni_sadrzaj>
    <derivirana_varijabla naziv="DomainObject.Predmet.ProtustrankaFormatedWithAdressOIB_1"> Cubus Lux Usluge društvo s ograničenom odgovornošću za trgovinu i usluge, OIB 60249442481, Obala Kneza Trpimira 33, 23000 Zadar</derivirana_varijabla>
  </DomainObject.Predmet.ProtustrankaFormatedWithAdressOIB>
  <DomainObject.Predmet.ProtustrankaWithAdress>
    <izvorni_sadrzaj>Cubus Lux Usluge društvo s ograničenom odgovornošću za trgovinu i usluge Obala Kneza Trpimira 33, 23000 Zadar</izvorni_sadrzaj>
    <derivirana_varijabla naziv="DomainObject.Predmet.ProtustrankaWithAdress_1">Cubus Lux Usluge društvo s ograničenom odgovornošću za trgovinu i usluge Obala Kneza Trpimira 33, 23000 Zadar</derivirana_varijabla>
  </DomainObject.Predmet.ProtustrankaWithAdress>
  <DomainObject.Predmet.ProtustrankaWithAdressOIB>
    <izvorni_sadrzaj>Cubus Lux Usluge društvo s ograničenom odgovornošću za trgovinu i usluge, OIB 60249442481, Obala Kneza Trpimira 33, 23000 Zadar</izvorni_sadrzaj>
    <derivirana_varijabla naziv="DomainObject.Predmet.ProtustrankaWithAdressOIB_1">Cubus Lux Usluge društvo s ograničenom odgovornošću za trgovinu i usluge, OIB 60249442481, Obala Kneza Trpimira 33, 23000 Zadar</derivirana_varijabla>
  </DomainObject.Predmet.ProtustrankaWithAdressOIB>
  <DomainObject.Predmet.ProtustrankaNazivFormated>
    <izvorni_sadrzaj>Cubus Lux Usluge društvo s ograničenom odgovornošću za trgovinu i usluge</izvorni_sadrzaj>
    <derivirana_varijabla naziv="DomainObject.Predmet.ProtustrankaNazivFormated_1">Cubus Lux Usluge društvo s ograničenom odgovornošću za trgovinu i usluge</derivirana_varijabla>
  </DomainObject.Predmet.ProtustrankaNazivFormated>
  <DomainObject.Predmet.ProtustrankaNazivFormatedOIB>
    <izvorni_sadrzaj>Cubus Lux Usluge društvo s ograničenom odgovornošću za trgovinu i usluge, OIB 60249442481</izvorni_sadrzaj>
    <derivirana_varijabla naziv="DomainObject.Predmet.ProtustrankaNazivFormatedOIB_1">Cubus Lux Usluge društvo s ograničenom odgovornošću za trgovinu i usluge, OIB 60249442481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286587.74</izvorni_sadrzaj>
    <derivirana_varijabla naziv="DomainObject.Predmet.TrenutnaVrijednost_1">286587.74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Cubus Lux Usluge društvo s ograničenom odgovornošću za trgovinu i usluge</item>
    </izvorni_sadrzaj>
    <derivirana_varijabla naziv="DomainObject.Predmet.ProtuStrankaListFormated_1">
      <item>Cubus Lux Usluge društvo s ograničenom odgovornošću za trgovinu i usluge</item>
    </derivirana_varijabla>
  </DomainObject.Predmet.ProtuStrankaListFormated>
  <DomainObject.Predmet.ProtuStrankaListFormatedOIB>
    <izvorni_sadrzaj>
      <item>Cubus Lux Usluge društvo s ograničenom odgovornošću za trgovinu i usluge, OIB 60249442481</item>
    </izvorni_sadrzaj>
    <derivirana_varijabla naziv="DomainObject.Predmet.ProtuStrankaListFormatedOIB_1">
      <item>Cubus Lux Usluge društvo s ograničenom odgovornošću za trgovinu i usluge, OIB 60249442481</item>
    </derivirana_varijabla>
  </DomainObject.Predmet.ProtuStrankaListFormatedOIB>
  <DomainObject.Predmet.ProtuStrankaListFormatedWithAdress>
    <izvorni_sadrzaj>
      <item>Cubus Lux Usluge društvo s ograničenom odgovornošću za trgovinu i usluge, Obala Kneza Trpimira 33, 23000 Zadar</item>
    </izvorni_sadrzaj>
    <derivirana_varijabla naziv="DomainObject.Predmet.ProtuStrankaListFormatedWithAdress_1">
      <item>Cubus Lux Usluge društvo s ograničenom odgovornošću za trgovinu i usluge, Obala Kneza Trpimira 33, 23000 Zadar</item>
    </derivirana_varijabla>
  </DomainObject.Predmet.ProtuStrankaListFormatedWithAdress>
  <DomainObject.Predmet.ProtuStrankaListFormatedWithAdressOIB>
    <izvorni_sadrzaj>
      <item>Cubus Lux Usluge društvo s ograničenom odgovornošću za trgovinu i usluge, OIB 60249442481, Obala Kneza Trpimira 33, 23000 Zadar</item>
    </izvorni_sadrzaj>
    <derivirana_varijabla naziv="DomainObject.Predmet.ProtuStrankaListFormatedWithAdressOIB_1">
      <item>Cubus Lux Usluge društvo s ograničenom odgovornošću za trgovinu i usluge, OIB 60249442481, Obala Kneza Trpimira 33, 23000 Zadar</item>
    </derivirana_varijabla>
  </DomainObject.Predmet.ProtuStrankaListFormatedWithAdressOIB>
  <DomainObject.Predmet.ProtuStrankaListNazivFormated>
    <izvorni_sadrzaj>
      <item>Cubus Lux Usluge društvo s ograničenom odgovornošću za trgovinu i usluge</item>
    </izvorni_sadrzaj>
    <derivirana_varijabla naziv="DomainObject.Predmet.ProtuStrankaListNazivFormated_1">
      <item>Cubus Lux Usluge društvo s ograničenom odgovornošću za trgovinu i usluge</item>
    </derivirana_varijabla>
  </DomainObject.Predmet.ProtuStrankaListNazivFormated>
  <DomainObject.Predmet.ProtuStrankaListNazivFormatedOIB>
    <izvorni_sadrzaj>
      <item>Cubus Lux Usluge društvo s ograničenom odgovornošću za trgovinu i usluge, OIB 60249442481</item>
    </izvorni_sadrzaj>
    <derivirana_varijabla naziv="DomainObject.Predmet.ProtuStrankaListNazivFormatedOIB_1">
      <item>Cubus Lux Usluge društvo s ograničenom odgovornošću za trgovinu i usluge, OIB 60249442481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Cubus Lux Usluge društvo s ograničenom odgovornošću za trgovinu i usluge</izvorni_sadrzaj>
    <derivirana_varijabla naziv="DomainObject.Predmet.ProtustrankaIDrugi_1">Cubus Lux Usluge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Cubus Lux Usluge društvo s ograničenom odgovornošću za trgovinu i usluge, OIB 60249442481, Obala Kneza Trpimira 33, 23000 Zadar</izvorni_sadrzaj>
    <derivirana_varijabla naziv="DomainObject.Predmet.ProtustrankaIDrugiAdressOIB_1">Cubus Lux Usluge društvo s ograničenom odgovornošću za trgovinu i usluge, OIB 60249442481, Obala Kneza Trpimira 33,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Cubus Lux Usluge društvo s ograničenom odgovornošću za trgovinu i usluge</item>
    </izvorni_sadrzaj>
    <derivirana_varijabla naziv="DomainObject.Predmet.SudioniciListNaziv_1">
      <item>FINA</item>
      <item>Cubus Lux Usluge društvo s ograničenom odgovornošću za trgovinu i usluge</item>
    </derivirana_varijabla>
  </DomainObject.Predmet.SudioniciListNaziv>
  <DomainObject.Predmet.SudioniciListAdressOIB>
    <izvorni_sadrzaj>
      <item>FINA, OIB 85821130368</item>
      <item>Cubus Lux Usluge društvo s ograničenom odgovornošću za trgovinu i usluge, OIB 60249442481, Obala Kneza Trpimira 33,23000 Zadar</item>
    </izvorni_sadrzaj>
    <derivirana_varijabla naziv="DomainObject.Predmet.SudioniciListAdressOIB_1">
      <item>FINA, OIB 85821130368</item>
      <item>Cubus Lux Usluge društvo s ograničenom odgovornošću za trgovinu i usluge, OIB 60249442481, Obala Kneza Trpimira 33,23000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60249442481</item>
    </izvorni_sadrzaj>
    <derivirana_varijabla naziv="DomainObject.Predmet.SudioniciListNazivOIB_1">
      <item>, OIB 85821130368</item>
      <item>, OIB 60249442481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2180</properties:Characters>
  <properties:Lines>62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2016-01-18T11:46:00Z</dcterms:created>
  <dc:creator>Tina Grgas</dc:creator>
  <cp:lastModifiedBy>Nena Mužanović</cp:lastModifiedBy>
  <cp:lastPrinted>2016-01-18T13:21:00Z</cp:lastPrinted>
  <dcterms:modified xmlns:xsi="http://www.w3.org/2001/XMLSchema-instance" xsi:type="dcterms:W3CDTF">2016-01-18T13:35:00Z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