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5ff3f2" w14:paraId="95ff3f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8C2657">
        <w:rPr>
          <w:sz w:val="24"/>
        </w:rPr>
        <w:t>75. St-7595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8C2657" w:rsidRPr="008C2657">
        <w:rPr>
          <w:sz w:val="24"/>
          <w:szCs w:val="24"/>
        </w:rPr>
        <w:t>HA-FILM d.o.o. za proizvodnju, trgovinu i usluge, Velika Gorica, Mate Lovraka 5, OIB 57308908424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853E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8C2657">
          <w:rPr>
            <w:sz w:val="24"/>
            <w:szCs w:val="24"/>
          </w:rPr>
          <w:t>75. St-7595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3E4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85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3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3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3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3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85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3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3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3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3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7595</izvorni_sadrzaj>
    <derivirana_varijabla naziv="DomainObject.Predmet.Broj_1">7595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St-7595/2015</izvorni_sadrzaj>
    <derivirana_varijabla naziv="DomainObject.Predmet.OznakaBroj_1">St-7595/2015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HA-FILM d.o.o. zastupanog po punomoćniku SINIŠA HAJDUK</izvorni_sadrzaj>
    <derivirana_varijabla naziv="DomainObject.Predmet.ProtustrankaFormated_1">  HA-FILM d.o.o. zastupanog po punomoćniku SINIŠA HAJDUK</derivirana_varijabla>
  </DomainObject.Predmet.ProtustrankaFormated>
  <DomainObject.Predmet.ProtustrankaFormatedOIB>
    <izvorni_sadrzaj>  HA-FILM d.o.o., OIB 57308908424 zastupanog po punomoćniku SINIŠA HAJDUK</izvorni_sadrzaj>
    <derivirana_varijabla naziv="DomainObject.Predmet.ProtustrankaFormatedOIB_1">  HA-FILM d.o.o., OIB 57308908424 zastupanog po punomoćniku SINIŠA HAJDUK</derivirana_varijabla>
  </DomainObject.Predmet.ProtustrankaFormatedOIB>
  <DomainObject.Predmet.ProtustrankaFormatedWithAdress>
    <izvorni_sadrzaj> HA-FILM d.o.o., Mate Lovraka 5, 10410 Velika Gorica zastupanog po punomoćniku SINIŠA HAJDUK</izvorni_sadrzaj>
    <derivirana_varijabla naziv="DomainObject.Predmet.ProtustrankaFormatedWithAdress_1"> HA-FILM d.o.o., Mate Lovraka 5, 10410 Velika Gorica zastupanog po punomoćniku SINIŠA HAJDUK</derivirana_varijabla>
  </DomainObject.Predmet.ProtustrankaFormatedWithAdress>
  <DomainObject.Predmet.ProtustrankaFormatedWithAdressOIB>
    <izvorni_sadrzaj> HA-FILM d.o.o., OIB 57308908424, Mate Lovraka 5, 10410 Velika Gorica zastupanog po punomoćniku SINIŠA HAJDUK</izvorni_sadrzaj>
    <derivirana_varijabla naziv="DomainObject.Predmet.ProtustrankaFormatedWithAdressOIB_1"> HA-FILM d.o.o., OIB 57308908424, Mate Lovraka 5, 10410 Velika Gorica zastupanog po punomoćniku SINIŠA HAJDUK</derivirana_varijabla>
  </DomainObject.Predmet.ProtustrankaFormatedWithAdressOIB>
  <DomainObject.Predmet.ProtustrankaWithAdress>
    <izvorni_sadrzaj>HA-FILM d.o.o. Mate Lovraka 5, 10410 Velika Gorica</izvorni_sadrzaj>
    <derivirana_varijabla naziv="DomainObject.Predmet.ProtustrankaWithAdress_1">HA-FILM d.o.o. Mate Lovraka 5, 10410 Velika Gorica</derivirana_varijabla>
  </DomainObject.Predmet.ProtustrankaWithAdress>
  <DomainObject.Predmet.ProtustrankaWithAdressOIB>
    <izvorni_sadrzaj>HA-FILM d.o.o., OIB 57308908424, Mate Lovraka 5, 10410 Velika Gorica</izvorni_sadrzaj>
    <derivirana_varijabla naziv="DomainObject.Predmet.ProtustrankaWithAdressOIB_1">HA-FILM d.o.o., OIB 57308908424, Mate Lovraka 5, 10410 Velika Gorica</derivirana_varijabla>
  </DomainObject.Predmet.ProtustrankaWithAdressOIB>
  <DomainObject.Predmet.ProtustrankaNazivFormated>
    <izvorni_sadrzaj>HA-FILM d.o.o.</izvorni_sadrzaj>
    <derivirana_varijabla naziv="DomainObject.Predmet.ProtustrankaNazivFormated_1">HA-FILM d.o.o.</derivirana_varijabla>
  </DomainObject.Predmet.ProtustrankaNazivFormated>
  <DomainObject.Predmet.ProtustrankaNazivFormatedOIB>
    <izvorni_sadrzaj>HA-FILM d.o.o., OIB 57308908424</izvorni_sadrzaj>
    <derivirana_varijabla naziv="DomainObject.Predmet.ProtustrankaNazivFormatedOIB_1">HA-FILM d.o.o., OIB 57308908424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HA-FILM d.o.o. zastupanog po punomoćniku SINIŠA HAJDUK</item>
    </izvorni_sadrzaj>
    <derivirana_varijabla naziv="DomainObject.Predmet.ProtuStrankaListFormated_1">
      <item>HA-FILM d.o.o. zastupanog po punomoćniku SINIŠA HAJDUK</item>
    </derivirana_varijabla>
  </DomainObject.Predmet.ProtuStrankaListFormated>
  <DomainObject.Predmet.ProtuStrankaListFormatedOIB>
    <izvorni_sadrzaj>
      <item>HA-FILM d.o.o., OIB 57308908424 zastupanog po punomoćniku SINIŠA HAJDUK</item>
    </izvorni_sadrzaj>
    <derivirana_varijabla naziv="DomainObject.Predmet.ProtuStrankaListFormatedOIB_1">
      <item>HA-FILM d.o.o., OIB 57308908424 zastupanog po punomoćniku SINIŠA HAJDUK</item>
    </derivirana_varijabla>
  </DomainObject.Predmet.ProtuStrankaListFormatedOIB>
  <DomainObject.Predmet.ProtuStrankaListFormatedWithAdress>
    <izvorni_sadrzaj>
      <item>HA-FILM d.o.o., Mate Lovraka 5, 10410 Velika Gorica zastupanog po punomoćniku SINIŠA HAJDUK</item>
    </izvorni_sadrzaj>
    <derivirana_varijabla naziv="DomainObject.Predmet.ProtuStrankaListFormatedWithAdress_1">
      <item>HA-FILM d.o.o., Mate Lovraka 5, 10410 Velika Gorica zastupanog po punomoćniku SINIŠA HAJDUK</item>
    </derivirana_varijabla>
  </DomainObject.Predmet.ProtuStrankaListFormatedWithAdress>
  <DomainObject.Predmet.ProtuStrankaListFormatedWithAdressOIB>
    <izvorni_sadrzaj>
      <item>HA-FILM d.o.o., OIB 57308908424, Mate Lovraka 5, 10410 Velika Gorica zastupanog po punomoćniku SINIŠA HAJDUK</item>
    </izvorni_sadrzaj>
    <derivirana_varijabla naziv="DomainObject.Predmet.ProtuStrankaListFormatedWithAdressOIB_1">
      <item>HA-FILM d.o.o., OIB 57308908424, Mate Lovraka 5, 10410 Velika Gorica zastupanog po punomoćniku SINIŠA HAJDUK</item>
    </derivirana_varijabla>
  </DomainObject.Predmet.ProtuStrankaListFormatedWithAdressOIB>
  <DomainObject.Predmet.ProtuStrankaListNazivFormated>
    <izvorni_sadrzaj>
      <item>HA-FILM d.o.o.</item>
    </izvorni_sadrzaj>
    <derivirana_varijabla naziv="DomainObject.Predmet.ProtuStrankaListNazivFormated_1">
      <item>HA-FILM d.o.o.</item>
    </derivirana_varijabla>
  </DomainObject.Predmet.ProtuStrankaListNazivFormated>
  <DomainObject.Predmet.ProtuStrankaListNazivFormatedOIB>
    <izvorni_sadrzaj>
      <item>HA-FILM d.o.o., OIB 57308908424</item>
    </izvorni_sadrzaj>
    <derivirana_varijabla naziv="DomainObject.Predmet.ProtuStrankaListNazivFormatedOIB_1">
      <item>HA-FILM d.o.o., OIB 57308908424</item>
    </derivirana_varijabla>
  </DomainObject.Predmet.ProtuStrankaListNazivFormatedOIB>
  <DomainObject.Predmet.OstaliListFormated>
    <izvorni_sadrzaj>
      <item>SINIŠA HAJDUK punomoćnik sudionika u postupku HA-FILM d.o.o.</item>
    </izvorni_sadrzaj>
    <derivirana_varijabla naziv="DomainObject.Predmet.OstaliListFormated_1">
      <item>SINIŠA HAJDUK punomoćnik sudionika u postupku HA-FILM d.o.o.</item>
    </derivirana_varijabla>
  </DomainObject.Predmet.OstaliListFormated>
  <DomainObject.Predmet.OstaliListFormatedOIB>
    <izvorni_sadrzaj>
      <item>SINIŠA HAJDUK, OIB 37061612992 punomoćnik sudionika u postupku HA-FILM d.o.o.</item>
    </izvorni_sadrzaj>
    <derivirana_varijabla naziv="DomainObject.Predmet.OstaliListFormatedOIB_1">
      <item>SINIŠA HAJDUK, OIB 37061612992 punomoćnik sudionika u postupku HA-FILM d.o.o.</item>
    </derivirana_varijabla>
  </DomainObject.Predmet.OstaliListFormatedOIB>
  <DomainObject.Predmet.OstaliListFormatedWithAdress>
    <izvorni_sadrzaj>
      <item>SINIŠA HAJDUK, PREŠERNOVA ULICA 1, 10000 Zagreb punomoćnik sudionika u postupku HA-FILM d.o.o.</item>
    </izvorni_sadrzaj>
    <derivirana_varijabla naziv="DomainObject.Predmet.OstaliListFormatedWithAdress_1">
      <item>SINIŠA HAJDUK, PREŠERNOVA ULICA 1, 10000 Zagreb punomoćnik sudionika u postupku HA-FILM d.o.o.</item>
    </derivirana_varijabla>
  </DomainObject.Predmet.OstaliListFormatedWithAdress>
  <DomainObject.Predmet.OstaliListFormatedWithAdressOIB>
    <izvorni_sadrzaj>
      <item>SINIŠA HAJDUK, OIB 37061612992, PREŠERNOVA ULICA 1, 10000 Zagreb punomoćnik sudionika u postupku HA-FILM d.o.o.</item>
    </izvorni_sadrzaj>
    <derivirana_varijabla naziv="DomainObject.Predmet.OstaliListFormatedWithAdressOIB_1">
      <item>SINIŠA HAJDUK, OIB 37061612992, PREŠERNOVA ULICA 1, 10000 Zagreb punomoćnik sudionika u postupku HA-FILM d.o.o.</item>
    </derivirana_varijabla>
  </DomainObject.Predmet.OstaliListFormatedWithAdressOIB>
  <DomainObject.Predmet.OstaliListNazivFormated>
    <izvorni_sadrzaj>
      <item>SINIŠA HAJDUK</item>
    </izvorni_sadrzaj>
    <derivirana_varijabla naziv="DomainObject.Predmet.OstaliListNazivFormated_1">
      <item>SINIŠA HAJDUK</item>
    </derivirana_varijabla>
  </DomainObject.Predmet.OstaliListNazivFormated>
  <DomainObject.Predmet.OstaliListNazivFormatedOIB>
    <izvorni_sadrzaj>
      <item>SINIŠA HAJDUK, OIB 37061612992</item>
    </izvorni_sadrzaj>
    <derivirana_varijabla naziv="DomainObject.Predmet.OstaliListNazivFormatedOIB_1">
      <item>SINIŠA HAJDUK, OIB 37061612992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HA-FILM d.o.o.</izvorni_sadrzaj>
    <derivirana_varijabla naziv="DomainObject.Predmet.ProtustrankaIDrugi_1">HA-FILM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HA-FILM d.o.o., OIB 57308908424, Mate Lovraka 5, 10410 Velika Gorica</izvorni_sadrzaj>
    <derivirana_varijabla naziv="DomainObject.Predmet.ProtustrankaIDrugiAdressOIB_1">HA-FILM d.o.o., OIB 57308908424, Mate Lovraka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HA-FILM d.o.o.</item>
      <item>FINA Regionalni centar Zagreb</item>
      <item>SINIŠA HAJDUK</item>
    </izvorni_sadrzaj>
    <derivirana_varijabla naziv="DomainObject.Predmet.SudioniciListNaziv_1">
      <item>HA-FILM d.o.o.</item>
      <item>FINA Regionalni centar Zagreb</item>
      <item>SINIŠA HAJDUK</item>
    </derivirana_varijabla>
  </DomainObject.Predmet.SudioniciListNaziv>
  <DomainObject.Predmet.SudioniciListAdressOIB>
    <izvorni_sadrzaj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izvorni_sadrzaj>
    <derivirana_varijabla naziv="DomainObject.Predmet.SudioniciListAdressOIB_1">
      <item>HA-FILM d.o.o., OIB 57308908424, Mate Lovraka 5,10410 Velika Gorica</item>
      <item>FINA Regionalni centar Zagreb, OIB 85821130368, Trg svibanjskih žrtava 1995. 1,10000 Zagreb</item>
      <item>SINIŠA HAJDUK, OIB 37061612992, PREŠERNOVA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57308908424</item>
      <item>, OIB 85821130368</item>
      <item>, OIB 37061612992</item>
    </izvorni_sadrzaj>
    <derivirana_varijabla naziv="DomainObject.Predmet.SudioniciListNazivOIB_1">
      <item>, OIB 57308908424</item>
      <item>, OIB 85821130368</item>
      <item>, OIB 37061612992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2063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2016-01-11T08:47:00Z</dcterms:created>
  <dc:creator>Korisnik</dc:creator>
  <cp:lastModifiedBy>Višnja Svečak</cp:lastModifiedBy>
  <cp:lastPrinted>2016-01-11T08:47:00Z</cp:lastPrinted>
  <dcterms:modified xmlns:xsi="http://www.w3.org/2001/XMLSchema-instance" xsi:type="dcterms:W3CDTF">2016-01-11T08:50:00Z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