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dda5" w14:paraId="de5dda5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7C49CE">
        <w:t>7</w:t>
      </w:r>
      <w:r w:rsidR="00A92863">
        <w:t>8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3057A9" w:rsidRPr="003057A9">
        <w:t xml:space="preserve">1. </w:t>
      </w:r>
      <w:r w:rsidR="00A92863">
        <w:t>veljače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7F3D1F">
        <w:t>drug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0D3700">
        <w:t>3</w:t>
      </w:r>
      <w:r w:rsidR="00A92863">
        <w:t>1</w:t>
      </w:r>
      <w:r w:rsidR="007C49CE">
        <w:t>.</w:t>
      </w:r>
      <w:r w:rsidR="00A92863">
        <w:t>807</w:t>
      </w:r>
      <w:r w:rsidR="003057A9">
        <w:t>,</w:t>
      </w:r>
      <w:r w:rsidR="00A92863">
        <w:t>28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A92863">
        <w:rPr>
          <w:bCs/>
        </w:rPr>
        <w:t>8</w:t>
      </w:r>
      <w:r w:rsidR="00AC75F1">
        <w:rPr>
          <w:bCs/>
        </w:rPr>
        <w:t xml:space="preserve">. </w:t>
      </w:r>
      <w:r w:rsidR="00A92863">
        <w:rPr>
          <w:bCs/>
        </w:rPr>
        <w:t>ožujka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496805">
        <w:rPr>
          <w:bCs/>
        </w:rPr>
        <w:t>11</w:t>
      </w:r>
      <w:r w:rsidR="00AC75F1">
        <w:rPr>
          <w:bCs/>
        </w:rPr>
        <w:t>,</w:t>
      </w:r>
      <w:r w:rsidR="00A92863">
        <w:rPr>
          <w:bCs/>
        </w:rPr>
        <w:t>3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A92863">
        <w:t>5</w:t>
      </w:r>
      <w:r w:rsidR="008C0515">
        <w:t>.</w:t>
      </w:r>
      <w:r w:rsidR="00496805">
        <w:t>0</w:t>
      </w:r>
      <w:r w:rsidR="00A92863">
        <w:t>3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716928">
        <w:t>1</w:t>
      </w:r>
      <w:r w:rsidR="00CB61B7">
        <w:t>.</w:t>
      </w:r>
      <w:r w:rsidR="0009291B">
        <w:t>0</w:t>
      </w:r>
      <w:r w:rsidR="00496805">
        <w:t>2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09291B" w:rsidRPr="0009291B">
        <w:rPr>
          <w:bCs/>
        </w:rPr>
        <w:t xml:space="preserve">1. veljače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6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7C49CE">
      <w:t>7</w:t>
    </w:r>
    <w:r w:rsidR="00A92863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51E4"/>
    <w:rsid w:val="000D032B"/>
    <w:rsid w:val="000D3700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443B1"/>
    <w:rsid w:val="00565B8D"/>
    <w:rsid w:val="00581C09"/>
    <w:rsid w:val="005821CC"/>
    <w:rsid w:val="005A1C87"/>
    <w:rsid w:val="005A7C2B"/>
    <w:rsid w:val="005B2FA6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F3D1F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45642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5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456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56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6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6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5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456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56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6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6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99A60-88CF-4821-A189-B33A8A68F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533</properties:Words>
  <properties:Characters>2788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2018-02-01T10:57:00Z</dcterms:created>
  <dc:creator>Željko</dc:creator>
  <cp:lastModifiedBy>Elizabeta Đeke</cp:lastModifiedBy>
  <cp:lastPrinted>2018-02-01T10:59:00Z</cp:lastPrinted>
  <dcterms:modified xmlns:xsi="http://www.w3.org/2001/XMLSchema-instance" xsi:type="dcterms:W3CDTF">2018-02-01T11:28:00Z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