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235b" w14:paraId="735235b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1A3B3E" w:rsidRPr="001A3B3E">
        <w:rPr>
          <w:b/>
          <w:sz w:val="24"/>
        </w:rPr>
        <w:t>KUSTO j.d.o.o.</w:t>
      </w:r>
      <w:r w:rsidRPr="003D5956">
        <w:rPr>
          <w:b/>
          <w:sz w:val="24"/>
        </w:rPr>
        <w:t xml:space="preserve">, </w:t>
      </w:r>
      <w:r w:rsidR="001A3B3E" w:rsidRPr="001A3B3E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1A3B3E" w:rsidRPr="001A3B3E">
        <w:rPr>
          <w:b/>
          <w:sz w:val="24"/>
        </w:rPr>
        <w:t>Svetog Roka 41</w:t>
      </w:r>
      <w:r w:rsidRPr="003D5956">
        <w:rPr>
          <w:b/>
          <w:sz w:val="24"/>
        </w:rPr>
        <w:t xml:space="preserve">, MBS: </w:t>
      </w:r>
      <w:r w:rsidR="001A3B3E" w:rsidRPr="001A3B3E">
        <w:rPr>
          <w:b/>
          <w:sz w:val="24"/>
        </w:rPr>
        <w:t>030138657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1A3B3E" w:rsidRPr="001A3B3E">
        <w:rPr>
          <w:b/>
          <w:sz w:val="24"/>
        </w:rPr>
        <w:t>86484312997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07D74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8D3F18" w:rsidRPr="008D3F18">
        <w:rPr>
          <w:b/>
        </w:rPr>
        <w:t>Dejan Jagić, OIB: 47320812994</w:t>
      </w:r>
      <w:r w:rsidRPr="00754992">
        <w:rPr>
          <w:b/>
        </w:rPr>
        <w:t xml:space="preserve">, </w:t>
      </w:r>
      <w:r w:rsidR="008D3F18" w:rsidRPr="008D3F18">
        <w:rPr>
          <w:b/>
        </w:rPr>
        <w:t>Osijek, Vijenac Petrove gore 15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8D3F18">
        <w:rPr>
          <w:b/>
        </w:rPr>
        <w:t>KUSTO j.d.o.o., Osijek, Svetog Roka 41, MBS: 030138657</w:t>
      </w:r>
      <w:r w:rsidR="008D3F18">
        <w:t xml:space="preserve">, </w:t>
      </w:r>
      <w:r w:rsidR="008D3F18">
        <w:rPr>
          <w:b/>
        </w:rPr>
        <w:t>OIB: 86484312997</w:t>
      </w:r>
      <w:r w:rsidR="008D3F1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8D3F18">
        <w:rPr>
          <w:b/>
        </w:rPr>
        <w:t>Dejan Jagić, Osijek, Vijenac Petrove gore 15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8D3F18">
        <w:rPr>
          <w:b/>
        </w:rPr>
        <w:t>Dejan Jagić, Osijek, Vijenac Petrove gore 15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1743E4">
        <w:rPr>
          <w:b/>
        </w:rPr>
        <w:t>Dejan Jagić, Osijek, Vijenac Petrove gore 15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CF2B1A">
        <w:rPr>
          <w:b/>
        </w:rPr>
        <w:t>Dejan Jagić, Osijek, Vijenac Petrove gore 15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FD1C9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CF2B1A" w:rsidRPr="00CF2B1A">
        <w:t>Dejan Jagić, Osijek, Vijenac Petrove gore 15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C3F" w:rsidR="00E26C3F">
      <w:r>
        <w:separator/>
      </w:r>
    </w:p>
  </w:endnote>
  <w:endnote w:id="0" w:type="continuationSeparator">
    <w:p w:rsidRDefault="00E26C3F" w:rsidR="00E26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C3F" w:rsidR="00E26C3F">
      <w:r>
        <w:separator/>
      </w:r>
    </w:p>
  </w:footnote>
  <w:footnote w:id="0" w:type="continuationSeparator">
    <w:p w:rsidRDefault="00E26C3F" w:rsidR="00E26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6C3F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8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St-878/16-3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B17DB8">
      <w:t>878</w:t>
    </w:r>
    <w:r>
      <w:t>/16-3</w:t>
    </w:r>
  </w:p>
  <w:p w:rsidRDefault="00E26C3F" w:rsidP="00546D11" w:rsidR="00546D11">
    <w:pPr>
      <w:jc w:val="right"/>
    </w:pPr>
  </w:p>
  <w:p w:rsidRDefault="00E26C3F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630962"/>
    <w:rsid w:val="006A1793"/>
    <w:rsid w:val="006D2F24"/>
    <w:rsid w:val="006F19F3"/>
    <w:rsid w:val="00707D74"/>
    <w:rsid w:val="00712941"/>
    <w:rsid w:val="00754992"/>
    <w:rsid w:val="00784800"/>
    <w:rsid w:val="007E05E0"/>
    <w:rsid w:val="00850AF8"/>
    <w:rsid w:val="00870A14"/>
    <w:rsid w:val="008A0198"/>
    <w:rsid w:val="008A6DA0"/>
    <w:rsid w:val="008A7573"/>
    <w:rsid w:val="008D3F18"/>
    <w:rsid w:val="008F1853"/>
    <w:rsid w:val="008F70F4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17DB8"/>
    <w:rsid w:val="00B54901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C3F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8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F18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18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8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8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8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F18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18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8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8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KUSTO j.d.o.o. za usluge</izvorni_sadrzaj>
    <derivirana_varijabla naziv="DomainObject.Predmet.ProtustrankaFormated_1">  KUSTO j.d.o.o. za usluge</derivirana_varijabla>
  </DomainObject.Predmet.ProtustrankaFormated>
  <DomainObject.Predmet.ProtustrankaFormatedOIB>
    <izvorni_sadrzaj>  KUSTO j.d.o.o. za usluge, OIB 86484312997</izvorni_sadrzaj>
    <derivirana_varijabla naziv="DomainObject.Predmet.ProtustrankaFormatedOIB_1">  KUSTO j.d.o.o. za usluge, OIB 86484312997</derivirana_varijabla>
  </DomainObject.Predmet.ProtustrankaFormatedOIB>
  <DomainObject.Predmet.ProtustrankaFormatedWithAdress>
    <izvorni_sadrzaj> KUSTO j.d.o.o. za usluge, Svetog Roka 41, 31000 Osijek</izvorni_sadrzaj>
    <derivirana_varijabla naziv="DomainObject.Predmet.ProtustrankaFormatedWithAdress_1"> KUSTO j.d.o.o. za usluge, Svetog Roka 41, 31000 Osijek</derivirana_varijabla>
  </DomainObject.Predmet.ProtustrankaFormatedWithAdress>
  <DomainObject.Predmet.ProtustrankaFormatedWithAdressOIB>
    <izvorni_sadrzaj> KUSTO j.d.o.o. za usluge, OIB 86484312997, Svetog Roka 41, 31000 Osijek</izvorni_sadrzaj>
    <derivirana_varijabla naziv="DomainObject.Predmet.ProtustrankaFormatedWithAdressOIB_1"> KUSTO j.d.o.o. za usluge, OIB 86484312997, Svetog Roka 41, 31000 Osijek</derivirana_varijabla>
  </DomainObject.Predmet.ProtustrankaFormatedWithAdressOIB>
  <DomainObject.Predmet.ProtustrankaWithAdress>
    <izvorni_sadrzaj>KUSTO j.d.o.o. za usluge Svetog Roka 41, 31000 Osijek</izvorni_sadrzaj>
    <derivirana_varijabla naziv="DomainObject.Predmet.ProtustrankaWithAdress_1">KUSTO j.d.o.o. za usluge Svetog Roka 41, 31000 Osijek</derivirana_varijabla>
  </DomainObject.Predmet.ProtustrankaWithAdress>
  <DomainObject.Predmet.ProtustrankaWithAdressOIB>
    <izvorni_sadrzaj>KUSTO j.d.o.o. za usluge, OIB 86484312997, Svetog Roka 41, 31000 Osijek</izvorni_sadrzaj>
    <derivirana_varijabla naziv="DomainObject.Predmet.ProtustrankaWithAdressOIB_1">KUSTO j.d.o.o. za usluge, OIB 86484312997, Svetog Roka 41, 31000 Osijek</derivirana_varijabla>
  </DomainObject.Predmet.ProtustrankaWithAdressOIB>
  <DomainObject.Predmet.ProtustrankaNazivFormated>
    <izvorni_sadrzaj>KUSTO j.d.o.o. za usluge</izvorni_sadrzaj>
    <derivirana_varijabla naziv="DomainObject.Predmet.ProtustrankaNazivFormated_1">KUSTO j.d.o.o. za usluge</derivirana_varijabla>
  </DomainObject.Predmet.ProtustrankaNazivFormated>
  <DomainObject.Predmet.ProtustrankaNazivFormatedOIB>
    <izvorni_sadrzaj>KUSTO j.d.o.o. za usluge, OIB 86484312997</izvorni_sadrzaj>
    <derivirana_varijabla naziv="DomainObject.Predmet.ProtustrankaNazivFormatedOIB_1">KUSTO j.d.o.o. za usluge, OIB 86484312997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KUSTO j.d.o.o. za usluge</item>
    </izvorni_sadrzaj>
    <derivirana_varijabla naziv="DomainObject.Predmet.ProtuStrankaListFormated_1">
      <item>KUSTO j.d.o.o. za usluge</item>
    </derivirana_varijabla>
  </DomainObject.Predmet.ProtuStrankaListFormated>
  <DomainObject.Predmet.ProtuStrankaListFormatedOIB>
    <izvorni_sadrzaj>
      <item>KUSTO j.d.o.o. za usluge, OIB 86484312997</item>
    </izvorni_sadrzaj>
    <derivirana_varijabla naziv="DomainObject.Predmet.ProtuStrankaListFormatedOIB_1">
      <item>KUSTO j.d.o.o. za usluge, OIB 86484312997</item>
    </derivirana_varijabla>
  </DomainObject.Predmet.ProtuStrankaListFormatedOIB>
  <DomainObject.Predmet.ProtuStrankaListFormatedWithAdress>
    <izvorni_sadrzaj>
      <item>KUSTO j.d.o.o. za usluge, Svetog Roka 41, 31000 Osijek</item>
    </izvorni_sadrzaj>
    <derivirana_varijabla naziv="DomainObject.Predmet.ProtuStrankaListFormatedWithAdress_1">
      <item>KUSTO j.d.o.o. za usluge, Svetog Roka 41, 31000 Osijek</item>
    </derivirana_varijabla>
  </DomainObject.Predmet.ProtuStrankaListFormatedWithAdress>
  <DomainObject.Predmet.ProtuStrankaListFormatedWithAdressOIB>
    <izvorni_sadrzaj>
      <item>KUSTO j.d.o.o. za usluge, OIB 86484312997, Svetog Roka 41, 31000 Osijek</item>
    </izvorni_sadrzaj>
    <derivirana_varijabla naziv="DomainObject.Predmet.ProtuStrankaListFormatedWithAdressOIB_1">
      <item>KUSTO j.d.o.o. za usluge, OIB 86484312997, Svetog Roka 41, 31000 Osijek</item>
    </derivirana_varijabla>
  </DomainObject.Predmet.ProtuStrankaListFormatedWithAdressOIB>
  <DomainObject.Predmet.ProtuStrankaListNazivFormated>
    <izvorni_sadrzaj>
      <item>KUSTO j.d.o.o. za usluge</item>
    </izvorni_sadrzaj>
    <derivirana_varijabla naziv="DomainObject.Predmet.ProtuStrankaListNazivFormated_1">
      <item>KUSTO j.d.o.o. za usluge</item>
    </derivirana_varijabla>
  </DomainObject.Predmet.ProtuStrankaListNazivFormated>
  <DomainObject.Predmet.ProtuStrankaListNazivFormatedOIB>
    <izvorni_sadrzaj>
      <item>KUSTO j.d.o.o. za usluge, OIB 86484312997</item>
    </izvorni_sadrzaj>
    <derivirana_varijabla naziv="DomainObject.Predmet.ProtuStrankaListNazivFormatedOIB_1">
      <item>KUSTO j.d.o.o. za usluge, OIB 86484312997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KUSTO j.d.o.o. za usluge</izvorni_sadrzaj>
    <derivirana_varijabla naziv="DomainObject.Predmet.ProtustrankaIDrugi_1">KUSTO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KUSTO j.d.o.o. za usluge, OIB 86484312997, Svetog Roka 41, 31000 Osijek</izvorni_sadrzaj>
    <derivirana_varijabla naziv="DomainObject.Predmet.ProtustrankaIDrugiAdressOIB_1">KUSTO j.d.o.o. za usluge, OIB 86484312997, Svetog Roka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KUSTO j.d.o.o. za usluge</item>
    </izvorni_sadrzaj>
    <derivirana_varijabla naziv="DomainObject.Predmet.SudioniciListNaziv_1">
      <item>FINA RC OSIJEK</item>
      <item>KUSTO j.d.o.o. za usluge</item>
    </derivirana_varijabla>
  </DomainObject.Predmet.SudioniciListNaziv>
  <DomainObject.Predmet.SudioniciListAdressOIB>
    <izvorni_sadrzaj>
      <item>FINA RC OSIJEK, OIB 85821130368</item>
      <item>KUSTO j.d.o.o. za usluge, OIB 86484312997, Svetog Roka 41,31000 Osijek</item>
    </izvorni_sadrzaj>
    <derivirana_varijabla naziv="DomainObject.Predmet.SudioniciListAdressOIB_1">
      <item>FINA RC OSIJEK, OIB 85821130368</item>
      <item>KUSTO j.d.o.o. za usluge, OIB 86484312997, Svetog Roka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86484312997</item>
    </izvorni_sadrzaj>
    <derivirana_varijabla naziv="DomainObject.Predmet.SudioniciListNazivOIB_1">
      <item>, OIB 85821130368</item>
      <item>, OIB 86484312997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D250B-7505-4766-9D58-7614E7494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2505</properties:Characters>
  <properties:Lines>108</properties:Lines>
  <properties:Paragraphs>24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2016-11-16T08:57:00Z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