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ced4" w14:paraId="99eced4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2728F">
        <w:t>1</w:t>
      </w:r>
      <w:r w:rsidR="00DE767A">
        <w:t>80</w:t>
      </w:r>
      <w:r>
        <w:t>/1</w:t>
      </w:r>
      <w:r w:rsidR="0012728F">
        <w:t>6</w:t>
      </w:r>
      <w:r>
        <w:t>-</w:t>
      </w:r>
      <w:r w:rsidR="0012728F">
        <w:t>22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DE767A" w:rsidRPr="00DE767A">
        <w:rPr>
          <w:bCs/>
        </w:rPr>
        <w:t>POLJOPRIVREDNA ZADRUGA HRASTOVA KACA, Bošnjaci, Vladimira Nazora 97,  MBS 030076694, OIB 47252765373</w:t>
      </w:r>
      <w:r w:rsidR="00FD0597">
        <w:rPr>
          <w:b/>
        </w:rPr>
        <w:t xml:space="preserve">, </w:t>
      </w:r>
      <w:r>
        <w:t xml:space="preserve">dana </w:t>
      </w:r>
      <w:r w:rsidR="00486CE3">
        <w:t>7</w:t>
      </w:r>
      <w:r w:rsidR="00FC60E7">
        <w:t>.</w:t>
      </w:r>
      <w:r>
        <w:t xml:space="preserve"> </w:t>
      </w:r>
      <w:r w:rsidR="00F37919">
        <w:t>lipnj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D527B6" w:rsidR="00D527B6">
      <w:pPr>
        <w:jc w:val="both"/>
      </w:pP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C53552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PRVI VIŠI ISPLATNI RED </w:t>
      </w:r>
    </w:p>
    <w:p w:rsidRDefault="00F37919" w:rsidP="00F37919" w:rsidR="00F37919"/>
    <w:tbl>
      <w:tblPr>
        <w:tblpPr w:tblpY="1" w:tblpXSpec="center" w:vertAnchor="text" w:rightFromText="180" w:leftFromText="180"/>
        <w:tblOverlap w:val="never"/>
        <w:tblW w:type="pct" w:w="437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E0" w:noVBand="0" w:noHBand="0" w:lastColumn="0" w:firstColumn="1" w:lastRow="1" w:firstRow="1"/>
      </w:tblPr>
      <w:tblGrid>
        <w:gridCol w:w="663"/>
        <w:gridCol w:w="2673"/>
        <w:gridCol w:w="2317"/>
        <w:gridCol w:w="1476"/>
        <w:gridCol w:w="1483"/>
      </w:tblGrid>
      <w:tr w:rsidTr="00FF34D6" w:rsidR="00997978" w:rsidRPr="00B40BEB">
        <w:trPr>
          <w:jc w:val="center"/>
        </w:trPr>
        <w:tc>
          <w:tcPr>
            <w:tcW w:type="pct" w:w="385"/>
            <w:vAlign w:val="center"/>
          </w:tcPr>
          <w:p w:rsidRDefault="00997978" w:rsidP="001E1031" w:rsidR="009979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552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345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857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61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552"/>
          </w:tcPr>
          <w:p w:rsidRDefault="00A438A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</w:t>
            </w:r>
          </w:p>
        </w:tc>
        <w:tc>
          <w:tcPr>
            <w:tcW w:type="pct" w:w="1345"/>
          </w:tcPr>
          <w:p w:rsidRDefault="00A438A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9.740,15</w:t>
            </w:r>
          </w:p>
        </w:tc>
        <w:tc>
          <w:tcPr>
            <w:tcW w:type="pct" w:w="857"/>
          </w:tcPr>
          <w:p w:rsidRDefault="00A438A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38A8">
              <w:rPr>
                <w:rFonts w:hAnsi="Times New Roman" w:ascii="Times New Roman"/>
                <w:sz w:val="24"/>
                <w:szCs w:val="24"/>
              </w:rPr>
              <w:t>9.740,15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258C3" w:rsidR="002258C3">
        <w:trPr>
          <w:jc w:val="center"/>
        </w:trPr>
        <w:tc>
          <w:tcPr>
            <w:tcW w:type="pct" w:w="385"/>
          </w:tcPr>
          <w:p w:rsidRDefault="002258C3" w:rsidP="001E1031" w:rsidR="002258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2"/>
          </w:tcPr>
          <w:p w:rsidRDefault="002258C3" w:rsidP="001E1031" w:rsidR="002258C3" w:rsidRPr="0030393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0393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1345"/>
          </w:tcPr>
          <w:p w:rsidRDefault="00A438A8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38A8">
              <w:rPr>
                <w:rFonts w:hAnsi="Times New Roman" w:ascii="Times New Roman"/>
                <w:sz w:val="24"/>
                <w:szCs w:val="24"/>
              </w:rPr>
              <w:t>9.740,15</w:t>
            </w:r>
          </w:p>
        </w:tc>
        <w:tc>
          <w:tcPr>
            <w:tcW w:type="pct" w:w="857"/>
          </w:tcPr>
          <w:p w:rsidRDefault="00A438A8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38A8">
              <w:rPr>
                <w:rFonts w:hAnsi="Times New Roman" w:ascii="Times New Roman"/>
                <w:sz w:val="24"/>
                <w:szCs w:val="24"/>
              </w:rPr>
              <w:t>9.740,15</w:t>
            </w:r>
          </w:p>
        </w:tc>
        <w:tc>
          <w:tcPr>
            <w:tcW w:type="pct" w:w="861"/>
          </w:tcPr>
          <w:p w:rsidRDefault="002258C3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37919" w:rsidP="00F37919" w:rsidR="00F37919"/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i vjerovnici koji su osporili tražbinu koju je prizna</w:t>
      </w:r>
      <w:r w:rsidR="002258C3">
        <w:t>o</w:t>
      </w:r>
      <w:r>
        <w:t xml:space="preserve"> stečajn</w:t>
      </w:r>
      <w:r w:rsidR="002258C3">
        <w:t>i</w:t>
      </w:r>
      <w:r>
        <w:t xml:space="preserve"> upravitelj na ispitnom ročištu na pokretanje parnice u roku 8 dana radi utvrđivanja osporene tražbine, odnosno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</w:t>
      </w:r>
      <w:r>
        <w:lastRenderedPageBreak/>
        <w:t>gubitka prava na pokretanje, odnosno nastavak parnice izvan roka određenog ovim rješenje.</w:t>
      </w: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>3</w:t>
      </w:r>
      <w:r w:rsidR="008460F8">
        <w:t>1</w:t>
      </w:r>
      <w:r>
        <w:t xml:space="preserve">.05.2016.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4C6362" w:rsidRPr="004C6362">
        <w:rPr>
          <w:bCs/>
        </w:rPr>
        <w:t>POLJOPRIVREDNA ZADRUGA HRASTOVA KACA, Bošnjaci, Vladimira Nazora 97</w:t>
      </w:r>
      <w:r w:rsidRPr="00DB262A">
        <w:rPr>
          <w:bCs/>
        </w:rPr>
        <w:t>,</w:t>
      </w:r>
      <w:r w:rsidRPr="00955826">
        <w:t xml:space="preserve"> na kojemu je stečajn</w:t>
      </w:r>
      <w:r w:rsidR="008460F8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8460F8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8460F8">
        <w:t>i</w:t>
      </w:r>
      <w:r w:rsidRPr="00955826">
        <w:t xml:space="preserve"> upravitelj je </w:t>
      </w:r>
      <w:r w:rsidR="005206DD">
        <w:t>na propisanom obrascu sastavio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DE8" w:rsidR="00447DE8">
      <w:pPr>
        <w:ind w:firstLine="708"/>
        <w:jc w:val="both"/>
      </w:pPr>
      <w:r w:rsidRPr="00E64A64">
        <w:t>Na ročištu se stečajn</w:t>
      </w:r>
      <w:r w:rsidR="00447DE8">
        <w:t>i</w:t>
      </w:r>
      <w:r w:rsidRPr="00E64A64">
        <w:t xml:space="preserve"> upravitelj izjašnjava</w:t>
      </w:r>
      <w:r w:rsidR="00447DE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47DE8">
        <w:t>o</w:t>
      </w:r>
      <w:r w:rsidRPr="00E64A64">
        <w:t xml:space="preserve"> da </w:t>
      </w:r>
      <w:r w:rsidR="009015EE">
        <w:t xml:space="preserve">nije zaprimio </w:t>
      </w:r>
      <w:r w:rsidR="00447DE8">
        <w:t>niti jednu prijavu tražbin</w:t>
      </w:r>
      <w:r w:rsidR="009015EE">
        <w:t>e</w:t>
      </w:r>
      <w:r w:rsidR="00447DE8">
        <w:t xml:space="preserve"> vjerovnika I. višeg isplatnog reda, a zaprimio </w:t>
      </w:r>
      <w:r w:rsidR="009015EE">
        <w:t>je</w:t>
      </w:r>
      <w:r w:rsidR="00447DE8">
        <w:t xml:space="preserve"> </w:t>
      </w:r>
      <w:r w:rsidR="004C6362">
        <w:t>jednu</w:t>
      </w:r>
      <w:r w:rsidR="00447DE8">
        <w:t xml:space="preserve"> prijav</w:t>
      </w:r>
      <w:r w:rsidR="004C6362">
        <w:t>u</w:t>
      </w:r>
      <w:r w:rsidR="00447DE8">
        <w:t xml:space="preserve"> tražbina vjerovnika II. višeg isplatnog reda u ukupnom iznosu od </w:t>
      </w:r>
      <w:r w:rsidR="00C724C9" w:rsidRPr="00C724C9">
        <w:t>9.740,15</w:t>
      </w:r>
      <w:r w:rsidR="00C724C9">
        <w:t xml:space="preserve"> </w:t>
      </w:r>
      <w:r w:rsidR="00447DE8">
        <w:t xml:space="preserve">kn </w:t>
      </w:r>
      <w:r w:rsidR="00C724C9">
        <w:t>koji iznos priznaje u cijelosti</w:t>
      </w:r>
      <w:r w:rsidR="00447DE8"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  <w:r w:rsidR="00C724C9">
        <w:t xml:space="preserve"> SZ.</w:t>
      </w: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486CE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E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12728F" w:rsidRPr="0012728F">
      <w:t>14 St-1</w:t>
    </w:r>
    <w:r w:rsidR="00DE767A">
      <w:t>80</w:t>
    </w:r>
    <w:r w:rsidR="0012728F" w:rsidRPr="0012728F">
      <w:t>/16-22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7"/>
  </w:num>
  <w:num w:numId="5">
    <w:abstractNumId w:val="38"/>
  </w:num>
  <w:num w:numId="6">
    <w:abstractNumId w:val="42"/>
  </w:num>
  <w:num w:numId="7">
    <w:abstractNumId w:val="47"/>
  </w:num>
  <w:num w:numId="8">
    <w:abstractNumId w:val="20"/>
  </w:num>
  <w:num w:numId="9">
    <w:abstractNumId w:val="31"/>
  </w:num>
  <w:num w:numId="10">
    <w:abstractNumId w:val="34"/>
  </w:num>
  <w:num w:numId="11">
    <w:abstractNumId w:val="19"/>
  </w:num>
  <w:num w:numId="12">
    <w:abstractNumId w:val="23"/>
  </w:num>
  <w:num w:numId="13">
    <w:abstractNumId w:val="18"/>
  </w:num>
  <w:num w:numId="14">
    <w:abstractNumId w:val="35"/>
  </w:num>
  <w:num w:numId="15">
    <w:abstractNumId w:val="40"/>
  </w:num>
  <w:num w:numId="16">
    <w:abstractNumId w:val="48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9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3"/>
  </w:num>
  <w:num w:numId="29">
    <w:abstractNumId w:val="36"/>
  </w:num>
  <w:num w:numId="30">
    <w:abstractNumId w:val="2"/>
  </w:num>
  <w:num w:numId="31">
    <w:abstractNumId w:val="41"/>
  </w:num>
  <w:num w:numId="32">
    <w:abstractNumId w:val="46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3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4"/>
  </w:num>
  <w:num w:numId="47">
    <w:abstractNumId w:val="45"/>
  </w:num>
  <w:num w:numId="48">
    <w:abstractNumId w:val="0"/>
  </w:num>
  <w:num w:numId="49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6362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0E96"/>
    <w:rsid w:val="00581A6F"/>
    <w:rsid w:val="00592B4D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38A8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4AA8"/>
    <w:rsid w:val="00C55B0D"/>
    <w:rsid w:val="00C5694A"/>
    <w:rsid w:val="00C6004E"/>
    <w:rsid w:val="00C61A36"/>
    <w:rsid w:val="00C62BA8"/>
    <w:rsid w:val="00C667E0"/>
    <w:rsid w:val="00C67C68"/>
    <w:rsid w:val="00C724C9"/>
    <w:rsid w:val="00C750BD"/>
    <w:rsid w:val="00C82411"/>
    <w:rsid w:val="00C857E8"/>
    <w:rsid w:val="00C91902"/>
    <w:rsid w:val="00C92976"/>
    <w:rsid w:val="00C95AE2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67A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80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80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HRASTOVA KACA</izvorni_sadrzaj>
    <derivirana_varijabla naziv="DomainObject.Predmet.ProtustrankaFormated_1">  POLJOPRIVREDNA ZADRUGA HRASTOVA KACA</derivirana_varijabla>
  </DomainObject.Predmet.ProtustrankaFormated>
  <DomainObject.Predmet.ProtustrankaFormatedOIB>
    <izvorni_sadrzaj>  POLJOPRIVREDNA ZADRUGA HRASTOVA KACA, OIB 47252765373</izvorni_sadrzaj>
    <derivirana_varijabla naziv="DomainObject.Predmet.ProtustrankaFormatedOIB_1">  POLJOPRIVREDNA ZADRUGA HRASTOVA KACA, OIB 47252765373</derivirana_varijabla>
  </DomainObject.Predmet.ProtustrankaFormatedOIB>
  <DomainObject.Predmet.ProtustrankaFormatedWithAdress>
    <izvorni_sadrzaj> POLJOPRIVREDNA ZADRUGA HRASTOVA KACA, Vladimira Nazora 97, 32270 Bošnjaci</izvorni_sadrzaj>
    <derivirana_varijabla naziv="DomainObject.Predmet.ProtustrankaFormatedWithAdress_1"> POLJOPRIVREDNA ZADRUGA HRASTOVA KACA, Vladimira Nazora 97, 32270 Bošnjaci</derivirana_varijabla>
  </DomainObject.Predmet.ProtustrankaFormatedWithAdress>
  <DomainObject.Predmet.ProtustrankaFormatedWithAdressOIB>
    <izvorni_sadrzaj> POLJOPRIVREDNA ZADRUGA HRASTOVA KACA, OIB 47252765373, Vladimira Nazora 97, 32270 Bošnjaci</izvorni_sadrzaj>
    <derivirana_varijabla naziv="DomainObject.Predmet.ProtustrankaFormatedWithAdressOIB_1"> POLJOPRIVREDNA ZADRUGA HRASTOVA KACA, OIB 47252765373, Vladimira Nazora 97, 32270 Bošnjaci</derivirana_varijabla>
  </DomainObject.Predmet.ProtustrankaFormatedWithAdressOIB>
  <DomainObject.Predmet.ProtustrankaWithAdress>
    <izvorni_sadrzaj>POLJOPRIVREDNA ZADRUGA HRASTOVA KACA Vladimira Nazora 97, 32270 Bošnjaci</izvorni_sadrzaj>
    <derivirana_varijabla naziv="DomainObject.Predmet.ProtustrankaWithAdress_1">POLJOPRIVREDNA ZADRUGA HRASTOVA KACA Vladimira Nazora 97, 32270 Bošnjaci</derivirana_varijabla>
  </DomainObject.Predmet.ProtustrankaWithAdress>
  <DomainObject.Predmet.ProtustrankaWithAdressOIB>
    <izvorni_sadrzaj>POLJOPRIVREDNA ZADRUGA HRASTOVA KACA, OIB 47252765373, Vladimira Nazora 97, 32270 Bošnjaci</izvorni_sadrzaj>
    <derivirana_varijabla naziv="DomainObject.Predmet.ProtustrankaWithAdressOIB_1">POLJOPRIVREDNA ZADRUGA HRASTOVA KACA, OIB 47252765373, Vladimira Nazora 97, 32270 Bošnjaci</derivirana_varijabla>
  </DomainObject.Predmet.ProtustrankaWithAdressOIB>
  <DomainObject.Predmet.ProtustrankaNazivFormated>
    <izvorni_sadrzaj>POLJOPRIVREDNA ZADRUGA HRASTOVA KACA</izvorni_sadrzaj>
    <derivirana_varijabla naziv="DomainObject.Predmet.ProtustrankaNazivFormated_1">POLJOPRIVREDNA ZADRUGA HRASTOVA KACA</derivirana_varijabla>
  </DomainObject.Predmet.ProtustrankaNazivFormated>
  <DomainObject.Predmet.ProtustrankaNazivFormatedOIB>
    <izvorni_sadrzaj>POLJOPRIVREDNA ZADRUGA HRASTOVA KACA, OIB 47252765373</izvorni_sadrzaj>
    <derivirana_varijabla naziv="DomainObject.Predmet.ProtustrankaNazivFormatedOIB_1">POLJOPRIVREDNA ZADRUGA HRASTOVA KACA, OIB 47252765373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POLJOPRIVREDNA ZADRUGA HRASTOVA KACA</item>
    </izvorni_sadrzaj>
    <derivirana_varijabla naziv="DomainObject.Predmet.ProtuStrankaListFormated_1">
      <item>POLJOPRIVREDNA ZADRUGA HRASTOVA KACA</item>
    </derivirana_varijabla>
  </DomainObject.Predmet.ProtuStrankaListFormated>
  <DomainObject.Predmet.ProtuStrankaListFormatedOIB>
    <izvorni_sadrzaj>
      <item>POLJOPRIVREDNA ZADRUGA HRASTOVA KACA, OIB 47252765373</item>
    </izvorni_sadrzaj>
    <derivirana_varijabla naziv="DomainObject.Predmet.ProtuStrankaListFormatedOIB_1">
      <item>POLJOPRIVREDNA ZADRUGA HRASTOVA KACA, OIB 47252765373</item>
    </derivirana_varijabla>
  </DomainObject.Predmet.ProtuStrankaListFormatedOIB>
  <DomainObject.Predmet.ProtuStrankaListFormatedWithAdress>
    <izvorni_sadrzaj>
      <item>POLJOPRIVREDNA ZADRUGA HRASTOVA KACA, Vladimira Nazora 97, 32270 Bošnjaci</item>
    </izvorni_sadrzaj>
    <derivirana_varijabla naziv="DomainObject.Predmet.ProtuStrankaListFormatedWithAdress_1">
      <item>POLJOPRIVREDNA ZADRUGA HRASTOVA KACA, Vladimira Nazora 97, 32270 Bošnjaci</item>
    </derivirana_varijabla>
  </DomainObject.Predmet.ProtuStrankaListFormatedWithAdress>
  <DomainObject.Predmet.ProtuStrankaListFormatedWithAdressOIB>
    <izvorni_sadrzaj>
      <item>POLJOPRIVREDNA ZADRUGA HRASTOVA KACA, OIB 47252765373, Vladimira Nazora 97, 32270 Bošnjaci</item>
    </izvorni_sadrzaj>
    <derivirana_varijabla naziv="DomainObject.Predmet.ProtuStrankaListFormatedWithAdressOIB_1">
      <item>POLJOPRIVREDNA ZADRUGA HRASTOVA KACA, OIB 47252765373, Vladimira Nazora 97, 32270 Bošnjaci</item>
    </derivirana_varijabla>
  </DomainObject.Predmet.ProtuStrankaListFormatedWithAdressOIB>
  <DomainObject.Predmet.ProtuStrankaListNazivFormated>
    <izvorni_sadrzaj>
      <item>POLJOPRIVREDNA ZADRUGA HRASTOVA KACA</item>
    </izvorni_sadrzaj>
    <derivirana_varijabla naziv="DomainObject.Predmet.ProtuStrankaListNazivFormated_1">
      <item>POLJOPRIVREDNA ZADRUGA HRASTOVA KACA</item>
    </derivirana_varijabla>
  </DomainObject.Predmet.ProtuStrankaListNazivFormated>
  <DomainObject.Predmet.ProtuStrankaListNazivFormatedOIB>
    <izvorni_sadrzaj>
      <item>POLJOPRIVREDNA ZADRUGA HRASTOVA KACA, OIB 47252765373</item>
    </izvorni_sadrzaj>
    <derivirana_varijabla naziv="DomainObject.Predmet.ProtuStrankaListNazivFormatedOIB_1">
      <item>POLJOPRIVREDNA ZADRUGA HRASTOVA KACA, OIB 47252765373</item>
    </derivirana_varijabla>
  </DomainObject.Predmet.ProtuStrankaListNazivFormatedOIB>
  <DomainObject.Predmet.OstaliListFormated>
    <izvorni_sadrzaj>
      <item>Boris Ljubanović</item>
      <item>Damir Lenić</item>
      <item>ŽDO GUO Vukovar</item>
    </izvorni_sadrzaj>
    <derivirana_varijabla naziv="DomainObject.Predmet.OstaliListFormated_1">
      <item>Boris Ljubanović</item>
      <item>Damir Lenić</item>
      <item>ŽDO GUO Vukovar</item>
    </derivirana_varijabla>
  </DomainObject.Predmet.OstaliListFormated>
  <DomainObject.Predmet.OstaliListFormatedOIB>
    <izvorni_sadrzaj>
      <item>Boris Ljubanović, OIB 19311655846</item>
      <item>Damir Lenić, OIB 40324227888</item>
      <item>ŽDO GUO Vukovar</item>
    </izvorni_sadrzaj>
    <derivirana_varijabla naziv="DomainObject.Predmet.OstaliListFormatedOIB_1">
      <item>Boris Ljubanović, OIB 19311655846</item>
      <item>Damir Lenić, OIB 40324227888</item>
      <item>ŽDO GUO Vukovar</item>
    </derivirana_varijabla>
  </DomainObject.Predmet.OstaliListFormatedOIB>
  <DomainObject.Predmet.OstaliListFormatedWithAdress>
    <izvorni_sadrzaj>
      <item>Boris Ljubanović, Šet.kardinala Franje Šepera 8c, 31000 Osijek</item>
      <item>Damir Lenić, Vladimira Nazora 97, 32270 Bošnjaci</item>
      <item>ŽDO GUO Vukovar</item>
    </izvorni_sadrzaj>
    <derivirana_varijabla naziv="DomainObject.Predmet.OstaliListFormatedWithAdress_1">
      <item>Boris Ljubanović, Šet.kardinala Franje Šepera 8c, 31000 Osijek</item>
      <item>Damir Lenić, Vladimira Nazora 97, 32270 Bošnjaci</item>
      <item>ŽDO GUO Vukovar</item>
    </derivirana_varijabla>
  </DomainObject.Predmet.OstaliListFormatedWithAdress>
  <DomainObject.Predmet.OstaliListFormatedWithAdressOIB>
    <izvorni_sadrzaj>
      <item>Boris Ljubanović, OIB 19311655846, Šet.kardinala Franje Šepera 8c, 31000 Osijek</item>
      <item>Damir Lenić, OIB 40324227888, Vladimira Nazora 97, 32270 Bošnjaci</item>
      <item>ŽDO GUO Vukovar</item>
    </izvorni_sadrzaj>
    <derivirana_varijabla naziv="DomainObject.Predmet.OstaliListFormatedWithAdressOIB_1">
      <item>Boris Ljubanović, OIB 19311655846, Šet.kardinala Franje Šepera 8c, 31000 Osijek</item>
      <item>Damir Lenić, OIB 40324227888, Vladimira Nazora 97, 32270 Bošnjaci</item>
      <item>ŽDO GUO Vukovar</item>
    </derivirana_varijabla>
  </DomainObject.Predmet.OstaliListFormatedWithAdressOIB>
  <DomainObject.Predmet.OstaliListNazivFormated>
    <izvorni_sadrzaj>
      <item>Boris Ljubanović</item>
      <item>Damir Lenić</item>
      <item>ŽDO GUO Vukovar</item>
    </izvorni_sadrzaj>
    <derivirana_varijabla naziv="DomainObject.Predmet.OstaliListNazivFormated_1">
      <item>Boris Ljubanović</item>
      <item>Damir Lenić</item>
      <item>ŽDO GUO Vukovar</item>
    </derivirana_varijabla>
  </DomainObject.Predmet.OstaliListNazivFormated>
  <DomainObject.Predmet.OstaliListNazivFormatedOIB>
    <izvorni_sadrzaj>
      <item>Boris Ljubanović, OIB 19311655846</item>
      <item>Damir Lenić, OIB 40324227888</item>
      <item>ŽDO GUO Vukovar</item>
    </izvorni_sadrzaj>
    <derivirana_varijabla naziv="DomainObject.Predmet.OstaliListNazivFormatedOIB_1">
      <item>Boris Ljubanović, OIB 19311655846</item>
      <item>Damir Lenić, OIB 40324227888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POLJOPRIVREDNA ZADRUGA HRASTOVA KACA</izvorni_sadrzaj>
    <derivirana_varijabla naziv="DomainObject.Predmet.ProtustrankaIDrugi_1">POLJOPRIVREDNA ZADRUGA HRASTOVA KACA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POLJOPRIVREDNA ZADRUGA HRASTOVA KACA, OIB 47252765373, Vladimira Nazora 97, 32270 Bošnjaci</izvorni_sadrzaj>
    <derivirana_varijabla naziv="DomainObject.Predmet.ProtustrankaIDrugiAdressOIB_1">POLJOPRIVREDNA ZADRUGA HRASTOVA KACA, OIB 47252765373, Vladimira Nazora 97, 32270 Bošnjaci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HRASTOVA KACA</item>
      <item>RH MF POREZNA UPRAVA VUKOVAR</item>
      <item>Boris Ljubanović</item>
      <item>Damir Lenić</item>
      <item>ŽDO GUO Vukovar</item>
    </izvorni_sadrzaj>
    <derivirana_varijabla naziv="DomainObject.Predmet.SudioniciListNaziv_1">
      <item>POLJOPRIVREDNA ZADRUGA HRASTOVA KACA</item>
      <item>RH MF POREZNA UPRAVA VUKOVAR</item>
      <item>Boris Ljubanović</item>
      <item>Damir Lenić</item>
      <item>ŽDO GUO Vukovar</item>
    </derivirana_varijabla>
  </DomainObject.Predmet.SudioniciListNaziv>
  <DomainObject.Predmet.SudioniciListAdressOIB>
    <izvorni_sadrzaj>
      <item>POLJOPRIVREDNA ZADRUGA HRASTOVA KACA, OIB 47252765373, Vladimira Nazora 97,32270 Bošnjaci</item>
      <item>RH MF POREZNA UPRAVA VUKOVAR, OIB 18683136487</item>
      <item>Boris Ljubanović, OIB 19311655846, Šet.kardinala Franje Šepera 8c,31000 Osijek</item>
      <item>Damir Lenić, OIB 40324227888, Vladimira Nazora 97,32270 Bošnjaci</item>
      <item>ŽDO GUO Vukovar</item>
    </izvorni_sadrzaj>
    <derivirana_varijabla naziv="DomainObject.Predmet.SudioniciListAdressOIB_1">
      <item>POLJOPRIVREDNA ZADRUGA HRASTOVA KACA, OIB 47252765373, Vladimira Nazora 97,32270 Bošnjaci</item>
      <item>RH MF POREZNA UPRAVA VUKOVAR, OIB 18683136487</item>
      <item>Boris Ljubanović, OIB 19311655846, Šet.kardinala Franje Šepera 8c,31000 Osijek</item>
      <item>Damir Lenić, OIB 40324227888, Vladimira Nazora 97,32270 Bošnjaci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47252765373</item>
      <item>, OIB 18683136487</item>
      <item>, OIB 19311655846</item>
      <item>, OIB 40324227888</item>
      <item>, OIB null</item>
    </izvorni_sadrzaj>
    <derivirana_varijabla naziv="DomainObject.Predmet.SudioniciListNazivOIB_1">
      <item>, OIB 47252765373</item>
      <item>, OIB 18683136487</item>
      <item>, OIB 19311655846</item>
      <item>, OIB 40324227888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453</properties:Words>
  <properties:Characters>2522</properties:Characters>
  <properties:Lines>98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2016-06-07T12:02:00Z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