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7a48" w14:paraId="d697a4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15142">
        <w:t>2269</w:t>
      </w:r>
      <w:r w:rsidR="00BA373A">
        <w:t>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C15142">
        <w:t xml:space="preserve">Financijske agencije Regionalni centar Osijek Podružnica Osijek, L. </w:t>
      </w:r>
      <w:proofErr w:type="spellStart"/>
      <w:r w:rsidR="00C15142">
        <w:t>Jagera</w:t>
      </w:r>
      <w:proofErr w:type="spellEnd"/>
      <w:r w:rsidR="00C15142">
        <w:t xml:space="preserve"> 3, za pokretanje skraćenog stečajnog postupka nad dužnikom TUKERIĆ j.d.o.o. za graditeljstvo, trgovinu i usluge, Donji Miholjac, A. Kačića 72, MBS: 030124907, OIB: 84008177455</w:t>
      </w:r>
      <w:r w:rsidR="00231648">
        <w:t xml:space="preserve">, dana </w:t>
      </w:r>
      <w:r w:rsidR="00E6315A">
        <w:t>21</w:t>
      </w:r>
      <w:r w:rsidR="008A3D49">
        <w:t>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C15142">
        <w:t>TUKERIĆ j.d.o.o. za graditeljstvo, trgovinu i usluge, Donji Miholjac, A. Kačića 72, MBS: 030124907, OIB: 84008177455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15142">
        <w:t xml:space="preserve">Domagoj </w:t>
      </w:r>
      <w:proofErr w:type="spellStart"/>
      <w:r w:rsidR="00C15142">
        <w:t>Repač</w:t>
      </w:r>
      <w:proofErr w:type="spellEnd"/>
      <w:r w:rsidR="00C15142">
        <w:t>, Zagreb, OIB: 24977406612.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15142">
        <w:t>TUKERIĆ j.d.o.o. za graditeljstvo, trgovinu i usluge, Donji Miholjac, A. Kačića 72, MBS: 030124907, OIB: 84008177455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 w:rsidRPr="00C15142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C15142">
        <w:t>Osijek</w:t>
      </w:r>
      <w:r>
        <w:t xml:space="preserve">, Podružnica </w:t>
      </w:r>
      <w:r w:rsidR="00C15142">
        <w:t>Osijek</w:t>
      </w:r>
      <w:r>
        <w:t xml:space="preserve"> podnijela je dana </w:t>
      </w:r>
      <w:r w:rsidR="00BA373A">
        <w:t xml:space="preserve">13. travnja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BA373A">
        <w:t>BESSER j.d.o.o. za graditeljstvo, trgovinu i usluge, Novigrad, Goranska ulica 49b, MBS: 040328384, OIB: 01369840798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6315A">
        <w:t>11</w:t>
      </w:r>
      <w:r w:rsidR="008A3D49">
        <w:t>. listopada</w:t>
      </w:r>
      <w:r w:rsidR="00647F1F">
        <w:t xml:space="preserve"> 2016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5C3BEA">
        <w:t>2269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5C3BEA">
        <w:t>2269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34711">
        <w:t>21</w:t>
      </w:r>
      <w:r w:rsidR="008A3D49">
        <w:t>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34711">
        <w:t>26</w:t>
      </w:r>
      <w:r w:rsidR="008A3D49">
        <w:t>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3BEA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A373A"/>
    <w:rsid w:val="00BE259C"/>
    <w:rsid w:val="00C15142"/>
    <w:rsid w:val="00C1697B"/>
    <w:rsid w:val="00C764CC"/>
    <w:rsid w:val="00C827B2"/>
    <w:rsid w:val="00CE107B"/>
    <w:rsid w:val="00D00CFE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0C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0C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C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C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0C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0C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St-2269/2016</izvorni_sadrzaj>
    <derivirana_varijabla naziv="DomainObject.Predmet.OznakaBroj_1">St-2269/2016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TUKERIĆ jednostavno društvo s ograničenom odgovornošću za graditeljstvo, trgovinu i usluge</izvorni_sadrzaj>
    <derivirana_varijabla naziv="DomainObject.Predmet.ProtustrankaFormated_1">  TUKERIĆ jednostavno društvo s ograničenom odgovornošću za graditeljstvo, trgovinu i usluge</derivirana_varijabla>
  </DomainObject.Predmet.ProtustrankaFormated>
  <DomainObject.Predmet.ProtustrankaFormatedOIB>
    <izvorni_sadrzaj>  TUKERIĆ jednostavno društvo s ograničenom odgovornošću za graditeljstvo, trgovinu i usluge, OIB 84008177455</izvorni_sadrzaj>
    <derivirana_varijabla naziv="DomainObject.Predmet.ProtustrankaFormatedOIB_1">  TUKERIĆ jednostavno društvo s ograničenom odgovornošću za graditeljstvo, trgovinu i usluge, OIB 84008177455</derivirana_varijabla>
  </DomainObject.Predmet.ProtustrankaFormatedOIB>
  <DomainObject.Predmet.ProtustrankaFormatedWithAdress>
    <izvorni_sadrzaj> TUKERIĆ jednostavno društvo s ograničenom odgovornošću za graditeljstvo, trgovinu i usluge, Andrije Kačića 72, 31540 Donji Miholjac</izvorni_sadrzaj>
    <derivirana_varijabla naziv="DomainObject.Predmet.ProtustrankaFormatedWithAdress_1"> TUKERIĆ jednostavno društvo s ograničenom odgovornošću za graditeljstvo, trgovinu i usluge, Andrije Kačića 72, 31540 Donji Miholjac</derivirana_varijabla>
  </DomainObject.Predmet.ProtustrankaFormatedWithAdress>
  <DomainObject.Predmet.ProtustrankaFormatedWithAdressOIB>
    <izvorni_sadrzaj> TUKERIĆ jednostavno društvo s ograničenom odgovornošću za graditeljstvo, trgovinu i usluge, OIB 84008177455, Andrije Kačića 72, 31540 Donji Miholjac</izvorni_sadrzaj>
    <derivirana_varijabla naziv="DomainObject.Predmet.ProtustrankaFormatedWithAdressOIB_1"> TUKERIĆ jednostavno društvo s ograničenom odgovornošću za graditeljstvo, trgovinu i usluge, OIB 84008177455, Andrije Kačića 72, 31540 Donji Miholjac</derivirana_varijabla>
  </DomainObject.Predmet.ProtustrankaFormatedWithAdressOIB>
  <DomainObject.Predmet.ProtustrankaWithAdress>
    <izvorni_sadrzaj>TUKERIĆ jednostavno društvo s ograničenom odgovornošću za graditeljstvo, trgovinu i usluge Andrije Kačića 72, 31540 Donji Miholjac</izvorni_sadrzaj>
    <derivirana_varijabla naziv="DomainObject.Predmet.ProtustrankaWithAdress_1">TUKERIĆ jednostavno društvo s ograničenom odgovornošću za graditeljstvo, trgovinu i usluge Andrije Kačića 72, 31540 Donji Miholjac</derivirana_varijabla>
  </DomainObject.Predmet.ProtustrankaWithAdress>
  <DomainObject.Predmet.ProtustrankaWithAdressOIB>
    <izvorni_sadrzaj>TUKERIĆ jednostavno društvo s ograničenom odgovornošću za graditeljstvo, trgovinu i usluge, OIB 84008177455, Andrije Kačića 72, 31540 Donji Miholjac</izvorni_sadrzaj>
    <derivirana_varijabla naziv="DomainObject.Predmet.ProtustrankaWithAdressOIB_1">TUKERIĆ jednostavno društvo s ograničenom odgovornošću za graditeljstvo, trgovinu i usluge, OIB 84008177455, Andrije Kačića 72, 31540 Donji Miholjac</derivirana_varijabla>
  </DomainObject.Predmet.ProtustrankaWithAdressOIB>
  <DomainObject.Predmet.ProtustrankaNazivFormated>
    <izvorni_sadrzaj>TUKERIĆ jednostavno društvo s ograničenom odgovornošću za graditeljstvo, trgovinu i usluge</izvorni_sadrzaj>
    <derivirana_varijabla naziv="DomainObject.Predmet.ProtustrankaNazivFormated_1">TUKERIĆ jednostavno društvo s ograničenom odgovornošću za graditeljstvo, trgovinu i usluge</derivirana_varijabla>
  </DomainObject.Predmet.ProtustrankaNazivFormated>
  <DomainObject.Predmet.ProtustrankaNazivFormatedOIB>
    <izvorni_sadrzaj>TUKERIĆ jednostavno društvo s ograničenom odgovornošću za graditeljstvo, trgovinu i usluge, OIB 84008177455</izvorni_sadrzaj>
    <derivirana_varijabla naziv="DomainObject.Predmet.ProtustrankaNazivFormatedOIB_1">TUKERIĆ jednostavno društvo s ograničenom odgovornošću za graditeljstvo, trgovinu i usluge, OIB 84008177455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TUKERIĆ jednostavno društvo s ograničenom odgovornošću za graditeljstvo, trgovinu i usluge</item>
    </izvorni_sadrzaj>
    <derivirana_varijabla naziv="DomainObject.Predmet.ProtuStrankaListFormated_1">
      <item>TUKERIĆ jednostavno društvo s ograničenom odgovornošću za graditeljstvo, trgovinu i usluge</item>
    </derivirana_varijabla>
  </DomainObject.Predmet.ProtuStrankaListFormated>
  <DomainObject.Predmet.ProtuStrankaListFormatedOIB>
    <izvorni_sadrzaj>
      <item>TUKERIĆ jednostavno društvo s ograničenom odgovornošću za graditeljstvo, trgovinu i usluge, OIB 84008177455</item>
    </izvorni_sadrzaj>
    <derivirana_varijabla naziv="DomainObject.Predmet.ProtuStrankaListFormatedOIB_1">
      <item>TUKERIĆ jednostavno društvo s ograničenom odgovornošću za graditeljstvo, trgovinu i usluge, OIB 84008177455</item>
    </derivirana_varijabla>
  </DomainObject.Predmet.ProtuStrankaListFormatedOIB>
  <DomainObject.Predmet.ProtuStrankaListFormatedWithAdress>
    <izvorni_sadrzaj>
      <item>TUKERIĆ jednostavno društvo s ograničenom odgovornošću za graditeljstvo, trgovinu i usluge, Andrije Kačića 72, 31540 Donji Miholjac</item>
    </izvorni_sadrzaj>
    <derivirana_varijabla naziv="DomainObject.Predmet.ProtuStrankaListFormatedWithAdress_1">
      <item>TUKERIĆ jednostavno društvo s ograničenom odgovornošću za graditeljstvo, trgovinu i usluge, Andrije Kačića 72, 31540 Donji Miholjac</item>
    </derivirana_varijabla>
  </DomainObject.Predmet.ProtuStrankaListFormatedWithAdress>
  <DomainObject.Predmet.ProtuStrankaListFormatedWithAdressOIB>
    <izvorni_sadrzaj>
      <item>TUKERIĆ jednostavno društvo s ograničenom odgovornošću za graditeljstvo, trgovinu i usluge, OIB 84008177455, Andrije Kačića 72, 31540 Donji Miholjac</item>
    </izvorni_sadrzaj>
    <derivirana_varijabla naziv="DomainObject.Predmet.ProtuStrankaListFormatedWithAdressOIB_1">
      <item>TUKERIĆ jednostavno društvo s ograničenom odgovornošću za graditeljstvo, trgovinu i usluge, OIB 84008177455, Andrije Kačića 72, 31540 Donji Miholjac</item>
    </derivirana_varijabla>
  </DomainObject.Predmet.ProtuStrankaListFormatedWithAdressOIB>
  <DomainObject.Predmet.ProtuStrankaListNazivFormated>
    <izvorni_sadrzaj>
      <item>TUKERIĆ jednostavno društvo s ograničenom odgovornošću za graditeljstvo, trgovinu i usluge</item>
    </izvorni_sadrzaj>
    <derivirana_varijabla naziv="DomainObject.Predmet.ProtuStrankaListNazivFormated_1">
      <item>TUKERIĆ jednostavno društvo s ograničenom odgovornošću za graditeljstvo, trgovinu i usluge</item>
    </derivirana_varijabla>
  </DomainObject.Predmet.ProtuStrankaListNazivFormated>
  <DomainObject.Predmet.ProtuStrankaListNazivFormatedOIB>
    <izvorni_sadrzaj>
      <item>TUKERIĆ jednostavno društvo s ograničenom odgovornošću za graditeljstvo, trgovinu i usluge, OIB 84008177455</item>
    </izvorni_sadrzaj>
    <derivirana_varijabla naziv="DomainObject.Predmet.ProtuStrankaListNazivFormatedOIB_1">
      <item>TUKERIĆ jednostavno društvo s ograničenom odgovornošću za graditeljstvo, trgovinu i usluge, OIB 84008177455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TUKERIĆ jednostavno društvo s ograničenom odgovornošću za graditeljstvo, trgovinu i usluge</izvorni_sadrzaj>
    <derivirana_varijabla naziv="DomainObject.Predmet.ProtustrankaIDrugi_1">TUKERIĆ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TUKERIĆ jednostavno društvo s ograničenom odgovornošću za graditeljstvo, trgovinu i usluge, OIB 84008177455, Andrije Kačića 72, 31540 Donji Miholjac</izvorni_sadrzaj>
    <derivirana_varijabla naziv="DomainObject.Predmet.ProtustrankaIDrugiAdressOIB_1">TUKERIĆ jednostavno društvo s ograničenom odgovornošću za graditeljstvo, trgovinu i usluge, OIB 84008177455, Andrije Kačića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TUKERIĆ jednostavno društvo s ograničenom odgovornošću za graditeljstvo, trgovinu i usluge</item>
    </izvorni_sadrzaj>
    <derivirana_varijabla naziv="DomainObject.Predmet.SudioniciListNaziv_1">
      <item>FINA RC OSIJEK</item>
      <item>TUKERIĆ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TUKERIĆ jednostavno društvo s ograničenom odgovornošću za graditeljstvo, trgovinu i usluge, OIB 84008177455, Andrije Kačića 72,31540 Donji Miholjac</item>
    </izvorni_sadrzaj>
    <derivirana_varijabla naziv="DomainObject.Predmet.SudioniciListAdressOIB_1">
      <item>FINA RC OSIJEK, OIB 85821130368</item>
      <item>TUKERIĆ jednostavno društvo s ograničenom odgovornošću za graditeljstvo, trgovinu i usluge, OIB 84008177455, Andrije Kačića 72,31540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84008177455</item>
    </izvorni_sadrzaj>
    <derivirana_varijabla naziv="DomainObject.Predmet.SudioniciListNazivOIB_1">
      <item>, OIB 85821130368</item>
      <item>, OIB 84008177455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B828A-764D-4B95-BE43-31AFCF0C7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2276</properties:Characters>
  <properties:Lines>89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2016-12-21T11:28:00Z</dcterms:created>
  <dc:creator>korisnik</dc:creator>
  <cp:lastModifiedBy>Žana Bem</cp:lastModifiedBy>
  <cp:lastPrinted>2016-12-21T10:41:00Z</cp:lastPrinted>
  <dcterms:modified xmlns:xsi="http://www.w3.org/2001/XMLSchema-instance" xsi:type="dcterms:W3CDTF">2016-12-21T11:29:00Z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