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1e54" w14:paraId="c551e54" w:rsidRDefault="00A25514" w:rsidP="00A25514" w:rsidR="00A25514">
      <w:pPr>
        <w:pStyle w:val="Bezproreda"/>
        <w15:collapsed w:val="false"/>
      </w:pPr>
      <w:r>
        <w:t>LJEVAONICA BJELOVAR d.o.o. u stečaju</w:t>
      </w:r>
    </w:p>
    <w:p w:rsidRDefault="00A25514" w:rsidP="00A25514" w:rsidR="00A25514">
      <w:pPr>
        <w:pStyle w:val="Bezproreda"/>
      </w:pPr>
      <w:r>
        <w:t>Slavonska cesta 15</w:t>
      </w:r>
    </w:p>
    <w:p w:rsidRDefault="00A25514" w:rsidP="00A25514" w:rsidR="00A25514">
      <w:pPr>
        <w:pStyle w:val="Bezproreda"/>
      </w:pPr>
      <w:r>
        <w:t>Bjelovar</w:t>
      </w:r>
    </w:p>
    <w:p w:rsidRDefault="00A25514" w:rsidP="00A25514" w:rsidR="00A25514">
      <w:pPr>
        <w:pStyle w:val="Bezproreda"/>
      </w:pPr>
    </w:p>
    <w:p w:rsidRDefault="00A25514" w:rsidP="00A25514" w:rsidR="00A25514">
      <w:pPr>
        <w:pStyle w:val="Bezproreda"/>
      </w:pPr>
      <w:r>
        <w:t>Ur.br.:7/2016</w:t>
      </w:r>
    </w:p>
    <w:p w:rsidRDefault="00A25514" w:rsidP="00A25514" w:rsidR="00A25514">
      <w:pPr>
        <w:pStyle w:val="Bezproreda"/>
      </w:pPr>
      <w:r>
        <w:t>Bjelovar, 09.10.2016.</w:t>
      </w:r>
    </w:p>
    <w:p w:rsidRDefault="00A25514" w:rsidP="00A25514" w:rsidR="00A25514">
      <w:pPr>
        <w:pStyle w:val="Bezproreda"/>
      </w:pPr>
    </w:p>
    <w:p w:rsidRDefault="00A25514" w:rsidP="00A25514" w:rsidR="00A25514">
      <w:pPr>
        <w:pStyle w:val="Bezproreda"/>
      </w:pPr>
    </w:p>
    <w:p w:rsidRDefault="00A25514" w:rsidP="00A25514" w:rsidR="00A25514">
      <w:pPr>
        <w:pStyle w:val="Bezproreda"/>
      </w:pPr>
    </w:p>
    <w:p w:rsidRDefault="00A25514" w:rsidP="00A25514" w:rsidR="00A25514">
      <w:pPr>
        <w:pStyle w:val="Bezproreda"/>
      </w:pPr>
    </w:p>
    <w:p w:rsidRDefault="00A25514" w:rsidP="00A25514" w:rsidR="00A25514">
      <w:pPr>
        <w:pStyle w:val="Bezproreda"/>
      </w:pPr>
    </w:p>
    <w:p w:rsidRDefault="00A25514" w:rsidP="00A25514" w:rsidR="00A2551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TRGOVAČKI SUD U BJELOVARU</w:t>
      </w:r>
    </w:p>
    <w:p w:rsidRDefault="00A25514" w:rsidP="00A25514" w:rsidR="00A2551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Šetalište dr.I.Lebovića br. 42.</w:t>
      </w:r>
    </w:p>
    <w:p w:rsidRDefault="00A25514" w:rsidP="00A25514" w:rsidR="00A2551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43 000 Bjelovar</w:t>
      </w:r>
    </w:p>
    <w:p w:rsidRDefault="00A25514" w:rsidP="00A25514" w:rsidR="00A25514">
      <w:pPr>
        <w:pStyle w:val="Bezproreda"/>
      </w:pPr>
    </w:p>
    <w:p w:rsidRDefault="00A25514" w:rsidP="00A25514" w:rsidR="00A25514">
      <w:pPr>
        <w:pStyle w:val="Bezproreda"/>
      </w:pPr>
    </w:p>
    <w:p w:rsidRDefault="00A25514" w:rsidP="00A25514" w:rsidR="00A25514">
      <w:pPr>
        <w:pStyle w:val="Bezproreda"/>
      </w:pPr>
    </w:p>
    <w:p w:rsidRDefault="00A25514" w:rsidP="00A25514" w:rsidR="00A25514">
      <w:pPr>
        <w:pStyle w:val="Bezproreda"/>
      </w:pPr>
      <w:r>
        <w:t>Na broj: St-45/2014</w:t>
      </w:r>
    </w:p>
    <w:p w:rsidRDefault="00A25514" w:rsidP="00A25514" w:rsidR="00A25514">
      <w:pPr>
        <w:pStyle w:val="Bezproreda"/>
      </w:pPr>
    </w:p>
    <w:p w:rsidRDefault="00A25514" w:rsidP="00A25514" w:rsidR="00A25514">
      <w:pPr>
        <w:pStyle w:val="Bezproreda"/>
      </w:pPr>
    </w:p>
    <w:p w:rsidRDefault="00A25514" w:rsidP="00A25514" w:rsidR="00A25514">
      <w:pPr>
        <w:pStyle w:val="Bezproreda"/>
      </w:pPr>
      <w:r>
        <w:t>Predmet: Prijava nedostatnosti stečajne mase</w:t>
      </w:r>
    </w:p>
    <w:p w:rsidRDefault="00A25514" w:rsidP="00A25514" w:rsidR="00A25514">
      <w:pPr>
        <w:pStyle w:val="Bezproreda"/>
      </w:pPr>
    </w:p>
    <w:p w:rsidRDefault="00A25514" w:rsidP="00A25514" w:rsidR="00A25514">
      <w:pPr>
        <w:pStyle w:val="Bezproreda"/>
      </w:pPr>
    </w:p>
    <w:p w:rsidRDefault="00A25514" w:rsidP="00A25514" w:rsidR="00A25514">
      <w:pPr>
        <w:pStyle w:val="Bezproreda"/>
      </w:pPr>
      <w:r>
        <w:t>Ovim putem stečajni upravitelj podnosi sudu ovu prijavu  nedostatnosti stečajne mase za</w:t>
      </w:r>
    </w:p>
    <w:p w:rsidRDefault="00A25514" w:rsidP="00A25514" w:rsidR="00A25514">
      <w:r>
        <w:t>Ispunjenje ostalih obveza stečajne mase sukladno čl. 294. Stečajnog zakona.</w:t>
      </w:r>
    </w:p>
    <w:p w:rsidRDefault="00A25514" w:rsidP="00A25514" w:rsidR="00A25514"/>
    <w:p w:rsidRDefault="00A25514" w:rsidP="00A25514" w:rsidR="00A25514"/>
    <w:p w:rsidRDefault="00A25514" w:rsidP="00A25514" w:rsidR="00A2551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A25514" w:rsidP="00A25514" w:rsidR="00CB0EA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Valentić Branko</w:t>
      </w:r>
      <w:r w:rsidR="00937FF9"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14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4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St-45/2014-124</izvorni_sadrzaj>
    <derivirana_varijabla naziv="DomainObject.Oznaka_1">St-45/2014-124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2014.</izvorni_sadrzaj>
    <derivirana_varijabla naziv="DomainObject.Predmet.DatumOsnivanja_1">12.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St-45/2014</izvorni_sadrzaj>
    <derivirana_varijabla naziv="DomainObject.Predmet.OznakaBroj_1">St-45/2014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LJEVAONICA BJELOVAR društvo s ograničenom odgovornošću za proizvodnju sivog i nodularnog ljeva BJELOVAR</izvorni_sadrzaj>
    <derivirana_varijabla naziv="DomainObject.Predmet.ProtustrankaFormated_1">  LJEVAONICA BJELOVAR društvo s ograničenom odgovornošću za proizvodnju sivog i nodularnog ljeva BJELOVAR</derivirana_varijabla>
  </DomainObject.Predmet.ProtustrankaFormated>
  <DomainObject.Predmet.ProtustrankaFormatedOIB>
    <izvorni_sadrzaj>  LJEVAONICA BJELOVAR društvo s ograničenom odgovornošću za proizvodnju sivog i nodularnog ljeva BJELOVAR, OIB 15261557079</izvorni_sadrzaj>
    <derivirana_varijabla naziv="DomainObject.Predmet.ProtustrankaFormatedOIB_1">  LJEVAONICA BJELOVAR društvo s ograničenom odgovornošću za proizvodnju sivog i nodularnog ljeva BJELOVAR, OIB 15261557079</derivirana_varijabla>
  </DomainObject.Predmet.ProtustrankaFormatedOIB>
  <DomainObject.Predmet.ProtustrankaFormatedWithAdress>
    <izvorni_sadrzaj> LJEVAONICA BJELOVAR društvo s ograničenom odgovornošću za proizvodnju sivog i nodularnog ljeva BJELOVAR, Slavonska Cesta 15, 43000 Bjelovar</izvorni_sadrzaj>
    <derivirana_varijabla naziv="DomainObject.Predmet.ProtustrankaFormatedWithAdress_1"> LJEVAONICA BJELOVAR društvo s ograničenom odgovornošću za proizvodnju sivog i nodularnog ljeva BJELOVAR, Slavonska Cesta 15, 43000 Bjelovar</derivirana_varijabla>
  </DomainObject.Predmet.ProtustrankaFormatedWithAdress>
  <DomainObject.Predmet.ProtustrankaFormatedWithAdressOIB>
    <izvorni_sadrzaj> LJEVAONICA BJELOVAR društvo s ograničenom odgovornošću za proizvodnju sivog i nodularnog ljeva BJELOVAR, OIB 15261557079, Slavonska Cesta 15, 43000 Bjelovar</izvorni_sadrzaj>
    <derivirana_varijabla naziv="DomainObject.Predmet.ProtustrankaFormatedWithAdressOIB_1"> LJEVAONICA BJELOVAR društvo s ograničenom odgovornošću za proizvodnju sivog i nodularnog ljeva BJELOVAR, OIB 15261557079, Slavonska Cesta 15, 43000 Bjelovar</derivirana_varijabla>
  </DomainObject.Predmet.ProtustrankaFormatedWithAdressOIB>
  <DomainObject.Predmet.ProtustrankaWithAdress>
    <izvorni_sadrzaj>LJEVAONICA BJELOVAR društvo s ograničenom odgovornošću za proizvodnju sivog i nodularnog ljeva BJELOVAR Slavonska Cesta 15, 43000 Bjelovar</izvorni_sadrzaj>
    <derivirana_varijabla naziv="DomainObject.Predmet.ProtustrankaWithAdress_1">LJEVAONICA BJELOVAR društvo s ograničenom odgovornošću za proizvodnju sivog i nodularnog ljeva BJELOVAR Slavonska Cesta 15, 43000 Bjelovar</derivirana_varijabla>
  </DomainObject.Predmet.ProtustrankaWithAdress>
  <DomainObject.Predmet.ProtustrankaWithAdressOIB>
    <izvorni_sadrzaj>LJEVAONICA BJELOVAR društvo s ograničenom odgovornošću za proizvodnju sivog i nodularnog ljeva BJELOVAR, OIB 15261557079, Slavonska Cesta 15, 43000 Bjelovar</izvorni_sadrzaj>
    <derivirana_varijabla naziv="DomainObject.Predmet.ProtustrankaWithAdressOIB_1">LJEVAONICA BJELOVAR društvo s ograničenom odgovornošću za proizvodnju sivog i nodularnog ljeva BJELOVAR, OIB 15261557079, Slavonska Cesta 15, 43000 Bjelovar</derivirana_varijabla>
  </DomainObject.Predmet.ProtustrankaWithAdressOIB>
  <DomainObject.Predmet.ProtustrankaNazivFormated>
    <izvorni_sadrzaj>LJEVAONICA BJELOVAR društvo s ograničenom odgovornošću za proizvodnju sivog i nodularnog ljeva BJELOVAR</izvorni_sadrzaj>
    <derivirana_varijabla naziv="DomainObject.Predmet.ProtustrankaNazivFormated_1">LJEVAONICA BJELOVAR društvo s ograničenom odgovornošću za proizvodnju sivog i nodularnog ljeva BJELOVAR</derivirana_varijabla>
  </DomainObject.Predmet.ProtustrankaNazivFormated>
  <DomainObject.Predmet.ProtustrankaNazivFormatedOIB>
    <izvorni_sadrzaj>LJEVAONICA BJELOVAR društvo s ograničenom odgovornošću za proizvodnju sivog i nodularnog ljeva BJELOVAR, OIB 15261557079</izvorni_sadrzaj>
    <derivirana_varijabla naziv="DomainObject.Predmet.ProtustrankaNazivFormatedOIB_1">LJEVAONICA BJELOVAR društvo s ograničenom odgovornošću za proizvodnju sivog i nodularnog ljeva BJELOVAR, OIB 15261557079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LJUBOMIR JURJEVIĆ, BJELOVAR, radnik zastupanog po punomoćniku ZOU JOVAN DONESKI i dr.; Branko Valentić</izvorni_sadrzaj>
    <derivirana_varijabla naziv="DomainObject.Predmet.StrankaFormated_1">  LJUBOMIR JURJEVIĆ, BJELOVAR, radnik zastupanog po punomoćniku ZOU JOVAN DONESKI i dr.; Branko Valentić</derivirana_varijabla>
  </DomainObject.Predmet.StrankaFormated>
  <DomainObject.Predmet.StrankaFormatedOIB>
    <izvorni_sadrzaj>  LJUBOMIR JURJEVIĆ, BJELOVAR, radnik, OIB 97126382485 zastupanog po punomoćniku ZOU JOVAN DONESKI i dr.; Branko Valentić, OIB 85378232573</izvorni_sadrzaj>
    <derivirana_varijabla naziv="DomainObject.Predmet.StrankaFormatedOIB_1">  LJUBOMIR JURJEVIĆ, BJELOVAR, radnik, OIB 97126382485 zastupanog po punomoćniku ZOU JOVAN DONESKI i dr.; Branko Valentić, OIB 85378232573</derivirana_varijabla>
  </DomainObject.Predmet.StrankaFormatedOIB>
  <DomainObject.Predmet.StrankaFormatedWithAdress>
    <izvorni_sadrzaj> LJUBOMIR JURJEVIĆ, BJELOVAR, radnik, Male Sredice 12, 43000 Bjelovar zastupanog po punomoćniku ZOU JOVAN DONESKI i dr.; Branko Valentić</izvorni_sadrzaj>
    <derivirana_varijabla naziv="DomainObject.Predmet.StrankaFormatedWithAdress_1"> LJUBOMIR JURJEVIĆ, BJELOVAR, radnik, Male Sredice 12, 43000 Bjelovar zastupanog po punomoćniku ZOU JOVAN DONESKI i dr.; Branko Valentić</derivirana_varijabla>
  </DomainObject.Predmet.StrankaFormatedWithAdress>
  <DomainObject.Predmet.StrankaFormatedWithAdressOIB>
    <izvorni_sadrzaj> LJUBOMIR JURJEVIĆ, BJELOVAR, radnik, OIB 97126382485, Male Sredice 12, 43000 Bjelovar zastupanog po punomoćniku ZOU JOVAN DONESKI i dr.; Branko Valentić, OIB 85378232573</izvorni_sadrzaj>
    <derivirana_varijabla naziv="DomainObject.Predmet.StrankaFormatedWithAdressOIB_1"> LJUBOMIR JURJEVIĆ, BJELOVAR, radnik, OIB 97126382485, Male Sredice 12, 43000 Bjelovar zastupanog po punomoćniku ZOU JOVAN DONESKI i dr.; Branko Valentić, OIB 85378232573</derivirana_varijabla>
  </DomainObject.Predmet.StrankaFormatedWithAdressOIB>
  <DomainObject.Predmet.StrankaWithAdress>
    <izvorni_sadrzaj>LJUBOMIR JURJEVIĆ, BJELOVAR, radnik Male Sredice 12,43000 Bjelovar,Branko Valentić </izvorni_sadrzaj>
    <derivirana_varijabla naziv="DomainObject.Predmet.StrankaWithAdress_1">LJUBOMIR JURJEVIĆ, BJELOVAR, radnik Male Sredice 12,43000 Bjelovar,Branko Valentić </derivirana_varijabla>
  </DomainObject.Predmet.StrankaWithAdress>
  <DomainObject.Predmet.StrankaWithAdressOIB>
    <izvorni_sadrzaj>LJUBOMIR JURJEVIĆ, BJELOVAR, radnik, OIB 97126382485, Male Sredice 12,43000 Bjelovar,Branko Valentić, OIB 85378232573</izvorni_sadrzaj>
    <derivirana_varijabla naziv="DomainObject.Predmet.StrankaWithAdressOIB_1">LJUBOMIR JURJEVIĆ, BJELOVAR, radnik, OIB 97126382485, Male Sredice 12,43000 Bjelovar,Branko Valentić, OIB 85378232573</derivirana_varijabla>
  </DomainObject.Predmet.StrankaWithAdressOIB>
  <DomainObject.Predmet.StrankaNazivFormated>
    <izvorni_sadrzaj>LJUBOMIR JURJEVIĆ, BJELOVAR, radnik,Branko Valentić</izvorni_sadrzaj>
    <derivirana_varijabla naziv="DomainObject.Predmet.StrankaNazivFormated_1">LJUBOMIR JURJEVIĆ, BJELOVAR, radnik,Branko Valentić</derivirana_varijabla>
  </DomainObject.Predmet.StrankaNazivFormated>
  <DomainObject.Predmet.StrankaNazivFormatedOIB>
    <izvorni_sadrzaj>LJUBOMIR JURJEVIĆ, BJELOVAR, radnik, OIB 97126382485,Branko Valentić, OIB 85378232573</izvorni_sadrzaj>
    <derivirana_varijabla naziv="DomainObject.Predmet.StrankaNazivFormatedOIB_1">LJUBOMIR JURJEVIĆ, BJELOVAR, radnik, OIB 97126382485,Branko Valentić, OIB 85378232573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LJUBOMIR JURJEVIĆ, BJELOVAR, radnik zastupanog po punomoćniku ZOU JOVAN DONESKI i dr.</item>
      <item>Branko Valentić</item>
    </izvorni_sadrzaj>
    <derivirana_varijabla naziv="DomainObject.Predmet.StrankaListFormated_1">
      <item>LJUBOMIR JURJEVIĆ, BJELOVAR, radnik zastupanog po punomoćniku ZOU JOVAN DONESKI i dr.</item>
      <item>Branko Valentić</item>
    </derivirana_varijabla>
  </DomainObject.Predmet.StrankaListFormated>
  <DomainObject.Predmet.StrankaListFormatedOIB>
    <izvorni_sadrzaj>
      <item>LJUBOMIR JURJEVIĆ, BJELOVAR, radnik, OIB 97126382485 zastupanog po punomoćniku ZOU JOVAN DONESKI i dr.</item>
      <item>Branko Valentić, OIB 85378232573</item>
    </izvorni_sadrzaj>
    <derivirana_varijabla naziv="DomainObject.Predmet.StrankaListFormatedOIB_1">
      <item>LJUBOMIR JURJEVIĆ, BJELOVAR, radnik, OIB 97126382485 zastupanog po punomoćniku ZOU JOVAN DONESKI i dr.</item>
      <item>Branko Valentić, OIB 85378232573</item>
    </derivirana_varijabla>
  </DomainObject.Predmet.StrankaListFormatedOIB>
  <DomainObject.Predmet.StrankaListFormatedWithAdress>
    <izvorni_sadrzaj>
      <item>LJUBOMIR JURJEVIĆ, BJELOVAR, radnik, Male Sredice 12, 43000 Bjelovar zastupanog po punomoćniku ZOU JOVAN DONESKI i dr.</item>
      <item>Branko Valentić</item>
    </izvorni_sadrzaj>
    <derivirana_varijabla naziv="DomainObject.Predmet.StrankaListFormatedWithAdress_1">
      <item>LJUBOMIR JURJEVIĆ, BJELOVAR, radnik, Male Sredice 12, 43000 Bjelovar zastupanog po punomoćniku ZOU JOVAN DONESKI i dr.</item>
      <item>Branko Valentić</item>
    </derivirana_varijabla>
  </DomainObject.Predmet.StrankaListFormatedWithAdress>
  <DomainObject.Predmet.StrankaListFormatedWithAdressOIB>
    <izvorni_sadrzaj>
      <item>LJUBOMIR JURJEVIĆ, BJELOVAR, radnik, OIB 97126382485, Male Sredice 12, 43000 Bjelovar zastupanog po punomoćniku ZOU JOVAN DONESKI i dr.</item>
      <item>Branko Valentić, OIB 85378232573</item>
    </izvorni_sadrzaj>
    <derivirana_varijabla naziv="DomainObject.Predmet.StrankaListFormatedWithAdressOIB_1">
      <item>LJUBOMIR JURJEVIĆ, BJELOVAR, radnik, OIB 97126382485, Male Sredice 12, 43000 Bjelovar zastupanog po punomoćniku ZOU JOVAN DONESKI i dr.</item>
      <item>Branko Valentić, OIB 85378232573</item>
    </derivirana_varijabla>
  </DomainObject.Predmet.StrankaListFormatedWithAdressOIB>
  <DomainObject.Predmet.StrankaListNazivFormated>
    <izvorni_sadrzaj>
      <item>LJUBOMIR JURJEVIĆ, BJELOVAR, radnik</item>
      <item>Branko Valentić</item>
    </izvorni_sadrzaj>
    <derivirana_varijabla naziv="DomainObject.Predmet.StrankaListNazivFormated_1">
      <item>LJUBOMIR JURJEVIĆ, BJELOVAR, radnik</item>
      <item>Branko Valentić</item>
    </derivirana_varijabla>
  </DomainObject.Predmet.StrankaListNazivFormated>
  <DomainObject.Predmet.StrankaListNazivFormatedOIB>
    <izvorni_sadrzaj>
      <item>LJUBOMIR JURJEVIĆ, BJELOVAR, radnik, OIB 97126382485</item>
      <item>Branko Valentić, OIB 85378232573</item>
    </izvorni_sadrzaj>
    <derivirana_varijabla naziv="DomainObject.Predmet.StrankaListNazivFormatedOIB_1">
      <item>LJUBOMIR JURJEVIĆ, BJELOVAR, radnik, OIB 97126382485</item>
      <item>Branko Valentić, OIB 85378232573</item>
    </derivirana_varijabla>
  </DomainObject.Predmet.StrankaListNazivFormatedOIB>
  <DomainObject.Predmet.ProtuStrankaListFormated>
    <izvorni_sadrzaj>
      <item>LJEVAONICA BJELOVAR društvo s ograničenom odgovornošću za proizvodnju sivog i nodularnog ljeva BJELOVAR</item>
    </izvorni_sadrzaj>
    <derivirana_varijabla naziv="DomainObject.Predmet.ProtuStrankaListFormated_1">
      <item>LJEVAONICA BJELOVAR društvo s ograničenom odgovornošću za proizvodnju sivog i nodularnog ljeva BJELOVAR</item>
    </derivirana_varijabla>
  </DomainObject.Predmet.ProtuStrankaListFormated>
  <DomainObject.Predmet.ProtuStrankaListFormatedOIB>
    <izvorni_sadrzaj>
      <item>LJEVAONICA BJELOVAR društvo s ograničenom odgovornošću za proizvodnju sivog i nodularnog ljeva BJELOVAR, OIB 15261557079</item>
    </izvorni_sadrzaj>
    <derivirana_varijabla naziv="DomainObject.Predmet.ProtuStrankaListFormatedOIB_1">
      <item>LJEVAONICA BJELOVAR društvo s ograničenom odgovornošću za proizvodnju sivog i nodularnog ljeva BJELOVAR, OIB 15261557079</item>
    </derivirana_varijabla>
  </DomainObject.Predmet.ProtuStrankaListFormatedOIB>
  <DomainObject.Predmet.ProtuStrankaListFormatedWithAdress>
    <izvorni_sadrzaj>
      <item>LJEVAONICA BJELOVAR društvo s ograničenom odgovornošću za proizvodnju sivog i nodularnog ljeva BJELOVAR, Slavonska Cesta 15, 43000 Bjelovar</item>
    </izvorni_sadrzaj>
    <derivirana_varijabla naziv="DomainObject.Predmet.ProtuStrankaListFormatedWithAdress_1">
      <item>LJEVAONICA BJELOVAR društvo s ograničenom odgovornošću za proizvodnju sivog i nodularnog ljeva BJELOVAR, Slavonska Cesta 15, 43000 Bjelovar</item>
    </derivirana_varijabla>
  </DomainObject.Predmet.ProtuStrankaListFormatedWithAdress>
  <DomainObject.Predmet.ProtuStrankaListFormatedWithAdressOIB>
    <izvorni_sadrzaj>
      <item>LJEVAONICA BJELOVAR društvo s ograničenom odgovornošću za proizvodnju sivog i nodularnog ljeva BJELOVAR, OIB 15261557079, Slavonska Cesta 15, 43000 Bjelovar</item>
    </izvorni_sadrzaj>
    <derivirana_varijabla naziv="DomainObject.Predmet.ProtuStrankaListFormatedWithAdressOIB_1">
      <item>LJEVAONICA BJELOVAR društvo s ograničenom odgovornošću za proizvodnju sivog i nodularnog ljeva BJELOVAR, OIB 15261557079, Slavonska Cesta 15, 43000 Bjelovar</item>
    </derivirana_varijabla>
  </DomainObject.Predmet.ProtuStrankaListFormatedWithAdressOIB>
  <DomainObject.Predmet.ProtuStrankaListNazivFormated>
    <izvorni_sadrzaj>
      <item>LJEVAONICA BJELOVAR društvo s ograničenom odgovornošću za proizvodnju sivog i nodularnog ljeva BJELOVAR</item>
    </izvorni_sadrzaj>
    <derivirana_varijabla naziv="DomainObject.Predmet.ProtuStrankaListNazivFormated_1">
      <item>LJEVAONICA BJELOVAR društvo s ograničenom odgovornošću za proizvodnju sivog i nodularnog ljeva BJELOVAR</item>
    </derivirana_varijabla>
  </DomainObject.Predmet.ProtuStrankaListNazivFormated>
  <DomainObject.Predmet.ProtuStrankaListNazivFormatedOIB>
    <izvorni_sadrzaj>
      <item>LJEVAONICA BJELOVAR društvo s ograničenom odgovornošću za proizvodnju sivog i nodularnog ljeva BJELOVAR, OIB 15261557079</item>
    </izvorni_sadrzaj>
    <derivirana_varijabla naziv="DomainObject.Predmet.ProtuStrankaListNazivFormatedOIB_1">
      <item>LJEVAONICA BJELOVAR društvo s ograničenom odgovornošću za proizvodnju sivog i nodularnog ljeva BJELOVAR, OIB 15261557079</item>
    </derivirana_varijabla>
  </DomainObject.Predmet.ProtuStrankaListNazivFormatedOIB>
  <DomainObject.Predmet.OstaliListFormated>
    <izvorni_sadrzaj>
      <item>ZOU JOVAN DONESKI i dr. punomoćnik sudionika u postupku LJUBOMIR JURJEVIĆ, BJELOVAR, radnik</item>
      <item>Sudski registar ovdje</item>
    </izvorni_sadrzaj>
    <derivirana_varijabla naziv="DomainObject.Predmet.OstaliListFormated_1">
      <item>ZOU JOVAN DONESKI i dr. punomoćnik sudionika u postupku LJUBOMIR JURJEVIĆ, BJELOVAR, radnik</item>
      <item>Sudski registar ovdje</item>
    </derivirana_varijabla>
  </DomainObject.Predmet.OstaliListFormated>
  <DomainObject.Predmet.OstaliListFormatedOIB>
    <izvorni_sadrzaj>
      <item>ZOU JOVAN DONESKI i dr. punomoćnik sudionika u postupku LJUBOMIR JURJEVIĆ, BJELOVAR, radnik</item>
      <item>Sudski registar ovdje</item>
    </izvorni_sadrzaj>
    <derivirana_varijabla naziv="DomainObject.Predmet.OstaliListFormatedOIB_1">
      <item>ZOU JOVAN DONESKI i dr. punomoćnik sudionika u postupku LJUBOMIR JURJEVIĆ, BJELOVAR, radnik</item>
      <item>Sudski registar ovdje</item>
    </derivirana_varijabla>
  </DomainObject.Predmet.OstaliListFormatedOIB>
  <DomainObject.Predmet.OstaliListFormatedWithAdress>
    <izvorni_sadrzaj>
      <item>ZOU JOVAN DONESKI i dr., Vladimira Nazora 19b, 43280 Garešnica punomoćnik sudionika u postupku LJUBOMIR JURJEVIĆ, BJELOVAR, radnik</item>
      <item>Sudski registar ovdje</item>
    </izvorni_sadrzaj>
    <derivirana_varijabla naziv="DomainObject.Predmet.OstaliListFormatedWithAdress_1">
      <item>ZOU JOVAN DONESKI i dr., Vladimira Nazora 19b, 43280 Garešnica punomoćnik sudionika u postupku LJUBOMIR JURJEVIĆ, BJELOVAR, radnik</item>
      <item>Sudski registar ovdje</item>
    </derivirana_varijabla>
  </DomainObject.Predmet.OstaliListFormatedWithAdress>
  <DomainObject.Predmet.OstaliListFormatedWithAdressOIB>
    <izvorni_sadrzaj>
      <item>ZOU JOVAN DONESKI i dr., Vladimira Nazora 19b, 43280 Garešnica punomoćnik sudionika u postupku LJUBOMIR JURJEVIĆ, BJELOVAR, radnik</item>
      <item>Sudski registar ovdje</item>
    </izvorni_sadrzaj>
    <derivirana_varijabla naziv="DomainObject.Predmet.OstaliListFormatedWithAdressOIB_1">
      <item>ZOU JOVAN DONESKI i dr., Vladimira Nazora 19b, 43280 Garešnica punomoćnik sudionika u postupku LJUBOMIR JURJEVIĆ, BJELOVAR, radnik</item>
      <item>Sudski registar ovdje</item>
    </derivirana_varijabla>
  </DomainObject.Predmet.OstaliListFormatedWithAdressOIB>
  <DomainObject.Predmet.OstaliListNazivFormated>
    <izvorni_sadrzaj>
      <item>ZOU JOVAN DONESKI i dr.</item>
      <item>Sudski registar ovdje</item>
    </izvorni_sadrzaj>
    <derivirana_varijabla naziv="DomainObject.Predmet.OstaliListNazivFormated_1">
      <item>ZOU JOVAN DONESKI i dr.</item>
      <item>Sudski registar ovdje</item>
    </derivirana_varijabla>
  </DomainObject.Predmet.OstaliListNazivFormated>
  <DomainObject.Predmet.OstaliListNazivFormatedOIB>
    <izvorni_sadrzaj>
      <item>ZOU JOVAN DONESKI i dr.</item>
      <item>Sudski registar ovdje</item>
    </izvorni_sadrzaj>
    <derivirana_varijabla naziv="DomainObject.Predmet.OstaliListNazivFormatedOIB_1">
      <item>ZOU JOVAN DONESKI i dr.</item>
      <item>Sudski registar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St-45/2014-124</izvorni_sadrzaj>
    <derivirana_varijabla naziv="DomainObject.PoslovniBrojDokumenta_1">St-45/2014-124</derivirana_varijabla>
  </DomainObject.PoslovniBrojDokumenta>
  <DomainObject.Predmet.StrankaIDrugi>
    <izvorni_sadrzaj>LJUBOMIR JURJEVIĆ, BJELOVAR, radnik i dr.</izvorni_sadrzaj>
    <derivirana_varijabla naziv="DomainObject.Predmet.StrankaIDrugi_1">LJUBOMIR JURJEVIĆ, BJELOVAR, radnik i dr.</derivirana_varijabla>
  </DomainObject.Predmet.StrankaIDrugi>
  <DomainObject.Predmet.ProtustrankaIDrugi>
    <izvorni_sadrzaj>LJEVAONICA BJELOVAR društvo s ograničenom odgovornošću za proizvodnju sivog i nodularnog ljeva BJELOVAR</izvorni_sadrzaj>
    <derivirana_varijabla naziv="DomainObject.Predmet.ProtustrankaIDrugi_1">LJEVAONICA BJELOVAR društvo s ograničenom odgovornošću za proizvodnju sivog i nodularnog ljeva BJELOVAR</derivirana_varijabla>
  </DomainObject.Predmet.ProtustrankaIDrugi>
  <DomainObject.Predmet.StrankaIDrugiAdressOIB>
    <izvorni_sadrzaj>LJUBOMIR JURJEVIĆ, BJELOVAR, radnik, OIB 97126382485, Male Sredice 12, 43000 Bjelovar i dr.</izvorni_sadrzaj>
    <derivirana_varijabla naziv="DomainObject.Predmet.StrankaIDrugiAdressOIB_1">LJUBOMIR JURJEVIĆ, BJELOVAR, radnik, OIB 97126382485, Male Sredice 12, 43000 Bjelovar i dr.</derivirana_varijabla>
  </DomainObject.Predmet.StrankaIDrugiAdressOIB>
  <DomainObject.Predmet.ProtustrankaIDrugiAdressOIB>
    <izvorni_sadrzaj>LJEVAONICA BJELOVAR društvo s ograničenom odgovornošću za proizvodnju sivog i nodularnog ljeva BJELOVAR, OIB 15261557079, Slavonska Cesta 15, 43000 Bjelovar</izvorni_sadrzaj>
    <derivirana_varijabla naziv="DomainObject.Predmet.ProtustrankaIDrugiAdressOIB_1">LJEVAONICA BJELOVAR društvo s ograničenom odgovornošću za proizvodnju sivog i nodularnog ljeva BJELOVAR, OIB 15261557079,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LJUBOMIR JURJEVIĆ, BJELOVAR, radnik</item>
      <item>LJEVAONICA BJELOVAR društvo s ograničenom odgovornošću za proizvodnju sivog i nodularnog ljeva BJELOVAR</item>
      <item>ZOU JOVAN DONESKI i dr.</item>
      <item>Sudski registar ovdje</item>
      <item>Branko Valentić</item>
    </izvorni_sadrzaj>
    <derivirana_varijabla naziv="DomainObject.Predmet.SudioniciListNaziv_1">
      <item>LJUBOMIR JURJEVIĆ, BJELOVAR, radnik</item>
      <item>LJEVAONICA BJELOVAR društvo s ograničenom odgovornošću za proizvodnju sivog i nodularnog ljeva BJELOVAR</item>
      <item>ZOU JOVAN DONESKI i dr.</item>
      <item>Sudski registar ovdje</item>
      <item>Branko Valentić</item>
    </derivirana_varijabla>
  </DomainObject.Predmet.SudioniciListNaziv>
  <DomainObject.Predmet.SudioniciListAdressOIB>
    <izvorni_sadrzaj>
      <item>LJUBOMIR JURJEVIĆ, BJELOVAR, radnik, OIB 97126382485, Male Sredice 12,43000 Bjelovar</item>
      <item>LJEVAONICA BJELOVAR društvo s ograničenom odgovornošću za proizvodnju sivog i nodularnog ljeva BJELOVAR, OIB 15261557079, Slavonska Cesta 15,43000 Bjelovar</item>
      <item>ZOU JOVAN DONESKI i dr., Vladimira Nazora 19b,43280 Garešnica</item>
      <item>Sudski registar ovdje</item>
      <item>Branko Valentić, OIB 85378232573</item>
    </izvorni_sadrzaj>
    <derivirana_varijabla naziv="DomainObject.Predmet.SudioniciListAdressOIB_1">
      <item>LJUBOMIR JURJEVIĆ, BJELOVAR, radnik, OIB 97126382485, Male Sredice 12,43000 Bjelovar</item>
      <item>LJEVAONICA BJELOVAR društvo s ograničenom odgovornošću za proizvodnju sivog i nodularnog ljeva BJELOVAR, OIB 15261557079, Slavonska Cesta 15,43000 Bjelovar</item>
      <item>ZOU JOVAN DONESKI i dr., Vladimira Nazora 19b,43280 Garešnica</item>
      <item>Sudski registar ovdje</item>
      <item>Branko Valentić, OIB 85378232573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A1E00-69AF-43B0-A84B-0C2A70241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57</properties:Words>
  <properties:Characters>382</properties:Characters>
  <properties:Lines>31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2016-10-21T10:52:00Z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St-45/2014-124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