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540a" w14:paraId="ca3540a" w:rsidRDefault="00367196" w:rsidP="00367196" w:rsidR="00367196" w:rsidRPr="00BC204F">
      <w:pPr>
        <w:jc w:val="both"/>
        <w15:collapsed w:val="false"/>
        <w:rPr>
          <w:b/>
          <w:szCs w:val="20"/>
        </w:rPr>
      </w:pPr>
      <w:bookmarkStart w:name="_GoBack" w:id="0"/>
      <w:bookmarkEnd w:id="0"/>
      <w:r w:rsidRPr="00BC204F">
        <w:rPr>
          <w:b/>
          <w:szCs w:val="20"/>
        </w:rPr>
        <w:t xml:space="preserve">REPUBLIKA HRVATSKA                                                              </w:t>
      </w:r>
      <w:r>
        <w:rPr>
          <w:b/>
          <w:szCs w:val="20"/>
        </w:rPr>
        <w:t xml:space="preserve"> </w:t>
      </w:r>
      <w:r w:rsidRPr="00BC204F">
        <w:rPr>
          <w:b/>
          <w:szCs w:val="20"/>
        </w:rPr>
        <w:t xml:space="preserve">    </w:t>
      </w:r>
      <w:r>
        <w:rPr>
          <w:b/>
          <w:szCs w:val="20"/>
        </w:rPr>
        <w:t xml:space="preserve">  </w:t>
      </w:r>
      <w:r w:rsidRPr="00BC204F">
        <w:rPr>
          <w:b/>
          <w:szCs w:val="20"/>
        </w:rPr>
        <w:t xml:space="preserve">      </w:t>
      </w:r>
      <w:r>
        <w:rPr>
          <w:b/>
          <w:szCs w:val="20"/>
        </w:rPr>
        <w:t>14.</w:t>
      </w:r>
      <w:r w:rsidRPr="00BC204F">
        <w:rPr>
          <w:b/>
          <w:szCs w:val="20"/>
        </w:rPr>
        <w:t xml:space="preserve"> St-</w:t>
      </w:r>
      <w:r>
        <w:rPr>
          <w:b/>
          <w:szCs w:val="20"/>
        </w:rPr>
        <w:t>26</w:t>
      </w:r>
      <w:r w:rsidRPr="00BC204F">
        <w:rPr>
          <w:b/>
          <w:szCs w:val="20"/>
        </w:rPr>
        <w:t>/</w:t>
      </w:r>
      <w:r>
        <w:rPr>
          <w:b/>
          <w:szCs w:val="20"/>
        </w:rPr>
        <w:t>2010</w:t>
      </w:r>
      <w:r w:rsidRPr="00BC204F">
        <w:rPr>
          <w:b/>
          <w:szCs w:val="20"/>
        </w:rPr>
        <w:t>.</w:t>
      </w:r>
    </w:p>
    <w:p w:rsidRDefault="00367196" w:rsidP="00367196" w:rsidR="00367196" w:rsidRPr="00BC204F">
      <w:pPr>
        <w:jc w:val="both"/>
        <w:rPr>
          <w:b/>
          <w:szCs w:val="20"/>
        </w:rPr>
      </w:pPr>
      <w:r w:rsidRPr="00BC204F">
        <w:rPr>
          <w:b/>
          <w:szCs w:val="20"/>
        </w:rPr>
        <w:t>TRGOVAČKI SUD U SPLITU</w:t>
      </w:r>
    </w:p>
    <w:p w:rsidRDefault="00367196" w:rsidP="00367196" w:rsidR="00367196" w:rsidRPr="00BC204F">
      <w:pPr>
        <w:jc w:val="both"/>
        <w:rPr>
          <w:b/>
          <w:szCs w:val="20"/>
        </w:rPr>
      </w:pPr>
    </w:p>
    <w:p w:rsidRDefault="00367196" w:rsidP="00367196" w:rsidR="00367196" w:rsidRPr="00BC204F">
      <w:pPr>
        <w:jc w:val="center"/>
        <w:rPr>
          <w:b/>
          <w:szCs w:val="20"/>
        </w:rPr>
      </w:pPr>
      <w:r w:rsidRPr="00BC204F">
        <w:rPr>
          <w:b/>
          <w:szCs w:val="20"/>
        </w:rPr>
        <w:t>Z A P I S N I K</w:t>
      </w:r>
    </w:p>
    <w:p w:rsidRDefault="00367196" w:rsidP="00367196" w:rsidR="00367196" w:rsidRPr="00BC204F">
      <w:pPr>
        <w:jc w:val="center"/>
        <w:rPr>
          <w:b/>
          <w:szCs w:val="20"/>
        </w:rPr>
      </w:pPr>
    </w:p>
    <w:p w:rsidRDefault="00367196" w:rsidP="00367196" w:rsidR="00367196" w:rsidRPr="00B7219D">
      <w:pPr>
        <w:jc w:val="both"/>
        <w:rPr>
          <w:b/>
        </w:rPr>
      </w:pPr>
      <w:r>
        <w:t>sastavljen kod Trgovačkog suda u Splitu, dana 20. prosinca 2016. godine, s početkom u 12,30 sati, u prethodnom postupku radi utvrđivanja uvjeta za otvaranje stečajnog postupka nad stečajnim Dužnikom</w:t>
      </w:r>
      <w:r w:rsidRPr="00B7219D">
        <w:t>:</w:t>
      </w:r>
      <w:r>
        <w:rPr>
          <w:b/>
        </w:rPr>
        <w:t xml:space="preserve"> </w:t>
      </w:r>
      <w:r w:rsidRPr="00B7219D">
        <w:rPr>
          <w:b/>
          <w:lang w:eastAsia="hr-HR" w:val="hr-HR"/>
        </w:rPr>
        <w:t>TROGIRSKI LIST, d.o.o., Trogir, Ulica dr. Franje Tuđmana 2, OIB: 69874144163</w:t>
      </w:r>
      <w:r>
        <w:rPr>
          <w:b/>
          <w:lang w:eastAsia="hr-HR" w:val="hr-HR"/>
        </w:rPr>
        <w:t>.</w:t>
      </w:r>
    </w:p>
    <w:p w:rsidRDefault="00367196" w:rsidP="00367196" w:rsidR="00367196" w:rsidRPr="00BC204F">
      <w:pPr>
        <w:jc w:val="both"/>
        <w:rPr>
          <w:b/>
        </w:rPr>
      </w:pPr>
    </w:p>
    <w:p w:rsidRDefault="00367196" w:rsidP="00367196" w:rsidR="00367196">
      <w:pPr>
        <w:jc w:val="both"/>
      </w:pPr>
      <w:r>
        <w:t>Nazočni od suda:</w:t>
      </w:r>
    </w:p>
    <w:p w:rsidRDefault="00367196" w:rsidP="00367196" w:rsidR="00367196">
      <w:pPr>
        <w:jc w:val="both"/>
      </w:pPr>
      <w:r>
        <w:t>Sudac JOZO ĆALETA, stečajni sudac,</w:t>
      </w: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VESNA</w:t>
      </w:r>
      <w:r w:rsidRPr="009A7D20">
        <w:rPr>
          <w:lang w:val="fr-FR"/>
        </w:rPr>
        <w:t xml:space="preserve"> </w:t>
      </w:r>
      <w:r>
        <w:rPr>
          <w:lang w:val="fr-FR"/>
        </w:rPr>
        <w:t>KATI</w:t>
      </w:r>
      <w:r w:rsidRPr="009A7D20">
        <w:rPr>
          <w:lang w:val="fr-FR"/>
        </w:rPr>
        <w:t xml:space="preserve">Ć, </w:t>
      </w:r>
      <w:r>
        <w:rPr>
          <w:lang w:val="fr-FR"/>
        </w:rPr>
        <w:t>zapisni</w:t>
      </w:r>
      <w:r w:rsidRPr="009A7D20">
        <w:rPr>
          <w:lang w:val="fr-FR"/>
        </w:rPr>
        <w:t>č</w:t>
      </w:r>
      <w:r>
        <w:rPr>
          <w:lang w:val="fr-FR"/>
        </w:rPr>
        <w:t>ar,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 w:rsidRPr="009A7D20">
      <w:pPr>
        <w:jc w:val="both"/>
        <w:rPr>
          <w:lang w:val="fr-FR"/>
        </w:rPr>
      </w:pPr>
      <w:r>
        <w:rPr>
          <w:lang w:val="fr-FR"/>
        </w:rPr>
        <w:t>LJILJANA POLJANIĆ, privremena stečajna upraviteljica.</w:t>
      </w:r>
    </w:p>
    <w:p w:rsidRDefault="00367196" w:rsidP="00367196" w:rsidR="00367196" w:rsidRPr="009A7D20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Utvrđuje se kako je pristupila privremena stečajna upr. Ljiljana Poljanić a nije prisutpila Ljiljana Jakšić, uredno pozvana.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Za FINU nitko nije pristupio a dostavljena potvrda o bonitetu Dužnika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Čita se prijedlog Predlagatelja sa svim prilozima kao i cijeli spis predmeta u sadržaju sa stanjem na današnji dan.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Utvrđuje se kako je dan 19. prosinca 2016. godine u sudu zaprimljeno Izvješće privremene stečajne upr. pa se isto čita. Privremena stečajna upr. izlaže kao i u svom pismenom Izvješću, ističe kako Dužnik nema nikakve imovine, tiskarski stroj je prodan u ovršnom postupku Općinskog suda u Trogiru broj Ovr-4000/2015, stečajni Dužnik nema zaposlenih pa nema ni svrhe provoditi stečajni postupak stoga predlaže sudu postupiti sukaldno čl. 63. (starog) SZ.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Čita se potvrda FINE o bonitetu Dužnika pa se čitanjem utvrđuje kako je račun Dužnika neprekidno blokiran premo 2000 dana a iznos blokade računa je preko 8.00.000,00 kuna.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Čita se cijeli spis i sva priložena dokumentacija uključujući i navedeno Izvješće privremene stečajne upr. i potvrdu o bonitetu Dužnika.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lang w:val="fr-FR"/>
        </w:rPr>
      </w:pPr>
      <w:r>
        <w:rPr>
          <w:lang w:val="fr-FR"/>
        </w:rPr>
        <w:t>Zaključuje se prethodni postupak radi rasprave o uvjetima za otvaranje stečajnog postupka.</w:t>
      </w:r>
    </w:p>
    <w:p w:rsidRDefault="00367196" w:rsidP="00367196" w:rsidR="00367196">
      <w:pPr>
        <w:jc w:val="both"/>
        <w:rPr>
          <w:lang w:val="fr-FR"/>
        </w:rPr>
      </w:pPr>
    </w:p>
    <w:p w:rsidRDefault="00367196" w:rsidP="00367196" w:rsidR="00367196">
      <w:pPr>
        <w:jc w:val="both"/>
        <w:rPr>
          <w:szCs w:val="20"/>
          <w:lang w:eastAsia="hr-HR" w:val="en-AU"/>
        </w:rPr>
      </w:pPr>
      <w:r>
        <w:rPr>
          <w:lang w:val="fr-FR"/>
        </w:rPr>
        <w:t>Odluka o prijedlogu bit će donesena u zakonskoom roku i dostavljena zakonom određenim adresatima.</w:t>
      </w: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  <w:r>
        <w:rPr>
          <w:szCs w:val="20"/>
          <w:lang w:eastAsia="hr-HR" w:val="en-AU"/>
        </w:rPr>
        <w:t>Dovršeno u 12,35sati.</w:t>
      </w: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  <w:r>
        <w:rPr>
          <w:szCs w:val="20"/>
          <w:lang w:eastAsia="hr-HR" w:val="en-AU"/>
        </w:rPr>
        <w:t>Zapisničar               Stečajni sudac         Privremena stečajna upraviteljica        Stranke</w:t>
      </w: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367196" w:rsidP="00367196" w:rsidR="00367196">
      <w:pPr>
        <w:rPr>
          <w:szCs w:val="20"/>
          <w:lang w:eastAsia="hr-HR" w:val="en-AU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196"/>
    <w:rsid w:val="00367196"/>
    <w:rsid w:val="00704E2C"/>
    <w:rsid w:val="00BC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7196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C0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E59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E59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E59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E59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7196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C0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E59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E59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E59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E59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prosinca 2016.</izvorni_sadrzaj>
    <derivirana_varijabla naziv="DomainObject.PlaniraniZavrsetakDatum_1">20. prosinca 2016.</derivirana_varijabla>
  </DomainObject.PlaniraniZavrsetakDatum>
  <DomainObject.PlaniraniPocetakDatum>
    <izvorni_sadrzaj>20. prosinca 2016.</izvorni_sadrzaj>
    <derivirana_varijabla naziv="DomainObject.PlaniraniPocetakDatum_1">20.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2010.</izvorni_sadrzaj>
    <derivirana_varijabla naziv="DomainObject.Predmet.DatumOsnivanja_1">21.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St-26/2010</izvorni_sadrzaj>
    <derivirana_varijabla naziv="DomainObject.Predmet.OznakaBroj_1">St-26/2010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TROGIRSKI LIST društvo s ograničenom odgovornošću za izdavanje novina</izvorni_sadrzaj>
    <derivirana_varijabla naziv="DomainObject.Predmet.ProtustrankaFormated_1">  TROGIRSKI LIST društvo s ograničenom odgovornošću za izdavanje novina</derivirana_varijabla>
  </DomainObject.Predmet.ProtustrankaFormated>
  <DomainObject.Predmet.ProtustrankaFormatedOIB>
    <izvorni_sadrzaj>  TROGIRSKI LIST društvo s ograničenom odgovornošću za izdavanje novina, OIB 69874144163</izvorni_sadrzaj>
    <derivirana_varijabla naziv="DomainObject.Predmet.ProtustrankaFormatedOIB_1">  TROGIRSKI LIST društvo s ograničenom odgovornošću za izdavanje novina, OIB 69874144163</derivirana_varijabla>
  </DomainObject.Predmet.ProtustrankaFormatedOIB>
  <DomainObject.Predmet.ProtustrankaFormatedWithAdress>
    <izvorni_sadrzaj> TROGIRSKI LIST društvo s ograničenom odgovornošću za izdavanje novina, Ulica dr. Franje Tuđmana 2, Trogir</izvorni_sadrzaj>
    <derivirana_varijabla naziv="DomainObject.Predmet.ProtustrankaFormatedWithAdress_1"> TROGIRSKI LIST društvo s ograničenom odgovornošću za izdavanje novina, Ulica dr. Franje Tuđmana 2, Trogir</derivirana_varijabla>
  </DomainObject.Predmet.ProtustrankaFormatedWithAdress>
  <DomainObject.Predmet.ProtustrankaFormatedWithAdressOIB>
    <izvorni_sadrzaj> TROGIRSKI LIST društvo s ograničenom odgovornošću za izdavanje novina, OIB 69874144163, Ulica dr. Franje Tuđmana 2, Trogir</izvorni_sadrzaj>
    <derivirana_varijabla naziv="DomainObject.Predmet.ProtustrankaFormatedWithAdressOIB_1"> TROGIRSKI LIST društvo s ograničenom odgovornošću za izdavanje novina, OIB 69874144163, Ulica dr. Franje Tuđmana 2, Trogir</derivirana_varijabla>
  </DomainObject.Predmet.ProtustrankaFormatedWithAdressOIB>
  <DomainObject.Predmet.ProtustrankaWithAdress>
    <izvorni_sadrzaj>TROGIRSKI LIST društvo s ograničenom odgovornošću za izdavanje novina Ulica dr. Franje Tuđmana 2, Trogir</izvorni_sadrzaj>
    <derivirana_varijabla naziv="DomainObject.Predmet.ProtustrankaWithAdress_1">TROGIRSKI LIST društvo s ograničenom odgovornošću za izdavanje novina Ulica dr. Franje Tuđmana 2, Trogir</derivirana_varijabla>
  </DomainObject.Predmet.ProtustrankaWithAdress>
  <DomainObject.Predmet.ProtustrankaWithAdressOIB>
    <izvorni_sadrzaj>TROGIRSKI LIST društvo s ograničenom odgovornošću za izdavanje novina, OIB 69874144163, Ulica dr. Franje Tuđmana 2, Trogir</izvorni_sadrzaj>
    <derivirana_varijabla naziv="DomainObject.Predmet.ProtustrankaWithAdressOIB_1">TROGIRSKI LIST društvo s ograničenom odgovornošću za izdavanje novina, OIB 69874144163, Ulica dr. Franje Tuđmana 2, Trogir</derivirana_varijabla>
  </DomainObject.Predmet.ProtustrankaWithAdressOIB>
  <DomainObject.Predmet.ProtustrankaNazivFormated>
    <izvorni_sadrzaj>TROGIRSKI LIST društvo s ograničenom odgovornošću za izdavanje novina</izvorni_sadrzaj>
    <derivirana_varijabla naziv="DomainObject.Predmet.ProtustrankaNazivFormated_1">TROGIRSKI LIST društvo s ograničenom odgovornošću za izdavanje novina</derivirana_varijabla>
  </DomainObject.Predmet.ProtustrankaNazivFormated>
  <DomainObject.Predmet.ProtustrankaNazivFormatedOIB>
    <izvorni_sadrzaj>TROGIRSKI LIST društvo s ograničenom odgovornošću za izdavanje novina, OIB 69874144163</izvorni_sadrzaj>
    <derivirana_varijabla naziv="DomainObject.Predmet.ProtustrankaNazivFormatedOIB_1">TROGIRSKI LIST društvo s ograničenom odgovornošću za izdavanje novina, OIB 69874144163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TROGIRSKI LIST društvo s ograničenom odgovornošću za izdavanje novina</izvorni_sadrzaj>
    <derivirana_varijabla naziv="DomainObject.Predmet.StrankaFormated_1">  TROGIRSKI LIST društvo s ograničenom odgovornošću za izdavanje novina</derivirana_varijabla>
  </DomainObject.Predmet.StrankaFormated>
  <DomainObject.Predmet.StrankaFormatedOIB>
    <izvorni_sadrzaj>  TROGIRSKI LIST društvo s ograničenom odgovornošću za izdavanje novina, OIB 69874144163</izvorni_sadrzaj>
    <derivirana_varijabla naziv="DomainObject.Predmet.StrankaFormatedOIB_1">  TROGIRSKI LIST društvo s ograničenom odgovornošću za izdavanje novina, OIB 69874144163</derivirana_varijabla>
  </DomainObject.Predmet.StrankaFormatedOIB>
  <DomainObject.Predmet.StrankaFormatedWithAdress>
    <izvorni_sadrzaj> TROGIRSKI LIST društvo s ograničenom odgovornošću za izdavanje novina, Ulica dr. Franje Tuđmana 2, Trogir</izvorni_sadrzaj>
    <derivirana_varijabla naziv="DomainObject.Predmet.StrankaFormatedWithAdress_1"> TROGIRSKI LIST društvo s ograničenom odgovornošću za izdavanje novina, Ulica dr. Franje Tuđmana 2, Trogir</derivirana_varijabla>
  </DomainObject.Predmet.StrankaFormatedWithAdress>
  <DomainObject.Predmet.StrankaFormatedWithAdressOIB>
    <izvorni_sadrzaj> TROGIRSKI LIST društvo s ograničenom odgovornošću za izdavanje novina, OIB 69874144163, Ulica dr. Franje Tuđmana 2, Trogir</izvorni_sadrzaj>
    <derivirana_varijabla naziv="DomainObject.Predmet.StrankaFormatedWithAdressOIB_1"> TROGIRSKI LIST društvo s ograničenom odgovornošću za izdavanje novina, OIB 69874144163, Ulica dr. Franje Tuđmana 2, Trogir</derivirana_varijabla>
  </DomainObject.Predmet.StrankaFormatedWithAdressOIB>
  <DomainObject.Predmet.StrankaWithAdress>
    <izvorni_sadrzaj>TROGIRSKI LIST društvo s ograničenom odgovornošću za izdavanje novina Ulica dr. Franje Tuđmana 2,Trogir</izvorni_sadrzaj>
    <derivirana_varijabla naziv="DomainObject.Predmet.StrankaWithAdress_1">TROGIRSKI LIST društvo s ograničenom odgovornošću za izdavanje novina Ulica dr. Franje Tuđmana 2,Trogir</derivirana_varijabla>
  </DomainObject.Predmet.StrankaWithAdress>
  <DomainObject.Predmet.StrankaWithAdressOIB>
    <izvorni_sadrzaj>TROGIRSKI LIST društvo s ograničenom odgovornošću za izdavanje novina, OIB 69874144163, Ulica dr. Franje Tuđmana 2,Trogir</izvorni_sadrzaj>
    <derivirana_varijabla naziv="DomainObject.Predmet.StrankaWithAdressOIB_1">TROGIRSKI LIST društvo s ograničenom odgovornošću za izdavanje novina, OIB 69874144163, Ulica dr. Franje Tuđmana 2,Trogir</derivirana_varijabla>
  </DomainObject.Predmet.StrankaWithAdressOIB>
  <DomainObject.Predmet.StrankaNazivFormated>
    <izvorni_sadrzaj>TROGIRSKI LIST društvo s ograničenom odgovornošću za izdavanje novina</izvorni_sadrzaj>
    <derivirana_varijabla naziv="DomainObject.Predmet.StrankaNazivFormated_1">TROGIRSKI LIST društvo s ograničenom odgovornošću za izdavanje novina</derivirana_varijabla>
  </DomainObject.Predmet.StrankaNazivFormated>
  <DomainObject.Predmet.StrankaNazivFormatedOIB>
    <izvorni_sadrzaj>TROGIRSKI LIST društvo s ograničenom odgovornošću za izdavanje novina, OIB 69874144163</izvorni_sadrzaj>
    <derivirana_varijabla naziv="DomainObject.Predmet.StrankaNazivFormatedOIB_1">TROGIRSKI LIST društvo s ograničenom odgovornošću za izdavanje novina, OIB 69874144163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TROGIRSKI LIST društvo s ograničenom odgovornošću za izdavanje novina</item>
    </izvorni_sadrzaj>
    <derivirana_varijabla naziv="DomainObject.Predmet.StrankaListFormated_1">
      <item>TROGIRSKI LIST društvo s ograničenom odgovornošću za izdavanje novina</item>
    </derivirana_varijabla>
  </DomainObject.Predmet.StrankaListFormated>
  <DomainObject.Predmet.StrankaListFormatedOIB>
    <izvorni_sadrzaj>
      <item>TROGIRSKI LIST društvo s ograničenom odgovornošću za izdavanje novina, OIB 69874144163</item>
    </izvorni_sadrzaj>
    <derivirana_varijabla naziv="DomainObject.Predmet.StrankaListFormatedOIB_1">
      <item>TROGIRSKI LIST društvo s ograničenom odgovornošću za izdavanje novina, OIB 69874144163</item>
    </derivirana_varijabla>
  </DomainObject.Predmet.StrankaListFormatedOIB>
  <DomainObject.Predmet.StrankaListFormatedWithAdress>
    <izvorni_sadrzaj>
      <item>TROGIRSKI LIST društvo s ograničenom odgovornošću za izdavanje novina, Ulica dr. Franje Tuđmana 2, Trogir</item>
    </izvorni_sadrzaj>
    <derivirana_varijabla naziv="DomainObject.Predmet.StrankaListFormatedWithAdress_1">
      <item>TROGIRSKI LIST društvo s ograničenom odgovornošću za izdavanje novina, Ulica dr. Franje Tuđmana 2, Trogir</item>
    </derivirana_varijabla>
  </DomainObject.Predmet.StrankaListFormatedWithAdress>
  <DomainObject.Predmet.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StrankaListFormatedWithAdressOIB_1">
      <item>TROGIRSKI LIST društvo s ograničenom odgovornošću za izdavanje novina, OIB 69874144163, Ulica dr. Franje Tuđmana 2, Trogir</item>
    </derivirana_varijabla>
  </DomainObject.Predmet.StrankaListFormatedWithAdressOIB>
  <DomainObject.Predmet.StrankaListNazivFormated>
    <izvorni_sadrzaj>
      <item>TROGIRSKI LIST društvo s ograničenom odgovornošću za izdavanje novina</item>
    </izvorni_sadrzaj>
    <derivirana_varijabla naziv="DomainObject.Predmet.StrankaListNazivFormated_1">
      <item>TROGIRSKI LIST društvo s ograničenom odgovornošću za izdavanje novina</item>
    </derivirana_varijabla>
  </DomainObject.Predmet.StrankaListNazivFormated>
  <DomainObject.Predmet.StrankaListNazivFormatedOIB>
    <izvorni_sadrzaj>
      <item>TROGIRSKI LIST društvo s ograničenom odgovornošću za izdavanje novina, OIB 69874144163</item>
    </izvorni_sadrzaj>
    <derivirana_varijabla naziv="DomainObject.Predmet.StrankaListNazivFormatedOIB_1">
      <item>TROGIRSKI LIST društvo s ograničenom odgovornošću za izdavanje novina, OIB 69874144163</item>
    </derivirana_varijabla>
  </DomainObject.Predmet.StrankaListNazivFormatedOIB>
  <DomainObject.Predmet.ProtuStrankaListFormated>
    <izvorni_sadrzaj>
      <item>TROGIRSKI LIST društvo s ograničenom odgovornošću za izdavanje novina</item>
    </izvorni_sadrzaj>
    <derivirana_varijabla naziv="DomainObject.Predmet.ProtuStrankaListFormated_1">
      <item>TROGIRSKI LIST društvo s ograničenom odgovornošću za izdavanje novina</item>
    </derivirana_varijabla>
  </DomainObject.Predmet.ProtuStrankaListFormated>
  <DomainObject.Predmet.ProtuStrankaListFormatedOIB>
    <izvorni_sadrzaj>
      <item>TROGIRSKI LIST društvo s ograničenom odgovornošću za izdavanje novina, OIB 69874144163</item>
    </izvorni_sadrzaj>
    <derivirana_varijabla naziv="DomainObject.Predmet.ProtuStrankaListFormatedOIB_1">
      <item>TROGIRSKI LIST društvo s ograničenom odgovornošću za izdavanje novina, OIB 69874144163</item>
    </derivirana_varijabla>
  </DomainObject.Predmet.ProtuStrankaListFormatedOIB>
  <DomainObject.Predmet.ProtuStrankaListFormatedWithAdress>
    <izvorni_sadrzaj>
      <item>TROGIRSKI LIST društvo s ograničenom odgovornošću za izdavanje novina, Ulica dr. Franje Tuđmana 2, Trogir</item>
    </izvorni_sadrzaj>
    <derivirana_varijabla naziv="DomainObject.Predmet.ProtuStrankaListFormatedWithAdress_1">
      <item>TROGIRSKI LIST društvo s ograničenom odgovornošću za izdavanje novina, Ulica dr. Franje Tuđmana 2, Trogir</item>
    </derivirana_varijabla>
  </DomainObject.Predmet.ProtuStrankaListFormatedWithAdress>
  <DomainObject.Predmet.Protu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ProtuStrankaListFormatedWithAdressOIB_1">
      <item>TROGIRSKI LIST društvo s ograničenom odgovornošću za izdavanje novina, OIB 69874144163, Ulica dr. Franje Tuđmana 2, Trogir</item>
    </derivirana_varijabla>
  </DomainObject.Predmet.ProtuStrankaListFormatedWithAdressOIB>
  <DomainObject.Predmet.ProtuStrankaListNazivFormated>
    <izvorni_sadrzaj>
      <item>TROGIRSKI LIST društvo s ograničenom odgovornošću za izdavanje novina</item>
    </izvorni_sadrzaj>
    <derivirana_varijabla naziv="DomainObject.Predmet.ProtuStrankaListNazivFormated_1">
      <item>TROGIRSKI LIST društvo s ograničenom odgovornošću za izdavanje novina</item>
    </derivirana_varijabla>
  </DomainObject.Predmet.ProtuStrankaListNazivFormated>
  <DomainObject.Predmet.ProtuStrankaListNazivFormatedOIB>
    <izvorni_sadrzaj>
      <item>TROGIRSKI LIST društvo s ograničenom odgovornošću za izdavanje novina, OIB 69874144163</item>
    </izvorni_sadrzaj>
    <derivirana_varijabla naziv="DomainObject.Predmet.ProtuStrankaListNazivFormatedOIB_1">
      <item>TROGIRSKI LIST društvo s ograničenom odgovornošću za izdavanje novina, OIB 69874144163</item>
    </derivirana_varijabla>
  </DomainObject.Predmet.ProtuStrankaListNazivFormatedOIB>
  <DomainObject.Predmet.OstaliListFormated>
    <izvorni_sadrzaj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Formated_1"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Formated>
  <DomainObject.Predmet.OstaliListFormatedOIB>
    <izvorni_sadrzaj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FormatedOIB_1"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FormatedOIB>
  <DomainObject.Predmet.OstaliListFormatedWithAdress>
    <izvorni_sadrzaj>
      <item>PRIVREDNA BANKA ZAGREB - DIONIČKO DRUŠTVO, Radnička cesta 50, 10000 Zagreb</item>
      <item>Ružica Jakšić, Balančane 23 b, 21220 Trogir</item>
      <item>Ljiljana Poljanić dipl. oec., Vinkovačka 25, 21000 Split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izvorni_sadrzaj>
    <derivirana_varijabla naziv="DomainObject.Predmet.OstaliListFormatedWithAdress_1">
      <item>PRIVREDNA BANKA ZAGREB - DIONIČKO DRUŠTVO, Radnička cesta 50, 10000 Zagreb</item>
      <item>Ružica Jakšić, Balančane 23 b, 21220 Trogir</item>
      <item>Ljiljana Poljanić dipl. oec., Vinkovačka 25, 21000 Split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Ružica Jakšić, OIB 91356018155, Balančane 23 b, 21220 Trogir</item>
      <item>Ljiljana Poljanić dipl. oec., OIB 73648398828, Vinkovačka 25, 21000 Split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izvorni_sadrzaj>
    <derivirana_varijabla naziv="DomainObject.Predmet.OstaliListFormatedWithAdressOIB_1">
      <item>PRIVREDNA BANKA ZAGREB - DIONIČKO DRUŠTVO, OIB 02535697732, Radnička cesta 50, 10000 Zagreb</item>
      <item>Ružica Jakšić, OIB 91356018155, Balančane 23 b, 21220 Trogir</item>
      <item>Ljiljana Poljanić dipl. oec., OIB 73648398828, Vinkovačka 25, 21000 Split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derivirana_varijabla>
  </DomainObject.Predmet.OstaliListFormatedWithAdressOIB>
  <DomainObject.Predmet.OstaliListNazivFormated>
    <izvorni_sadrzaj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NazivFormated_1"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NazivFormated>
  <DomainObject.Predmet.OstaliListNazivFormatedOIB>
    <izvorni_sadrzaj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NazivFormatedOIB_1"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TROGIRSKI LIST društvo s ograničenom odgovornošću za izdavanje novina</izvorni_sadrzaj>
    <derivirana_varijabla naziv="DomainObject.Predmet.StrankaIDrugi_1">TROGIRSKI LIST društvo s ograničenom odgovornošću za izdavanje novina</derivirana_varijabla>
  </DomainObject.Predmet.StrankaIDrugi>
  <DomainObject.Predmet.ProtustrankaIDrugi>
    <izvorni_sadrzaj>TROGIRSKI LIST društvo s ograničenom odgovornošću za izdavanje novina</izvorni_sadrzaj>
    <derivirana_varijabla naziv="DomainObject.Predmet.ProtustrankaIDrugi_1">TROGIRSKI LIST društvo s ograničenom odgovornošću za izdavanje novina</derivirana_varijabla>
  </DomainObject.Predmet.ProtustrankaIDrugi>
  <DomainObject.Predmet.StrankaIDrugiAdressOIB>
    <izvorni_sadrzaj>TROGIRSKI LIST društvo s ograničenom odgovornošću za izdavanje novina, OIB 69874144163, Ulica dr. Franje Tuđmana 2, Trogir</izvorni_sadrzaj>
    <derivirana_varijabla naziv="DomainObject.Predmet.StrankaIDrugiAdressOIB_1">TROGIRSKI LIST društvo s ograničenom odgovornošću za izdavanje novina, OIB 69874144163, Ulica dr. Franje Tuđmana 2, Trogir</derivirana_varijabla>
  </DomainObject.Predmet.StrankaIDrugiAdressOIB>
  <DomainObject.Predmet.ProtustrankaIDrugiAdressOIB>
    <izvorni_sadrzaj>TROGIRSKI LIST društvo s ograničenom odgovornošću za izdavanje novina, OIB 69874144163, Ulica dr. Franje Tuđmana 2, Trogir</izvorni_sadrzaj>
    <derivirana_varijabla naziv="DomainObject.Predmet.ProtustrankaIDrugiAdressOIB_1">TROGIRSKI LIST društvo s ograničenom odgovornošću za izdavanje novina, OIB 69874144163, Ulica dr. Franje Tuđmana 2,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SudioniciListNaziv_1"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SudioniciListNaziv>
  <DomainObject.Predmet.SudioniciListAdressOIB>
    <izvorni_sadrzaj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Ljiljana Poljanić dipl. oec., OIB 73648398828, Vinkovačka 25,21000 Split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izvorni_sadrzaj>
    <derivirana_varijabla naziv="DomainObject.Predmet.SudioniciListAdressOIB_1"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Ljiljana Poljanić dipl. oec., OIB 73648398828, Vinkovačka 25,21000 Split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69874144163</item>
      <item>, OIB 69874144163</item>
      <item>, OIB 02535697732</item>
      <item>, OIB 91356018155</item>
      <item>, OIB 73648398828</item>
      <item>, OIB 30842297926</item>
      <item>, OIB 30842297926</item>
      <item>, OIB 18683136487</item>
      <item>, OIB 64546066176</item>
      <item>, OIB 30842297926</item>
      <item>, OIB 30842297926</item>
      <item>, OIB 30842297926</item>
    </izvorni_sadrzaj>
    <derivirana_varijabla naziv="DomainObject.Predmet.SudioniciListNazivOIB_1">
      <item>, OIB 69874144163</item>
      <item>, OIB 69874144163</item>
      <item>, OIB 02535697732</item>
      <item>, OIB 91356018155</item>
      <item>, OIB 73648398828</item>
      <item>, OIB 30842297926</item>
      <item>, OIB 30842297926</item>
      <item>, OIB 18683136487</item>
      <item>, OIB 64546066176</item>
      <item>, OIB 30842297926</item>
      <item>, OIB 30842297926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1580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2016-12-20T11:37:00Z</dcterms:created>
  <dc:creator>Jozo Ćaleta</dc:creator>
  <cp:lastModifiedBy>Jozo Ćaleta</cp:lastModifiedBy>
  <dcterms:modified xmlns:xsi="http://www.w3.org/2001/XMLSchema-instance" xsi:type="dcterms:W3CDTF">2016-12-20T11:38:00Z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