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6074" w14:paraId="40b6074" w:rsidRDefault="002557EE" w:rsidP="002557EE" w:rsidR="002557EE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7EE" w:rsidP="002557EE" w:rsidR="002557EE">
      <w:r>
        <w:rPr>
          <w:rFonts w:eastAsia="MS Mincho"/>
        </w:rPr>
        <w:t>REPUBLIKA HRVATSKA</w:t>
      </w:r>
    </w:p>
    <w:p w:rsidRDefault="002557EE" w:rsidP="002557EE" w:rsidR="002557EE">
      <w:r>
        <w:rPr>
          <w:rFonts w:eastAsia="MS Mincho"/>
        </w:rPr>
        <w:t>TRGOVAČKI SUD U RIJECI</w:t>
      </w:r>
    </w:p>
    <w:p w:rsidRDefault="002557EE" w:rsidP="002557EE" w:rsidR="002557EE">
      <w:r>
        <w:rPr>
          <w:rFonts w:eastAsia="MS Mincho"/>
        </w:rPr>
        <w:t xml:space="preserve">      Rijeka, Zadarska 1 i 3</w:t>
      </w:r>
    </w:p>
    <w:p w:rsidRDefault="002557EE" w:rsidP="002557EE" w:rsidR="002557EE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="005204B4" w:rsidRPr="005204B4">
        <w:t xml:space="preserve">GALVANIZACIJA galvanska i kemijska zaštita materijala društvo s ograničenom odgovornošću u stečaju Rijeka, </w:t>
      </w:r>
      <w:proofErr w:type="spellStart"/>
      <w:r w:rsidR="005204B4" w:rsidRPr="005204B4">
        <w:t>Kumičićeva</w:t>
      </w:r>
      <w:proofErr w:type="spellEnd"/>
      <w:r w:rsidR="005204B4" w:rsidRPr="005204B4">
        <w:t xml:space="preserve"> 61 ( MBS 040005520 -  OIB 79523172277 )</w:t>
      </w:r>
      <w:r>
        <w:rPr>
          <w:color w:val="000000"/>
        </w:rPr>
        <w:t xml:space="preserve"> dana </w:t>
      </w:r>
      <w:r w:rsidR="005204B4">
        <w:rPr>
          <w:color w:val="000000"/>
        </w:rPr>
        <w:t xml:space="preserve">13. svibnja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2557EE" w:rsidP="00A70A1F" w:rsidR="002557EE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>
      <w:pPr>
        <w:jc w:val="both"/>
      </w:pPr>
    </w:p>
    <w:p w:rsidRDefault="002557EE" w:rsidP="00F86943" w:rsidR="002557EE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knjigama </w:t>
      </w:r>
      <w:r w:rsidR="0048093D" w:rsidRPr="0048093D">
        <w:t xml:space="preserve">Općinskog suda u Rijeci Zemljišno knjižni odjel Rijeka  u  z.k.ul. 388 k.o. Trsat – Sušak  ETAŽNO VLASNIŠTVO S NEODREĐENIM OMJERIM u Podulošku 1 na </w:t>
      </w:r>
      <w:proofErr w:type="spellStart"/>
      <w:r w:rsidR="0048093D" w:rsidRPr="0048093D">
        <w:t>k.č</w:t>
      </w:r>
      <w:proofErr w:type="spellEnd"/>
      <w:r w:rsidR="0048093D" w:rsidRPr="0048093D">
        <w:t xml:space="preserve">. 1809 stambena kuća broj 61A u </w:t>
      </w:r>
      <w:proofErr w:type="spellStart"/>
      <w:r w:rsidR="0048093D" w:rsidRPr="0048093D">
        <w:t>Kumičićevoj</w:t>
      </w:r>
      <w:proofErr w:type="spellEnd"/>
      <w:r w:rsidR="0048093D" w:rsidRPr="0048093D">
        <w:t xml:space="preserve"> ulici   površine 36 </w:t>
      </w:r>
      <w:proofErr w:type="spellStart"/>
      <w:r w:rsidR="0048093D" w:rsidRPr="0048093D">
        <w:t>čhv</w:t>
      </w:r>
      <w:proofErr w:type="spellEnd"/>
      <w:r w:rsidR="0048093D" w:rsidRPr="0048093D">
        <w:t xml:space="preserve">  1. ETAŽA 0/</w:t>
      </w:r>
      <w:proofErr w:type="spellStart"/>
      <w:r w:rsidR="0048093D" w:rsidRPr="0048093D">
        <w:t>0</w:t>
      </w:r>
      <w:proofErr w:type="spellEnd"/>
      <w:r w:rsidR="0048093D" w:rsidRPr="0048093D">
        <w:t xml:space="preserve"> 1.</w:t>
      </w:r>
      <w:r w:rsidR="0048093D" w:rsidRPr="0048093D">
        <w:tab/>
        <w:t>Jedan stan na I katu, koji se sastoji od 4 sobe, kuhinje i nužnika</w:t>
      </w:r>
      <w:r w:rsidR="0048093D">
        <w:t xml:space="preserve"> </w:t>
      </w:r>
      <w:r w:rsidR="00A70A1F">
        <w:t xml:space="preserve"> iznosi </w:t>
      </w:r>
      <w:r w:rsidR="0048093D">
        <w:t>300.000</w:t>
      </w:r>
      <w:r w:rsidR="00A70A1F">
        <w:t>,00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 xml:space="preserve">REPUBLIKE HRVATSKE.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48093D" w:rsidRPr="0048093D">
        <w:t xml:space="preserve">Općinskog suda u Rijeci Zemljišno knjižni odjel Rijeka  u  z.k.ul. 388 k.o. Trsat – Sušak  ETAŽNO VLASNIŠTVO S NEODREĐENIM OMJERIM u Podulošku 1 na </w:t>
      </w:r>
      <w:proofErr w:type="spellStart"/>
      <w:r w:rsidR="0048093D" w:rsidRPr="0048093D">
        <w:t>k.č</w:t>
      </w:r>
      <w:proofErr w:type="spellEnd"/>
      <w:r w:rsidR="0048093D" w:rsidRPr="0048093D">
        <w:t xml:space="preserve">. 1809 stambena kuća broj 61A u </w:t>
      </w:r>
      <w:proofErr w:type="spellStart"/>
      <w:r w:rsidR="0048093D" w:rsidRPr="0048093D">
        <w:t>Kumičićevoj</w:t>
      </w:r>
      <w:proofErr w:type="spellEnd"/>
      <w:r w:rsidR="0048093D" w:rsidRPr="0048093D">
        <w:t xml:space="preserve"> ulici   površine 36 </w:t>
      </w:r>
      <w:proofErr w:type="spellStart"/>
      <w:r w:rsidR="0048093D" w:rsidRPr="0048093D">
        <w:t>čhv</w:t>
      </w:r>
      <w:proofErr w:type="spellEnd"/>
      <w:r w:rsidR="0048093D" w:rsidRPr="0048093D">
        <w:t xml:space="preserve">  1. ETAŽA 0/</w:t>
      </w:r>
      <w:proofErr w:type="spellStart"/>
      <w:r w:rsidR="0048093D" w:rsidRPr="0048093D">
        <w:t>0</w:t>
      </w:r>
      <w:proofErr w:type="spellEnd"/>
      <w:r w:rsidR="0048093D" w:rsidRPr="0048093D">
        <w:t xml:space="preserve"> 1.</w:t>
      </w:r>
      <w:r w:rsidR="0048093D" w:rsidRPr="0048093D">
        <w:tab/>
        <w:t>Jedan stan na I katu, koji se sastoji od 4 sobe, kuhinje i nužnika</w:t>
      </w:r>
    </w:p>
    <w:p w:rsidRDefault="0048093D" w:rsidP="0048093D" w:rsidR="0048093D">
      <w:pPr>
        <w:jc w:val="both"/>
      </w:pP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48093D" w:rsidRPr="00DA2555">
        <w:t>300.000,00</w:t>
      </w:r>
      <w:r w:rsidR="006414BB" w:rsidRPr="00DA2555">
        <w:t xml:space="preserve"> </w:t>
      </w:r>
      <w:r w:rsidR="007B4DBE" w:rsidRPr="00DA2555">
        <w:t xml:space="preserve">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lastRenderedPageBreak/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na drugoj dražbi ispod jedne polovine utvrđene vrijednosti 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48093D">
        <w:t>30.000,00 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48093D" w:rsidRPr="00785B2C">
        <w:t xml:space="preserve">098 284 574.   </w:t>
      </w:r>
    </w:p>
    <w:p w:rsidRDefault="00F86943" w:rsidP="00384899" w:rsidR="00F86943">
      <w:pPr>
        <w:jc w:val="both"/>
      </w:pPr>
    </w:p>
    <w:p w:rsidRDefault="002557EE" w:rsidP="00384899" w:rsidR="002557EE">
      <w:pPr>
        <w:jc w:val="both"/>
      </w:pPr>
    </w:p>
    <w:p w:rsidRDefault="002557EE" w:rsidP="00384899" w:rsidR="002557EE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2557EE" w:rsidP="009E4A95" w:rsidR="002557EE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48093D">
        <w:t>352</w:t>
      </w:r>
      <w:r w:rsidR="00552290" w:rsidRPr="009E4A95">
        <w:t>/1</w:t>
      </w:r>
      <w:r w:rsidR="0048093D">
        <w:t xml:space="preserve">3 </w:t>
      </w:r>
      <w:r w:rsidR="00552290" w:rsidRPr="009E4A95">
        <w:t xml:space="preserve"> od </w:t>
      </w:r>
      <w:r w:rsidR="0048093D" w:rsidRPr="0048093D">
        <w:rPr>
          <w:bCs/>
        </w:rPr>
        <w:t>21. listopada 2015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je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vjerovnik prihvatio </w:t>
      </w:r>
      <w:r w:rsidR="00552290">
        <w:rPr>
          <w:iCs/>
        </w:rPr>
        <w:t xml:space="preserve">Elaborat o procijenjenoj vrijednosti predmetne nekretnine kojeg je u spis priložila stečajna upraviteljica, </w:t>
      </w:r>
      <w:r w:rsidR="00552290">
        <w:t xml:space="preserve">vrijednost nekretnine </w:t>
      </w:r>
      <w:r>
        <w:t xml:space="preserve">je </w:t>
      </w:r>
      <w:r w:rsidR="00552290">
        <w:t>utvrđena u visini navedenoj u točki I. izreke ovog zaključka sukladno odredbi članka 92. Ovršnog zakona („Narodne novine“ broj 112/12 i 93/14; u daljnjem tekstu: OZ) u vezi s člankom 247. SZ.</w:t>
      </w:r>
    </w:p>
    <w:p w:rsidRDefault="00552290" w:rsidP="00552290" w:rsidR="00552290">
      <w:pPr>
        <w:jc w:val="both"/>
      </w:pPr>
    </w:p>
    <w:p w:rsidRDefault="00552290" w:rsidP="00552290" w:rsidR="00552290">
      <w:pPr>
        <w:ind w:firstLine="720"/>
        <w:jc w:val="both"/>
      </w:pPr>
      <w:r>
        <w:lastRenderedPageBreak/>
        <w:t xml:space="preserve">U preostalom dijelu, zaključak je donesen primjenom odredbe čl. 95. do 102. </w:t>
      </w:r>
      <w:r w:rsidR="0035249E" w:rsidRPr="008C2DAD">
        <w:t xml:space="preserve">Ovršnog zakona ( 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 ) </w:t>
      </w:r>
      <w:r>
        <w:t xml:space="preserve">u vezi s člankom 247. SZ. 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5204B4">
        <w:rPr>
          <w:color w:val="000000"/>
        </w:rPr>
        <w:t xml:space="preserve">13. svibnja </w:t>
      </w:r>
      <w:r w:rsidR="005204B4" w:rsidRPr="0038533F">
        <w:t>2016</w:t>
      </w:r>
      <w:r w:rsidR="00FC398B">
        <w:t>.</w:t>
      </w:r>
    </w:p>
    <w:p w:rsidRDefault="002557EE" w:rsidP="00FC398B" w:rsidR="002557EE">
      <w:pPr>
        <w:jc w:val="center"/>
      </w:pP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8D33D3" w:rsidP="00F86943" w:rsidR="008D33D3">
      <w:pPr>
        <w:jc w:val="both"/>
      </w:pPr>
    </w:p>
    <w:p w:rsidRDefault="002557EE" w:rsidP="00F86943" w:rsidR="002557EE">
      <w:pPr>
        <w:jc w:val="both"/>
      </w:pPr>
    </w:p>
    <w:p w:rsidRDefault="002557EE" w:rsidP="00F86943" w:rsidR="002557EE">
      <w:pPr>
        <w:jc w:val="both"/>
      </w:pPr>
      <w:bookmarkStart w:name="_GoBack" w:id="0"/>
    </w:p>
    <w:p w:rsidRDefault="00F86943" w:rsidP="00F86943" w:rsidR="00F86943" w:rsidRPr="002048C5">
      <w:pPr>
        <w:jc w:val="both"/>
      </w:pPr>
      <w:r w:rsidRPr="002048C5">
        <w:t>DNA:</w:t>
      </w:r>
    </w:p>
    <w:p w:rsidRDefault="00DA2555" w:rsidP="00DA2555" w:rsidR="009109DA">
      <w:pPr>
        <w:pStyle w:val="Odlomakpopisa"/>
        <w:numPr>
          <w:ilvl w:val="0"/>
          <w:numId w:val="7"/>
        </w:numPr>
        <w:jc w:val="both"/>
      </w:pPr>
      <w:proofErr w:type="spellStart"/>
      <w:r>
        <w:t>r</w:t>
      </w:r>
      <w:r w:rsidR="00384899">
        <w:t>azlučn</w:t>
      </w:r>
      <w:r w:rsidR="009109DA">
        <w:t>om</w:t>
      </w:r>
      <w:proofErr w:type="spellEnd"/>
      <w:r w:rsidR="009109DA">
        <w:t xml:space="preserve"> vjerovniku</w:t>
      </w:r>
      <w:r>
        <w:t xml:space="preserve"> Republika Hrvatska, ŽDO Rijeka </w:t>
      </w:r>
    </w:p>
    <w:p w:rsidRDefault="00F86943" w:rsidP="00DA2555" w:rsidR="009109DA">
      <w:pPr>
        <w:pStyle w:val="Odlomakpopisa"/>
        <w:numPr>
          <w:ilvl w:val="0"/>
          <w:numId w:val="7"/>
        </w:numPr>
        <w:jc w:val="both"/>
      </w:pPr>
      <w:r w:rsidRPr="002048C5">
        <w:t xml:space="preserve">stečajnom upravitelju </w:t>
      </w:r>
    </w:p>
    <w:p w:rsidRDefault="009109DA" w:rsidP="00DA2555" w:rsidR="00F86943">
      <w:pPr>
        <w:pStyle w:val="Odlomakpopisa"/>
        <w:numPr>
          <w:ilvl w:val="0"/>
          <w:numId w:val="7"/>
        </w:numPr>
        <w:jc w:val="both"/>
      </w:pPr>
      <w:r>
        <w:t xml:space="preserve">mrežna stranica </w:t>
      </w:r>
      <w:r w:rsidR="00F73D76">
        <w:t>e-</w:t>
      </w:r>
      <w:r w:rsidR="00F86943">
        <w:t>oglasn</w:t>
      </w:r>
      <w:r w:rsidR="00441AA3">
        <w:t>e</w:t>
      </w:r>
      <w:r w:rsidR="00F86943">
        <w:t xml:space="preserve"> ploč</w:t>
      </w:r>
      <w:r w:rsidR="00441AA3">
        <w:t>e</w:t>
      </w:r>
      <w:r w:rsidR="00F86943">
        <w:t xml:space="preserve"> </w:t>
      </w:r>
      <w:r w:rsidR="00441AA3">
        <w:t xml:space="preserve">suda </w:t>
      </w:r>
    </w:p>
    <w:p w:rsidRDefault="00441AA3" w:rsidP="00DA2555" w:rsidR="00441AA3">
      <w:pPr>
        <w:pStyle w:val="Odlomakpopisa"/>
        <w:numPr>
          <w:ilvl w:val="0"/>
          <w:numId w:val="7"/>
        </w:numPr>
        <w:jc w:val="both"/>
      </w:pPr>
      <w:r>
        <w:t>sudačka mreža</w:t>
      </w:r>
    </w:p>
    <w:p w:rsidRDefault="00FC398B" w:rsidP="00DA2555" w:rsidR="009109DA">
      <w:pPr>
        <w:pStyle w:val="Odlomakpopisa"/>
        <w:numPr>
          <w:ilvl w:val="0"/>
          <w:numId w:val="7"/>
        </w:numPr>
        <w:jc w:val="both"/>
      </w:pPr>
      <w:r>
        <w:t>FINA Rijeka</w:t>
      </w:r>
      <w:r w:rsidR="009109DA">
        <w:t xml:space="preserve"> uz zahtjev </w:t>
      </w:r>
      <w:r>
        <w:t xml:space="preserve"> </w:t>
      </w:r>
      <w:r w:rsidR="0035249E">
        <w:t xml:space="preserve">i izvadak iz zemljišnih knjiga </w:t>
      </w:r>
      <w:r w:rsidR="00DA2555">
        <w:t xml:space="preserve"> (list 416 i 417 spisa ) </w:t>
      </w:r>
    </w:p>
    <w:p w:rsidRDefault="00F86943" w:rsidP="00F86943" w:rsidR="00F86943">
      <w:pPr>
        <w:jc w:val="both"/>
      </w:pPr>
    </w:p>
    <w:p w:rsidRDefault="005204B4" w:rsidP="00F86943" w:rsidR="00F86943" w:rsidRPr="002048C5">
      <w:pPr>
        <w:jc w:val="both"/>
      </w:pPr>
      <w:r>
        <w:rPr>
          <w:color w:val="000000"/>
        </w:rPr>
        <w:t xml:space="preserve">U Rijeka, 13. svibnja </w:t>
      </w:r>
      <w:r w:rsidRPr="0038533F">
        <w:t>2016</w:t>
      </w:r>
      <w:r>
        <w:t>.</w:t>
      </w:r>
    </w:p>
    <w:bookmarkEnd w:id="0"/>
    <w:p w:rsidRDefault="00B639DE" w:rsidR="00B639DE"/>
    <w:sectPr w:rsidR="00B639DE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AB3" w:rsidR="00F70AB3">
      <w:r>
        <w:separator/>
      </w:r>
    </w:p>
  </w:endnote>
  <w:endnote w:id="0" w:type="continuationSeparator">
    <w:p w:rsidRDefault="00F70AB3" w:rsidR="00F7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74E0B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8288575"/>
      <w:docPartObj>
        <w:docPartGallery w:val="Page Numbers (Bottom of Page)"/>
        <w:docPartUnique/>
      </w:docPartObj>
    </w:sdtPr>
    <w:sdtContent>
      <w:p w:rsidRDefault="002557EE" w:rsidR="002557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E0B">
          <w:rPr>
            <w:noProof/>
          </w:rPr>
          <w:t>1</w:t>
        </w:r>
        <w:r>
          <w:fldChar w:fldCharType="end"/>
        </w:r>
      </w:p>
    </w:sdtContent>
  </w:sdt>
  <w:p w:rsidRDefault="002557EE" w:rsidR="002557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AB3" w:rsidR="00F70AB3">
      <w:r>
        <w:separator/>
      </w:r>
    </w:p>
  </w:footnote>
  <w:footnote w:id="0" w:type="continuationSeparator">
    <w:p w:rsidRDefault="00F70AB3" w:rsidR="00F70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4B4" w:rsidP="005204B4" w:rsidR="00244516">
    <w:pPr>
      <w:pStyle w:val="Zaglavlje"/>
      <w:jc w:val="right"/>
    </w:pPr>
    <w:proofErr w:type="spellStart"/>
    <w:r w:rsidRPr="005204B4">
      <w:t>Posl</w:t>
    </w:r>
    <w:proofErr w:type="spellEnd"/>
    <w:r w:rsidRPr="005204B4">
      <w:t xml:space="preserve">. br. </w:t>
    </w:r>
    <w:r w:rsidRPr="005204B4">
      <w:t>7 St-352/13-</w:t>
    </w:r>
    <w:r w:rsidR="002557EE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74E0B"/>
    <w:rsid w:val="001B7052"/>
    <w:rsid w:val="0020176C"/>
    <w:rsid w:val="00237D6C"/>
    <w:rsid w:val="00244516"/>
    <w:rsid w:val="002557EE"/>
    <w:rsid w:val="00255C20"/>
    <w:rsid w:val="0035249E"/>
    <w:rsid w:val="00362EFC"/>
    <w:rsid w:val="00384899"/>
    <w:rsid w:val="0038533F"/>
    <w:rsid w:val="00410A48"/>
    <w:rsid w:val="00441AA3"/>
    <w:rsid w:val="0048093D"/>
    <w:rsid w:val="004A3918"/>
    <w:rsid w:val="004B27BB"/>
    <w:rsid w:val="004B7F3F"/>
    <w:rsid w:val="004E5469"/>
    <w:rsid w:val="004E6B53"/>
    <w:rsid w:val="004F022B"/>
    <w:rsid w:val="005204B4"/>
    <w:rsid w:val="00546B43"/>
    <w:rsid w:val="00552290"/>
    <w:rsid w:val="005C7F65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4061B"/>
    <w:rsid w:val="00871D16"/>
    <w:rsid w:val="008B05F8"/>
    <w:rsid w:val="008D33D3"/>
    <w:rsid w:val="008E2CCE"/>
    <w:rsid w:val="009109DA"/>
    <w:rsid w:val="00924EE7"/>
    <w:rsid w:val="0093197C"/>
    <w:rsid w:val="009A6B8C"/>
    <w:rsid w:val="009C1C0F"/>
    <w:rsid w:val="009E4A95"/>
    <w:rsid w:val="00A32422"/>
    <w:rsid w:val="00A70A1F"/>
    <w:rsid w:val="00A84223"/>
    <w:rsid w:val="00A96CBB"/>
    <w:rsid w:val="00B639DE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E041BA"/>
    <w:rsid w:val="00E077E8"/>
    <w:rsid w:val="00E21D87"/>
    <w:rsid w:val="00F034E6"/>
    <w:rsid w:val="00F260CB"/>
    <w:rsid w:val="00F70AB3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57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5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57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5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94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4228</properties:Characters>
  <properties:Lines>119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5053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2016-05-16T06:33:00Z</dcterms:created>
  <dc:creator>nmarkovic</dc:creator>
  <cp:lastModifiedBy>Tanja Fidel</cp:lastModifiedBy>
  <cp:lastPrinted>2016-05-16T06:57:00Z</cp:lastPrinted>
  <dcterms:modified xmlns:xsi="http://www.w3.org/2001/XMLSchema-instance" xsi:type="dcterms:W3CDTF">2016-05-16T06:57:00Z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