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5f7e" w14:paraId="ae65f7e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6B343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St-3715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B3436" w:rsidRPr="006B3436">
        <w:rPr>
          <w:rFonts w:hAnsi="Times New Roman" w:ascii="Times New Roman"/>
          <w:szCs w:val="24"/>
        </w:rPr>
        <w:t>MANGALA d.o.o., Zagreb, Ribnjak 20, OIB: 86353816076</w:t>
      </w:r>
      <w:r w:rsidR="006B3436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0311FF">
        <w:rPr>
          <w:rFonts w:hAnsi="Times New Roman" w:ascii="Times New Roman"/>
          <w:szCs w:val="24"/>
          <w:lang w:val="hr-HR"/>
        </w:rPr>
        <w:t>12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6B3436" w:rsidRPr="006B3436">
        <w:rPr>
          <w:rFonts w:hAnsi="Times New Roman" w:ascii="Times New Roman"/>
          <w:szCs w:val="24"/>
        </w:rPr>
        <w:t>MANGALA d.o.o., Zagreb, Ribnjak 20, OIB: 86353816076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0311FF">
        <w:rPr>
          <w:rFonts w:hAnsi="Times New Roman" w:ascii="Times New Roman"/>
          <w:szCs w:val="24"/>
        </w:rPr>
        <w:t>12. siječnja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DF6B7C">
        <w:rPr>
          <w:rFonts w:hAnsi="Times New Roman" w:ascii="Times New Roman"/>
          <w:szCs w:val="24"/>
        </w:rPr>
        <w:t xml:space="preserve"> </w:t>
      </w:r>
      <w:r w:rsidR="006B3436">
        <w:rPr>
          <w:rFonts w:hAnsi="Times New Roman" w:ascii="Times New Roman"/>
          <w:szCs w:val="24"/>
        </w:rPr>
        <w:t>Nikola Remenar, Velika Gorica, Dubrovačka 14, OIB: 483131955864.</w:t>
      </w:r>
    </w:p>
    <w:p w:rsidRDefault="006B3436" w:rsidP="006B3436" w:rsidR="006B3436" w:rsidRPr="00083AA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6B3436" w:rsidRPr="006B3436">
        <w:rPr>
          <w:rFonts w:hAnsi="Times New Roman" w:ascii="Times New Roman"/>
          <w:szCs w:val="24"/>
        </w:rPr>
        <w:t>MANGALA d.o.o., Zagreb, Ribnjak 20, OIB: 86353816076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0311FF">
        <w:rPr>
          <w:rFonts w:hAnsi="Times New Roman" w:ascii="Times New Roman"/>
          <w:lang w:val="hr-HR"/>
        </w:rPr>
        <w:t>dana 12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4D286A" w:rsidRPr="004D286A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6B3436">
          <w:rPr>
            <w:rFonts w:hAnsi="Times New Roman" w:ascii="Times New Roman"/>
          </w:rPr>
          <w:t xml:space="preserve">                     75. St-3715</w:t>
        </w:r>
        <w:r>
          <w:rPr>
            <w:rFonts w:hAnsi="Times New Roman" w:ascii="Times New Roman"/>
          </w:rPr>
          <w:t>/15-</w:t>
        </w:r>
        <w:r w:rsidR="006B3436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1FF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5136E"/>
    <w:rsid w:val="00385410"/>
    <w:rsid w:val="003E3A62"/>
    <w:rsid w:val="0042162E"/>
    <w:rsid w:val="0044662D"/>
    <w:rsid w:val="004C69B9"/>
    <w:rsid w:val="004D286A"/>
    <w:rsid w:val="00532B71"/>
    <w:rsid w:val="005940E9"/>
    <w:rsid w:val="005D55AF"/>
    <w:rsid w:val="006356C5"/>
    <w:rsid w:val="006866A9"/>
    <w:rsid w:val="006B3436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80CD8"/>
    <w:rsid w:val="00D955F3"/>
    <w:rsid w:val="00DA2AB9"/>
    <w:rsid w:val="00DB29D2"/>
    <w:rsid w:val="00DB4528"/>
    <w:rsid w:val="00DC34DC"/>
    <w:rsid w:val="00DD5B8E"/>
    <w:rsid w:val="00DF6B7C"/>
    <w:rsid w:val="00EC3898"/>
    <w:rsid w:val="00EE5750"/>
    <w:rsid w:val="00EE69E5"/>
    <w:rsid w:val="00F000B2"/>
    <w:rsid w:val="00F566A4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2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2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3715</izvorni_sadrzaj>
    <derivirana_varijabla naziv="DomainObject.Predmet.Broj_1">3715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St-3715/2015</izvorni_sadrzaj>
    <derivirana_varijabla naziv="DomainObject.Predmet.OznakaBroj_1">St-3715/2015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MANGALA d.o.o. zastupanog po punomoćniku Snježana Kožul</izvorni_sadrzaj>
    <derivirana_varijabla naziv="DomainObject.Predmet.ProtustrankaFormated_1">  MANGALA d.o.o. zastupanog po punomoćniku Snježana Kožul</derivirana_varijabla>
  </DomainObject.Predmet.ProtustrankaFormated>
  <DomainObject.Predmet.ProtustrankaFormatedOIB>
    <izvorni_sadrzaj>  MANGALA d.o.o., OIB 86353816076 zastupanog po punomoćniku Snježana Kožul</izvorni_sadrzaj>
    <derivirana_varijabla naziv="DomainObject.Predmet.ProtustrankaFormatedOIB_1">  MANGALA d.o.o., OIB 86353816076 zastupanog po punomoćniku Snježana Kožul</derivirana_varijabla>
  </DomainObject.Predmet.ProtustrankaFormatedOIB>
  <DomainObject.Predmet.ProtustrankaFormatedWithAdress>
    <izvorni_sadrzaj> MANGALA d.o.o., Ribnjak 20, 10000 Zagreb zastupanog po punomoćniku Snježana Kožul</izvorni_sadrzaj>
    <derivirana_varijabla naziv="DomainObject.Predmet.ProtustrankaFormatedWithAdress_1"> MANGALA d.o.o., Ribnjak 20, 10000 Zagreb zastupanog po punomoćniku Snježana Kožul</derivirana_varijabla>
  </DomainObject.Predmet.ProtustrankaFormatedWithAdress>
  <DomainObject.Predmet.ProtustrankaFormatedWithAdressOIB>
    <izvorni_sadrzaj> MANGALA d.o.o., OIB 86353816076, Ribnjak 20, 10000 Zagreb zastupanog po punomoćniku Snježana Kožul</izvorni_sadrzaj>
    <derivirana_varijabla naziv="DomainObject.Predmet.ProtustrankaFormatedWithAdressOIB_1"> MANGALA d.o.o., OIB 86353816076, Ribnjak 20, 10000 Zagreb zastupanog po punomoćniku Snježana Kožul</derivirana_varijabla>
  </DomainObject.Predmet.ProtustrankaFormatedWithAdressOIB>
  <DomainObject.Predmet.ProtustrankaWithAdress>
    <izvorni_sadrzaj>MANGALA d.o.o. Ribnjak 20, 10000 Zagreb</izvorni_sadrzaj>
    <derivirana_varijabla naziv="DomainObject.Predmet.ProtustrankaWithAdress_1">MANGALA d.o.o. Ribnjak 20, 10000 Zagreb</derivirana_varijabla>
  </DomainObject.Predmet.ProtustrankaWithAdress>
  <DomainObject.Predmet.ProtustrankaWithAdressOIB>
    <izvorni_sadrzaj>MANGALA d.o.o., OIB 86353816076, Ribnjak 20, 10000 Zagreb</izvorni_sadrzaj>
    <derivirana_varijabla naziv="DomainObject.Predmet.ProtustrankaWithAdressOIB_1">MANGALA d.o.o., OIB 86353816076, Ribnjak 20, 10000 Zagreb</derivirana_varijabla>
  </DomainObject.Predmet.ProtustrankaWithAdressOIB>
  <DomainObject.Predmet.ProtustrankaNazivFormated>
    <izvorni_sadrzaj>MANGALA d.o.o.</izvorni_sadrzaj>
    <derivirana_varijabla naziv="DomainObject.Predmet.ProtustrankaNazivFormated_1">MANGALA d.o.o.</derivirana_varijabla>
  </DomainObject.Predmet.ProtustrankaNazivFormated>
  <DomainObject.Predmet.ProtustrankaNazivFormatedOIB>
    <izvorni_sadrzaj>MANGALA d.o.o., OIB 86353816076</izvorni_sadrzaj>
    <derivirana_varijabla naziv="DomainObject.Predmet.ProtustrankaNazivFormatedOIB_1">MANGALA d.o.o., OIB 86353816076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MANGALA d.o.o. zastupanog po punomoćniku Snježana Kožul</item>
    </izvorni_sadrzaj>
    <derivirana_varijabla naziv="DomainObject.Predmet.ProtuStrankaListFormated_1">
      <item>MANGALA d.o.o. zastupanog po punomoćniku Snježana Kožul</item>
    </derivirana_varijabla>
  </DomainObject.Predmet.ProtuStrankaListFormated>
  <DomainObject.Predmet.ProtuStrankaListFormatedOIB>
    <izvorni_sadrzaj>
      <item>MANGALA d.o.o., OIB 86353816076 zastupanog po punomoćniku Snježana Kožul</item>
    </izvorni_sadrzaj>
    <derivirana_varijabla naziv="DomainObject.Predmet.ProtuStrankaListFormatedOIB_1">
      <item>MANGALA d.o.o., OIB 86353816076 zastupanog po punomoćniku Snježana Kožul</item>
    </derivirana_varijabla>
  </DomainObject.Predmet.ProtuStrankaListFormatedOIB>
  <DomainObject.Predmet.ProtuStrankaListFormatedWithAdress>
    <izvorni_sadrzaj>
      <item>MANGALA d.o.o., Ribnjak 20, 10000 Zagreb zastupanog po punomoćniku Snježana Kožul</item>
    </izvorni_sadrzaj>
    <derivirana_varijabla naziv="DomainObject.Predmet.ProtuStrankaListFormatedWithAdress_1">
      <item>MANGALA d.o.o., Ribnjak 20, 10000 Zagreb zastupanog po punomoćniku Snježana Kožul</item>
    </derivirana_varijabla>
  </DomainObject.Predmet.ProtuStrankaListFormatedWithAdress>
  <DomainObject.Predmet.ProtuStrankaListFormatedWithAdressOIB>
    <izvorni_sadrzaj>
      <item>MANGALA d.o.o., OIB 86353816076, Ribnjak 20, 10000 Zagreb zastupanog po punomoćniku Snježana Kožul</item>
    </izvorni_sadrzaj>
    <derivirana_varijabla naziv="DomainObject.Predmet.ProtuStrankaListFormatedWithAdressOIB_1">
      <item>MANGALA d.o.o., OIB 86353816076, Ribnjak 20, 10000 Zagreb zastupanog po punomoćniku Snježana Kožul</item>
    </derivirana_varijabla>
  </DomainObject.Predmet.ProtuStrankaListFormatedWithAdressOIB>
  <DomainObject.Predmet.ProtuStrankaListNazivFormated>
    <izvorni_sadrzaj>
      <item>MANGALA d.o.o.</item>
    </izvorni_sadrzaj>
    <derivirana_varijabla naziv="DomainObject.Predmet.ProtuStrankaListNazivFormated_1">
      <item>MANGALA d.o.o.</item>
    </derivirana_varijabla>
  </DomainObject.Predmet.ProtuStrankaListNazivFormated>
  <DomainObject.Predmet.ProtuStrankaListNazivFormatedOIB>
    <izvorni_sadrzaj>
      <item>MANGALA d.o.o., OIB 86353816076</item>
    </izvorni_sadrzaj>
    <derivirana_varijabla naziv="DomainObject.Predmet.ProtuStrankaListNazivFormatedOIB_1">
      <item>MANGALA d.o.o., OIB 86353816076</item>
    </derivirana_varijabla>
  </DomainObject.Predmet.ProtuStrankaListNazivFormatedOIB>
  <DomainObject.Predmet.OstaliListFormated>
    <izvorni_sadrzaj>
      <item>Snježana Kožul punomoćnik sudionika u postupku MANGALA d.o.o.</item>
    </izvorni_sadrzaj>
    <derivirana_varijabla naziv="DomainObject.Predmet.OstaliListFormated_1">
      <item>Snježana Kožul punomoćnik sudionika u postupku MANGALA d.o.o.</item>
    </derivirana_varijabla>
  </DomainObject.Predmet.OstaliListFormated>
  <DomainObject.Predmet.OstaliListFormatedOIB>
    <izvorni_sadrzaj>
      <item>Snježana Kožul, OIB 12748274598 punomoćnik sudionika u postupku MANGALA d.o.o.</item>
    </izvorni_sadrzaj>
    <derivirana_varijabla naziv="DomainObject.Predmet.OstaliListFormatedOIB_1">
      <item>Snježana Kožul, OIB 12748274598 punomoćnik sudionika u postupku MANGALA d.o.o.</item>
    </derivirana_varijabla>
  </DomainObject.Predmet.OstaliListFormatedOIB>
  <DomainObject.Predmet.OstaliListFormatedWithAdress>
    <izvorni_sadrzaj>
      <item>Snježana Kožul, Ribnjak 20, 10000 Zagreb punomoćnik sudionika u postupku MANGALA d.o.o.</item>
    </izvorni_sadrzaj>
    <derivirana_varijabla naziv="DomainObject.Predmet.OstaliListFormatedWithAdress_1">
      <item>Snježana Kožul, Ribnjak 20, 10000 Zagreb punomoćnik sudionika u postupku MANGALA d.o.o.</item>
    </derivirana_varijabla>
  </DomainObject.Predmet.OstaliListFormatedWithAdress>
  <DomainObject.Predmet.OstaliListFormatedWithAdressOIB>
    <izvorni_sadrzaj>
      <item>Snježana Kožul, OIB 12748274598, Ribnjak 20, 10000 Zagreb punomoćnik sudionika u postupku MANGALA d.o.o.</item>
    </izvorni_sadrzaj>
    <derivirana_varijabla naziv="DomainObject.Predmet.OstaliListFormatedWithAdressOIB_1">
      <item>Snježana Kožul, OIB 12748274598, Ribnjak 20, 10000 Zagreb punomoćnik sudionika u postupku MANGALA d.o.o.</item>
    </derivirana_varijabla>
  </DomainObject.Predmet.OstaliListFormatedWithAdressOIB>
  <DomainObject.Predmet.OstaliListNazivFormated>
    <izvorni_sadrzaj>
      <item>Snježana Kožul</item>
    </izvorni_sadrzaj>
    <derivirana_varijabla naziv="DomainObject.Predmet.OstaliListNazivFormated_1">
      <item>Snježana Kožul</item>
    </derivirana_varijabla>
  </DomainObject.Predmet.OstaliListNazivFormated>
  <DomainObject.Predmet.OstaliListNazivFormatedOIB>
    <izvorni_sadrzaj>
      <item>Snježana Kožul, OIB 12748274598</item>
    </izvorni_sadrzaj>
    <derivirana_varijabla naziv="DomainObject.Predmet.OstaliListNazivFormatedOIB_1">
      <item>Snježana Kožul, OIB 12748274598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MANGALA d.o.o.</izvorni_sadrzaj>
    <derivirana_varijabla naziv="DomainObject.Predmet.ProtustrankaIDrugi_1">MANGALA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MANGALA d.o.o., OIB 86353816076, Ribnjak 20, 10000 Zagreb</izvorni_sadrzaj>
    <derivirana_varijabla naziv="DomainObject.Predmet.ProtustrankaIDrugiAdressOIB_1">MANGALA d.o.o., OIB 86353816076, Ribnjak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MANGALA d.o.o.</item>
      <item>Snježana Kožul</item>
    </izvorni_sadrzaj>
    <derivirana_varijabla naziv="DomainObject.Predmet.SudioniciListNaziv_1">
      <item>FINA Regionalni centar Zagreb</item>
      <item>MANGALA d.o.o.</item>
      <item>Snježana Kožul</item>
    </derivirana_varijabla>
  </DomainObject.Predmet.SudioniciListNaziv>
  <DomainObject.Predmet.SudioniciListAdressOIB>
    <izvorni_sadrzaj>
      <item>FINA Regionalni centar Zagreb, OIB 85821130368, Trg svibanjskih žrtava 1995. 1,10000 Zagreb</item>
      <item>MANGALA d.o.o., OIB 86353816076, Ribnjak 20,10000 Zagreb</item>
      <item>Snježana Kožul, OIB 12748274598, Ribnjak 20,10000 Zagreb</item>
    </izvorni_sadrzaj>
    <derivirana_varijabla naziv="DomainObject.Predmet.SudioniciListAdressOIB_1">
      <item>FINA Regionalni centar Zagreb, OIB 85821130368, Trg svibanjskih žrtava 1995. 1,10000 Zagreb</item>
      <item>MANGALA d.o.o., OIB 86353816076, Ribnjak 20,10000 Zagreb</item>
      <item>Snježana Kožul, OIB 12748274598, Ribnjak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86353816076</item>
      <item>, OIB 12748274598</item>
    </izvorni_sadrzaj>
    <derivirana_varijabla naziv="DomainObject.Predmet.SudioniciListNazivOIB_1">
      <item>, OIB 85821130368</item>
      <item>, OIB 86353816076</item>
      <item>, OIB 12748274598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FE57D-8B58-4FC2-8686-CF6A292B35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2217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2016-01-12T09:07:00Z</dcterms:created>
  <dc:creator>Sudsko vijeæe</dc:creator>
  <cp:lastModifiedBy>Anita Ban</cp:lastModifiedBy>
  <cp:lastPrinted>2015-12-30T07:51:00Z</cp:lastPrinted>
  <dcterms:modified xmlns:xsi="http://www.w3.org/2001/XMLSchema-instance" xsi:type="dcterms:W3CDTF">2016-01-12T09:10:00Z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