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cc54" w14:paraId="75bcc5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D773F3">
        <w:t>1335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D773F3">
        <w:t xml:space="preserve">DALMATINO-COMERC </w:t>
      </w:r>
      <w:r w:rsidR="002779E6" w:rsidRPr="002779E6">
        <w:t>j.d.o.o. za</w:t>
      </w:r>
      <w:r w:rsidR="00D773F3">
        <w:t xml:space="preserve"> prijevoz i trgovinu</w:t>
      </w:r>
      <w:r w:rsidR="002779E6">
        <w:t>,</w:t>
      </w:r>
      <w:r w:rsidR="00D773F3">
        <w:t xml:space="preserve"> Vinkovci, Alojzija Stepinca 15</w:t>
      </w:r>
      <w:r w:rsidR="002779E6">
        <w:t xml:space="preserve">, </w:t>
      </w:r>
      <w:r w:rsidR="004A0D7B">
        <w:t>MBS</w:t>
      </w:r>
      <w:r w:rsidR="00D773F3">
        <w:t>:</w:t>
      </w:r>
      <w:r w:rsidR="004A0D7B">
        <w:t xml:space="preserve"> </w:t>
      </w:r>
      <w:r w:rsidR="002779E6" w:rsidRPr="002779E6">
        <w:t>0301</w:t>
      </w:r>
      <w:r w:rsidR="00D773F3">
        <w:t>66854</w:t>
      </w:r>
      <w:r w:rsidR="004A0D7B">
        <w:t>, OIB</w:t>
      </w:r>
      <w:r w:rsidR="00D773F3">
        <w:t>:70679254547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779E6">
        <w:t>14</w:t>
      </w:r>
      <w:r w:rsidR="00224AFF">
        <w:t xml:space="preserve">. </w:t>
      </w:r>
      <w:r w:rsidR="00D773F3">
        <w:t xml:space="preserve">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D773F3">
        <w:t xml:space="preserve"> </w:t>
      </w:r>
      <w:r w:rsidR="00D773F3" w:rsidRPr="00D773F3">
        <w:t>DALMATINO-COMERC j.d.o.o. za prijevoz i trgovinu, Vinkovci, Alojzija Stepinca 15, MBS: 030166854, OIB:70679254547</w:t>
      </w:r>
      <w:r>
        <w:t xml:space="preserve">, iznosi </w:t>
      </w:r>
      <w:r w:rsidR="00D773F3">
        <w:t xml:space="preserve">21.641,02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D773F3">
        <w:t xml:space="preserve"> Marina Parać</w:t>
      </w:r>
      <w:r w:rsidR="002779E6">
        <w:t xml:space="preserve">, </w:t>
      </w:r>
      <w:r w:rsidR="00D773F3">
        <w:t>Vinkovci</w:t>
      </w:r>
      <w:r w:rsidR="002779E6">
        <w:t xml:space="preserve">, </w:t>
      </w:r>
      <w:r w:rsidR="00D773F3">
        <w:t>Alojzija Stepinca 15</w:t>
      </w:r>
      <w:r w:rsidR="002779E6">
        <w:t xml:space="preserve">, </w:t>
      </w:r>
      <w:r w:rsidR="00905F6B">
        <w:t>OIB:</w:t>
      </w:r>
      <w:r w:rsidR="00D773F3">
        <w:t xml:space="preserve"> 57539870543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D773F3">
        <w:t>1335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779E6">
        <w:t>14</w:t>
      </w:r>
      <w:r>
        <w:t xml:space="preserve">. </w:t>
      </w:r>
      <w:r w:rsidR="00D773F3">
        <w:t xml:space="preserve">rujna </w:t>
      </w:r>
      <w:r>
        <w:t>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773F3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714" w:rsidR="00212714">
      <w:r>
        <w:separator/>
      </w:r>
    </w:p>
  </w:endnote>
  <w:endnote w:id="0" w:type="continuationSeparator">
    <w:p w:rsidRDefault="00212714" w:rsidR="00212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714" w:rsidR="00212714">
      <w:r>
        <w:separator/>
      </w:r>
    </w:p>
  </w:footnote>
  <w:footnote w:id="0" w:type="continuationSeparator">
    <w:p w:rsidRDefault="00212714" w:rsidR="00212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534B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0D4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714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2FCD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5556B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3F3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55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55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St-1335/2017</izvorni_sadrzaj>
    <derivirana_varijabla naziv="DomainObject.Predmet.OznakaBroj_1">St-1335/2017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DALMATINO-COMERC j.d.o.o. za prijevoz i trgovinu</izvorni_sadrzaj>
    <derivirana_varijabla naziv="DomainObject.Predmet.ProtustrankaFormated_1">  DALMATINO-COMERC j.d.o.o. za prijevoz i trgovinu</derivirana_varijabla>
  </DomainObject.Predmet.ProtustrankaFormated>
  <DomainObject.Predmet.ProtustrankaFormatedOIB>
    <izvorni_sadrzaj>  DALMATINO-COMERC j.d.o.o. za prijevoz i trgovinu, OIB 70679254547</izvorni_sadrzaj>
    <derivirana_varijabla naziv="DomainObject.Predmet.ProtustrankaFormatedOIB_1">  DALMATINO-COMERC j.d.o.o. za prijevoz i trgovinu, OIB 70679254547</derivirana_varijabla>
  </DomainObject.Predmet.ProtustrankaFormatedOIB>
  <DomainObject.Predmet.ProtustrankaFormatedWithAdress>
    <izvorni_sadrzaj> DALMATINO-COMERC j.d.o.o. za prijevoz i trgovinu, Alojzija Stepinca 15, 32100 Vinkovci</izvorni_sadrzaj>
    <derivirana_varijabla naziv="DomainObject.Predmet.ProtustrankaFormatedWithAdress_1"> DALMATINO-COMERC j.d.o.o. za prijevoz i trgovinu, Alojzija Stepinca 15, 32100 Vinkovci</derivirana_varijabla>
  </DomainObject.Predmet.ProtustrankaFormatedWithAdress>
  <DomainObject.Predmet.ProtustrankaFormatedWithAdressOIB>
    <izvorni_sadrzaj> DALMATINO-COMERC j.d.o.o. za prijevoz i trgovinu, OIB 70679254547, Alojzija Stepinca 15, 32100 Vinkovci</izvorni_sadrzaj>
    <derivirana_varijabla naziv="DomainObject.Predmet.ProtustrankaFormatedWithAdressOIB_1"> DALMATINO-COMERC j.d.o.o. za prijevoz i trgovinu, OIB 70679254547, Alojzija Stepinca 15, 32100 Vinkovci</derivirana_varijabla>
  </DomainObject.Predmet.ProtustrankaFormatedWithAdressOIB>
  <DomainObject.Predmet.ProtustrankaWithAdress>
    <izvorni_sadrzaj>DALMATINO-COMERC j.d.o.o. za prijevoz i trgovinu Alojzija Stepinca 15, 32100 Vinkovci</izvorni_sadrzaj>
    <derivirana_varijabla naziv="DomainObject.Predmet.ProtustrankaWithAdress_1">DALMATINO-COMERC j.d.o.o. za prijevoz i trgovinu Alojzija Stepinca 15, 32100 Vinkovci</derivirana_varijabla>
  </DomainObject.Predmet.ProtustrankaWithAdress>
  <DomainObject.Predmet.ProtustrankaWithAdressOIB>
    <izvorni_sadrzaj>DALMATINO-COMERC j.d.o.o. za prijevoz i trgovinu, OIB 70679254547, Alojzija Stepinca 15, 32100 Vinkovci</izvorni_sadrzaj>
    <derivirana_varijabla naziv="DomainObject.Predmet.ProtustrankaWithAdressOIB_1">DALMATINO-COMERC j.d.o.o. za prijevoz i trgovinu, OIB 70679254547, Alojzija Stepinca 15, 32100 Vinkovci</derivirana_varijabla>
  </DomainObject.Predmet.ProtustrankaWithAdressOIB>
  <DomainObject.Predmet.ProtustrankaNazivFormated>
    <izvorni_sadrzaj>DALMATINO-COMERC j.d.o.o. za prijevoz i trgovinu</izvorni_sadrzaj>
    <derivirana_varijabla naziv="DomainObject.Predmet.ProtustrankaNazivFormated_1">DALMATINO-COMERC j.d.o.o. za prijevoz i trgovinu</derivirana_varijabla>
  </DomainObject.Predmet.ProtustrankaNazivFormated>
  <DomainObject.Predmet.ProtustrankaNazivFormatedOIB>
    <izvorni_sadrzaj>DALMATINO-COMERC j.d.o.o. za prijevoz i trgovinu, OIB 70679254547</izvorni_sadrzaj>
    <derivirana_varijabla naziv="DomainObject.Predmet.ProtustrankaNazivFormatedOIB_1">DALMATINO-COMERC j.d.o.o. za prijevoz i trgovinu, OIB 70679254547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DALMATINO-COMERC j.d.o.o. za prijevoz i trgovinu</item>
    </izvorni_sadrzaj>
    <derivirana_varijabla naziv="DomainObject.Predmet.ProtuStrankaListFormated_1">
      <item>DALMATINO-COMERC j.d.o.o. za prijevoz i trgovinu</item>
    </derivirana_varijabla>
  </DomainObject.Predmet.ProtuStrankaListFormated>
  <DomainObject.Predmet.ProtuStrankaListFormatedOIB>
    <izvorni_sadrzaj>
      <item>DALMATINO-COMERC j.d.o.o. za prijevoz i trgovinu, OIB 70679254547</item>
    </izvorni_sadrzaj>
    <derivirana_varijabla naziv="DomainObject.Predmet.ProtuStrankaListFormatedOIB_1">
      <item>DALMATINO-COMERC j.d.o.o. za prijevoz i trgovinu, OIB 70679254547</item>
    </derivirana_varijabla>
  </DomainObject.Predmet.ProtuStrankaListFormatedOIB>
  <DomainObject.Predmet.ProtuStrankaListFormatedWithAdress>
    <izvorni_sadrzaj>
      <item>DALMATINO-COMERC j.d.o.o. za prijevoz i trgovinu, Alojzija Stepinca 15, 32100 Vinkovci</item>
    </izvorni_sadrzaj>
    <derivirana_varijabla naziv="DomainObject.Predmet.ProtuStrankaListFormatedWithAdress_1">
      <item>DALMATINO-COMERC j.d.o.o. za prijevoz i trgovinu, Alojzija Stepinca 15, 32100 Vinkovci</item>
    </derivirana_varijabla>
  </DomainObject.Predmet.ProtuStrankaListFormatedWithAdress>
  <DomainObject.Predmet.ProtuStrankaListFormatedWithAdressOIB>
    <izvorni_sadrzaj>
      <item>DALMATINO-COMERC j.d.o.o. za prijevoz i trgovinu, OIB 70679254547, Alojzija Stepinca 15, 32100 Vinkovci</item>
    </izvorni_sadrzaj>
    <derivirana_varijabla naziv="DomainObject.Predmet.ProtuStrankaListFormatedWithAdressOIB_1">
      <item>DALMATINO-COMERC j.d.o.o. za prijevoz i trgovinu, OIB 70679254547, Alojzija Stepinca 15, 32100 Vinkovci</item>
    </derivirana_varijabla>
  </DomainObject.Predmet.ProtuStrankaListFormatedWithAdressOIB>
  <DomainObject.Predmet.ProtuStrankaListNazivFormated>
    <izvorni_sadrzaj>
      <item>DALMATINO-COMERC j.d.o.o. za prijevoz i trgovinu</item>
    </izvorni_sadrzaj>
    <derivirana_varijabla naziv="DomainObject.Predmet.ProtuStrankaListNazivFormated_1">
      <item>DALMATINO-COMERC j.d.o.o. za prijevoz i trgovinu</item>
    </derivirana_varijabla>
  </DomainObject.Predmet.ProtuStrankaListNazivFormated>
  <DomainObject.Predmet.ProtuStrankaListNazivFormatedOIB>
    <izvorni_sadrzaj>
      <item>DALMATINO-COMERC j.d.o.o. za prijevoz i trgovinu, OIB 70679254547</item>
    </izvorni_sadrzaj>
    <derivirana_varijabla naziv="DomainObject.Predmet.ProtuStrankaListNazivFormatedOIB_1">
      <item>DALMATINO-COMERC j.d.o.o. za prijevoz i trgovinu, OIB 70679254547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DALMATINO-COMERC j.d.o.o. za prijevoz i trgovinu</izvorni_sadrzaj>
    <derivirana_varijabla naziv="DomainObject.Predmet.ProtustrankaIDrugi_1">DALMATINO-COMERC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DALMATINO-COMERC j.d.o.o. za prijevoz i trgovinu, OIB 70679254547, Alojzija Stepinca 15, 32100 Vinkovci</izvorni_sadrzaj>
    <derivirana_varijabla naziv="DomainObject.Predmet.ProtustrankaIDrugiAdressOIB_1">DALMATINO-COMERC j.d.o.o. za prijevoz i trgovinu, OIB 70679254547, Alojzija Stepinca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DALMATINO-COMERC j.d.o.o. za prijevoz i trgovinu</item>
    </izvorni_sadrzaj>
    <derivirana_varijabla naziv="DomainObject.Predmet.SudioniciListNaziv_1">
      <item>FINA RC OSIJEK</item>
      <item>DALMATINO-COMERC j.d.o.o. za prijevoz i trgovinu</item>
    </derivirana_varijabla>
  </DomainObject.Predmet.SudioniciListNaziv>
  <DomainObject.Predmet.SudioniciListAdressOIB>
    <izvorni_sadrzaj>
      <item>FINA RC OSIJEK, OIB 85821130368</item>
      <item>DALMATINO-COMERC j.d.o.o. za prijevoz i trgovinu, OIB 70679254547, Alojzija Stepinca 15,32100 Vinkovci</item>
    </izvorni_sadrzaj>
    <derivirana_varijabla naziv="DomainObject.Predmet.SudioniciListAdressOIB_1">
      <item>FINA RC OSIJEK, OIB 85821130368</item>
      <item>DALMATINO-COMERC j.d.o.o. za prijevoz i trgovinu, OIB 70679254547, Alojzija Stepinca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70679254547</item>
    </izvorni_sadrzaj>
    <derivirana_varijabla naziv="DomainObject.Predmet.SudioniciListNazivOIB_1">
      <item>, OIB 85821130368</item>
      <item>, OIB 70679254547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360</properties:Words>
  <properties:Characters>1954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2017-09-14T09:39:00Z</dcterms:created>
  <dc:creator>Korisnik</dc:creator>
  <cp:lastModifiedBy>Snježana Markotić Jurić</cp:lastModifiedBy>
  <cp:lastPrinted>2017-09-14T09:37:00Z</cp:lastPrinted>
  <dcterms:modified xmlns:xsi="http://www.w3.org/2001/XMLSchema-instance" xsi:type="dcterms:W3CDTF">2017-09-14T09:39:00Z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