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cf4c" w14:paraId="e9ecf4c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  <w:t>6 St-</w:t>
      </w:r>
      <w:r w:rsidR="00914413">
        <w:rPr>
          <w:sz w:val="22"/>
          <w:szCs w:val="22"/>
        </w:rPr>
        <w:t>876/16-9</w:t>
      </w:r>
    </w:p>
    <w:p w:rsidRDefault="006F59AC" w:rsidP="004952D7" w:rsidR="006F59AC">
      <w:pPr>
        <w:ind w:hanging="720" w:left="360"/>
        <w:rPr>
          <w:sz w:val="22"/>
          <w:szCs w:val="22"/>
        </w:rPr>
      </w:pPr>
    </w:p>
    <w:p w:rsidRDefault="006F59AC" w:rsidP="004952D7" w:rsidR="006F59AC" w:rsidRPr="00B82754">
      <w:pPr>
        <w:ind w:hanging="720" w:left="360"/>
        <w:rPr>
          <w:sz w:val="22"/>
          <w:szCs w:val="22"/>
        </w:rPr>
      </w:pP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6F59AC" w:rsidP="0013209D" w:rsidR="006F59AC">
      <w:pPr>
        <w:jc w:val="center"/>
      </w:pP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>Financijska agencija Regionalni centar Osijek, za otvaranje stečajnog  postupka nad dužnikom</w:t>
      </w:r>
      <w:r w:rsidR="00555D95">
        <w:rPr>
          <w:b/>
        </w:rPr>
        <w:t xml:space="preserve"> </w:t>
      </w:r>
      <w:r w:rsidR="00914413">
        <w:rPr>
          <w:b/>
        </w:rPr>
        <w:t>: MARIDIUS j.d.o.o. za proizvodnju, trgovinu i usluge, Osijek, Psunjska 169,</w:t>
      </w:r>
      <w:r w:rsidR="005075D8">
        <w:rPr>
          <w:b/>
        </w:rPr>
        <w:t xml:space="preserve"> </w:t>
      </w:r>
      <w:r w:rsidR="00914413">
        <w:rPr>
          <w:b/>
        </w:rPr>
        <w:t xml:space="preserve">MBS: 030138807, OIB: 77523504333, </w:t>
      </w:r>
      <w:r w:rsidR="00B00E84">
        <w:t>d</w:t>
      </w:r>
      <w:r w:rsidR="006D64E6">
        <w:t xml:space="preserve">ana </w:t>
      </w:r>
      <w:r w:rsidR="00914413">
        <w:t>18. svibnja</w:t>
      </w:r>
      <w:r w:rsidR="002D77B4">
        <w:t xml:space="preserve"> 201</w:t>
      </w:r>
      <w:r w:rsidR="000F4E5B">
        <w:t>7</w:t>
      </w:r>
      <w:r w:rsidR="005075D8">
        <w:t>. godine,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0C5C6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914413">
        <w:t xml:space="preserve">: </w:t>
      </w:r>
      <w:r w:rsidR="00914413">
        <w:rPr>
          <w:b/>
        </w:rPr>
        <w:t>MARIDIUS j.d.o.o. za proizvodnju, trgovinu i usluge, Osijek, Psunjska 169, MBS: 030138807, OIB: 77523504333.</w:t>
      </w:r>
    </w:p>
    <w:p w:rsidRDefault="006F59AC" w:rsidP="006F59AC" w:rsidR="006F59AC" w:rsidRPr="00167B75">
      <w:pPr>
        <w:pStyle w:val="Tijeloteksta"/>
        <w:ind w:left="786"/>
      </w:pPr>
    </w:p>
    <w:p w:rsidRDefault="000C5C65" w:rsidP="00914413" w:rsidR="00914413" w:rsidRPr="00914413">
      <w:pPr>
        <w:pStyle w:val="Odlomakpopisa"/>
        <w:numPr>
          <w:ilvl w:val="0"/>
          <w:numId w:val="1"/>
        </w:numPr>
        <w:tabs>
          <w:tab w:pos="6195" w:val="left"/>
        </w:tabs>
        <w:jc w:val="both"/>
        <w:rPr>
          <w:lang w:eastAsia="en-US"/>
        </w:rPr>
      </w:pPr>
      <w:r>
        <w:t>U ovom postupku imenuje se privremeni stečajni upravitelj u osobi</w:t>
      </w:r>
      <w:r w:rsidR="00914413" w:rsidRPr="00914413">
        <w:rPr>
          <w:lang w:eastAsia="en-US"/>
        </w:rPr>
        <w:t xml:space="preserve"> Mladen Beljo, Vinkovci, Antuna Mihanovića 1, OIB: 76591147167</w:t>
      </w:r>
      <w:r w:rsidR="00EA6EBB">
        <w:rPr>
          <w:lang w:eastAsia="en-US"/>
        </w:rPr>
        <w:t>.</w:t>
      </w:r>
    </w:p>
    <w:p w:rsidRDefault="00914413" w:rsidP="00914413" w:rsidR="00914413"/>
    <w:p w:rsidRDefault="000C5C65" w:rsidP="00914413" w:rsidR="000C5C65">
      <w:pPr>
        <w:pStyle w:val="Odlomakpopisa"/>
        <w:numPr>
          <w:ilvl w:val="0"/>
          <w:numId w:val="1"/>
        </w:numPr>
        <w:jc w:val="both"/>
      </w:pPr>
      <w:r>
        <w:t>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6F59AC" w:rsidP="006F59AC" w:rsidR="006F59AC">
      <w:pPr>
        <w:pStyle w:val="Tijeloteksta"/>
      </w:pP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6F59AC" w:rsidP="006F59AC" w:rsidR="006F59AC">
      <w:pPr>
        <w:pStyle w:val="Tijeloteksta"/>
      </w:pP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5075D8">
      <w:pPr>
        <w:pStyle w:val="Tijeloteksta"/>
        <w:rPr>
          <w:b/>
        </w:rPr>
      </w:pPr>
      <w:r>
        <w:tab/>
        <w:t xml:space="preserve">Predlagatelj FINA RC Osijek, Podružnica Osijek, podnio je dana </w:t>
      </w:r>
      <w:r w:rsidR="00EA6EBB">
        <w:t>13. travnja</w:t>
      </w:r>
      <w:r w:rsidR="005075D8">
        <w:t xml:space="preserve"> 2017.</w:t>
      </w:r>
      <w:r>
        <w:t xml:space="preserve"> g. prijedlog za otvaranje  stečajnog postupka nad dužnikom </w:t>
      </w:r>
      <w:r w:rsidR="00EA6EBB" w:rsidRPr="00EA6EBB">
        <w:t>MARIDIUS j.d.o.o. za proizvodnju, trgovinu i usluge, Osijek, Psunjska 169, MBS: 030138807, OIB: 77523504333.</w:t>
      </w:r>
    </w:p>
    <w:p w:rsidRDefault="005075D8" w:rsidP="005075D8" w:rsidR="005075D8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6 St-</w:t>
      </w:r>
      <w:r w:rsidR="00EA6EBB">
        <w:rPr>
          <w:sz w:val="22"/>
          <w:szCs w:val="22"/>
        </w:rPr>
        <w:t>876-16-9</w:t>
      </w:r>
    </w:p>
    <w:p w:rsidRDefault="005075D8" w:rsidP="00254FAB" w:rsidR="005075D8">
      <w:pPr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5075D8" w:rsidP="000C5C65" w:rsidR="005075D8">
      <w:pPr>
        <w:pStyle w:val="Tijeloteksta"/>
        <w:rPr>
          <w:b/>
        </w:rPr>
      </w:pPr>
    </w:p>
    <w:p w:rsidRDefault="005075D8" w:rsidP="000C5C65" w:rsidR="005075D8">
      <w:pPr>
        <w:pStyle w:val="Tijeloteksta"/>
        <w:rPr>
          <w:b/>
        </w:rPr>
      </w:pPr>
    </w:p>
    <w:p w:rsidRDefault="000C5C65" w:rsidP="006F59AC" w:rsidR="000C5C65">
      <w:pPr>
        <w:pStyle w:val="Tijeloteksta"/>
        <w:ind w:firstLine="708"/>
      </w:pPr>
      <w:r>
        <w:t xml:space="preserve">U prijedlogu navodi da dužnik na dan </w:t>
      </w:r>
      <w:r w:rsidR="003552D8">
        <w:t>1. rujna 2015</w:t>
      </w:r>
      <w:r>
        <w:t xml:space="preserve">. g. u očevidniku redoslijeda osnova za plaćanje ima evidentirane neizvršene osnove za plaćanje u neprekinutom razdoblju od </w:t>
      </w:r>
      <w:r w:rsidR="00EA6EBB">
        <w:t>299</w:t>
      </w:r>
      <w:r w:rsidR="005075D8">
        <w:t xml:space="preserve"> </w:t>
      </w:r>
      <w:r>
        <w:t xml:space="preserve">dana u ukupnom iznosu od </w:t>
      </w:r>
      <w:r w:rsidR="00EA6EBB">
        <w:t>1.640,61</w:t>
      </w:r>
      <w:r>
        <w:t xml:space="preserve"> kn u koji iznos je uračunata kamata i naknada FINE za provedbu ovrhe na novčanim sredstvima te da dužnik ima 1 zaposlenog.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 xml:space="preserve">Također, temeljem čl. 115. st. 2. citiranog zakona imenovan je privremeni stečajni upravitelj u osobi </w:t>
      </w:r>
      <w:r w:rsidR="00EA6EBB">
        <w:rPr>
          <w:b/>
        </w:rPr>
        <w:t>Mladen Beljo iz Vinkovaca</w:t>
      </w:r>
      <w:r w:rsidR="005075D8">
        <w:t xml:space="preserve"> </w:t>
      </w:r>
      <w:r>
        <w:t>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EA6EBB">
        <w:t>18. svibnja</w:t>
      </w:r>
      <w:r>
        <w:t xml:space="preserve"> 2017. g.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 w:rsidR="00254FAB">
        <w:t xml:space="preserve">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6F59AC" w:rsidP="000C5C65" w:rsidR="000C5C65">
      <w:pPr>
        <w:pStyle w:val="Tijeloteksta"/>
        <w:jc w:val="left"/>
      </w:pPr>
      <w:r>
        <w:t>Marija Galić</w:t>
      </w:r>
      <w:r>
        <w:tab/>
      </w:r>
      <w:r>
        <w:tab/>
      </w:r>
      <w:r w:rsidR="000C5C65">
        <w:tab/>
      </w:r>
      <w:r w:rsidR="000C5C65">
        <w:tab/>
      </w:r>
      <w:r w:rsidR="000C5C65">
        <w:tab/>
      </w:r>
      <w:r w:rsidR="000C5C65">
        <w:tab/>
      </w:r>
      <w:r w:rsidR="000C5C65">
        <w:tab/>
      </w:r>
      <w:r w:rsidR="000C5C65"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6F59AC" w:rsidP="000C5C65" w:rsidR="000C5C65" w:rsidRPr="00D259A4">
      <w:pPr>
        <w:numPr>
          <w:ilvl w:val="0"/>
          <w:numId w:val="3"/>
        </w:numPr>
        <w:tabs>
          <w:tab w:pos="6195" w:val="left"/>
        </w:tabs>
      </w:pPr>
      <w:r>
        <w:t>P</w:t>
      </w:r>
      <w:r w:rsidR="000C5C65">
        <w:t xml:space="preserve">riv. st. upravitelj </w:t>
      </w:r>
    </w:p>
    <w:p w:rsidRDefault="006F59AC" w:rsidP="000C5C65" w:rsidR="000C5C65">
      <w:pPr>
        <w:numPr>
          <w:ilvl w:val="0"/>
          <w:numId w:val="3"/>
        </w:numPr>
        <w:tabs>
          <w:tab w:pos="6195" w:val="left"/>
        </w:tabs>
      </w:pPr>
      <w:r>
        <w:t>D</w:t>
      </w:r>
      <w:r w:rsidR="000C5C65">
        <w:t xml:space="preserve">užnik </w:t>
      </w:r>
    </w:p>
    <w:p w:rsidRDefault="006F59AC" w:rsidP="000C5C65" w:rsidR="000C5C65" w:rsidRPr="00C34E97">
      <w:pPr>
        <w:numPr>
          <w:ilvl w:val="0"/>
          <w:numId w:val="3"/>
        </w:numPr>
        <w:tabs>
          <w:tab w:pos="6195" w:val="left"/>
        </w:tabs>
      </w:pPr>
      <w:r>
        <w:t>Z</w:t>
      </w:r>
      <w:r w:rsidR="000C5C65">
        <w:t xml:space="preserve">.z. dužnika </w:t>
      </w:r>
    </w:p>
    <w:p w:rsidRDefault="006F59AC" w:rsidP="000C5C65" w:rsidR="000C5C65">
      <w:pPr>
        <w:pStyle w:val="Tijeloteksta"/>
        <w:numPr>
          <w:ilvl w:val="0"/>
          <w:numId w:val="3"/>
        </w:numPr>
        <w:jc w:val="left"/>
      </w:pPr>
      <w:r>
        <w:t>E</w:t>
      </w:r>
      <w:r w:rsidR="000C5C65">
        <w:t xml:space="preserve">-ogl. pl. uz prijedlog FINE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K. </w:t>
      </w:r>
      <w:r w:rsidR="00EA6EBB">
        <w:t>20.6. 17.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413" w:rsidR="00914413">
      <w:r>
        <w:separator/>
      </w:r>
    </w:p>
  </w:endnote>
  <w:endnote w:id="0" w:type="continuationSeparator">
    <w:p w:rsidRDefault="00914413" w:rsidR="00914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413" w:rsidR="00914413">
      <w:r>
        <w:separator/>
      </w:r>
    </w:p>
  </w:footnote>
  <w:footnote w:id="0" w:type="continuationSeparator">
    <w:p w:rsidRDefault="00914413" w:rsidR="009144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413" w:rsidP="006C078C" w:rsidR="009144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4413" w:rsidR="009144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413" w:rsidP="006F59AC" w:rsidR="00914413">
    <w:pPr>
      <w:pStyle w:val="Zaglavlje"/>
      <w:tabs>
        <w:tab w:pos="471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53B81"/>
    <w:rsid w:val="00070D0F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54FAB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552D8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75D8"/>
    <w:rsid w:val="00524CC6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6F59AC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14413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31558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A6EBB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6F59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315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15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55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55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6F59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315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15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55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55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MARIDIUS jednostavno društvo s ograničenom odgovornošću za proizvodnju, trgovinu i usluge</izvorni_sadrzaj>
    <derivirana_varijabla naziv="DomainObject.Predmet.ProtustrankaFormated_1">  MARIDIUS jednostavno društvo s ograničenom odgovornošću za proizvodnju, trgovinu i usluge</derivirana_varijabla>
  </DomainObject.Predmet.ProtustrankaFormated>
  <DomainObject.Predmet.ProtustrankaFormatedOIB>
    <izvorni_sadrzaj>  MARIDIUS jednostavno društvo s ograničenom odgovornošću za proizvodnju, trgovinu i usluge, OIB 77523504333</izvorni_sadrzaj>
    <derivirana_varijabla naziv="DomainObject.Predmet.ProtustrankaFormatedOIB_1">  MARIDIUS jednostavno društvo s ograničenom odgovornošću za proizvodnju, trgovinu i usluge, OIB 77523504333</derivirana_varijabla>
  </DomainObject.Predmet.ProtustrankaFormatedOIB>
  <DomainObject.Predmet.ProtustrankaFormatedWithAdress>
    <izvorni_sadrzaj> MARIDIUS jednostavno društvo s ograničenom odgovornošću za proizvodnju, trgovinu i usluge, Psunjska 169, 31000 Osijek</izvorni_sadrzaj>
    <derivirana_varijabla naziv="DomainObject.Predmet.ProtustrankaFormatedWithAdress_1"> MARIDIUS jednostavno društvo s ograničenom odgovornošću za proizvodnju, trgovinu i usluge, Psunjska 169, 31000 Osijek</derivirana_varijabla>
  </DomainObject.Predmet.ProtustrankaFormatedWithAdress>
  <DomainObject.Predmet.ProtustrankaFormatedWithAdressOIB>
    <izvorni_sadrzaj> MARIDIUS jednostavno društvo s ograničenom odgovornošću za proizvodnju, trgovinu i usluge, OIB 77523504333, Psunjska 169, 31000 Osijek</izvorni_sadrzaj>
    <derivirana_varijabla naziv="DomainObject.Predmet.ProtustrankaFormatedWithAdressOIB_1"> MARIDIUS jednostavno društvo s ograničenom odgovornošću za proizvodnju, trgovinu i usluge, OIB 77523504333, Psunjska 169, 31000 Osijek</derivirana_varijabla>
  </DomainObject.Predmet.ProtustrankaFormatedWithAdressOIB>
  <DomainObject.Predmet.ProtustrankaWithAdress>
    <izvorni_sadrzaj>MARIDIUS jednostavno društvo s ograničenom odgovornošću za proizvodnju, trgovinu i usluge Psunjska 169, 31000 Osijek</izvorni_sadrzaj>
    <derivirana_varijabla naziv="DomainObject.Predmet.ProtustrankaWithAdress_1">MARIDIUS jednostavno društvo s ograničenom odgovornošću za proizvodnju, trgovinu i usluge Psunjska 169, 31000 Osijek</derivirana_varijabla>
  </DomainObject.Predmet.ProtustrankaWithAdress>
  <DomainObject.Predmet.ProtustrankaWithAdressOIB>
    <izvorni_sadrzaj>MARIDIUS jednostavno društvo s ograničenom odgovornošću za proizvodnju, trgovinu i usluge, OIB 77523504333, Psunjska 169, 31000 Osijek</izvorni_sadrzaj>
    <derivirana_varijabla naziv="DomainObject.Predmet.ProtustrankaWithAdressOIB_1">MARIDIUS jednostavno društvo s ograničenom odgovornošću za proizvodnju, trgovinu i usluge, OIB 77523504333, Psunjska 169, 31000 Osijek</derivirana_varijabla>
  </DomainObject.Predmet.ProtustrankaWithAdressOIB>
  <DomainObject.Predmet.ProtustrankaNazivFormated>
    <izvorni_sadrzaj>MARIDIUS jednostavno društvo s ograničenom odgovornošću za proizvodnju, trgovinu i usluge</izvorni_sadrzaj>
    <derivirana_varijabla naziv="DomainObject.Predmet.ProtustrankaNazivFormated_1">MARIDIUS jednostavno društvo s ograničenom odgovornošću za proizvodnju, trgovinu i usluge</derivirana_varijabla>
  </DomainObject.Predmet.ProtustrankaNazivFormated>
  <DomainObject.Predmet.ProtustrankaNazivFormatedOIB>
    <izvorni_sadrzaj>MARIDIUS jednostavno društvo s ograničenom odgovornošću za proizvodnju, trgovinu i usluge, OIB 77523504333</izvorni_sadrzaj>
    <derivirana_varijabla naziv="DomainObject.Predmet.ProtustrankaNazivFormatedOIB_1">MARIDIUS jednostavno društvo s ograničenom odgovornošću za proizvodnju, trgovinu i usluge, OIB 77523504333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MARIDIUS jednostavno društvo s ograničenom odgovornošću za proizvodnju, trgovinu i usluge</item>
    </izvorni_sadrzaj>
    <derivirana_varijabla naziv="DomainObject.Predmet.ProtuStrankaListFormated_1">
      <item>MARIDIUS jednostavno društvo s ograničenom odgovornošću za proizvodnju, trgovinu i usluge</item>
    </derivirana_varijabla>
  </DomainObject.Predmet.ProtuStrankaListFormated>
  <DomainObject.Predmet.ProtuStrankaListFormatedOIB>
    <izvorni_sadrzaj>
      <item>MARIDIUS jednostavno društvo s ograničenom odgovornošću za proizvodnju, trgovinu i usluge, OIB 77523504333</item>
    </izvorni_sadrzaj>
    <derivirana_varijabla naziv="DomainObject.Predmet.ProtuStrankaListFormatedOIB_1">
      <item>MARIDIUS jednostavno društvo s ograničenom odgovornošću za proizvodnju, trgovinu i usluge, OIB 77523504333</item>
    </derivirana_varijabla>
  </DomainObject.Predmet.ProtuStrankaListFormatedOIB>
  <DomainObject.Predmet.ProtuStrankaListFormatedWithAdress>
    <izvorni_sadrzaj>
      <item>MARIDIUS jednostavno društvo s ograničenom odgovornošću za proizvodnju, trgovinu i usluge, Psunjska 169, 31000 Osijek</item>
    </izvorni_sadrzaj>
    <derivirana_varijabla naziv="DomainObject.Predmet.ProtuStrankaListFormatedWithAdress_1">
      <item>MARIDIUS jednostavno društvo s ograničenom odgovornošću za proizvodnju, trgovinu i usluge, Psunjska 169, 31000 Osijek</item>
    </derivirana_varijabla>
  </DomainObject.Predmet.ProtuStrankaListFormatedWithAdress>
  <DomainObject.Predmet.ProtuStrankaListFormatedWithAdressOIB>
    <izvorni_sadrzaj>
      <item>MARIDIUS jednostavno društvo s ograničenom odgovornošću za proizvodnju, trgovinu i usluge, OIB 77523504333, Psunjska 169, 31000 Osijek</item>
    </izvorni_sadrzaj>
    <derivirana_varijabla naziv="DomainObject.Predmet.ProtuStrankaListFormatedWithAdressOIB_1">
      <item>MARIDIUS jednostavno društvo s ograničenom odgovornošću za proizvodnju, trgovinu i usluge, OIB 77523504333, Psunjska 169, 31000 Osijek</item>
    </derivirana_varijabla>
  </DomainObject.Predmet.ProtuStrankaListFormatedWithAdressOIB>
  <DomainObject.Predmet.ProtuStrankaListNazivFormated>
    <izvorni_sadrzaj>
      <item>MARIDIUS jednostavno društvo s ograničenom odgovornošću za proizvodnju, trgovinu i usluge</item>
    </izvorni_sadrzaj>
    <derivirana_varijabla naziv="DomainObject.Predmet.ProtuStrankaListNazivFormated_1">
      <item>MARIDIUS jednostavno društvo s ograničenom odgovornošću za proizvodnju, trgovinu i usluge</item>
    </derivirana_varijabla>
  </DomainObject.Predmet.ProtuStrankaListNazivFormated>
  <DomainObject.Predmet.ProtuStrankaListNazivFormatedOIB>
    <izvorni_sadrzaj>
      <item>MARIDIUS jednostavno društvo s ograničenom odgovornošću za proizvodnju, trgovinu i usluge, OIB 77523504333</item>
    </izvorni_sadrzaj>
    <derivirana_varijabla naziv="DomainObject.Predmet.ProtuStrankaListNazivFormatedOIB_1">
      <item>MARIDIUS jednostavno društvo s ograničenom odgovornošću za proizvodnju, trgovinu i usluge, OIB 77523504333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MARIDIUS jednostavno društvo s ograničenom odgovornošću za proizvodnju, trgovinu i usluge</izvorni_sadrzaj>
    <derivirana_varijabla naziv="DomainObject.Predmet.ProtustrankaIDrugi_1">MARIDIUS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MARIDIUS jednostavno društvo s ograničenom odgovornošću za proizvodnju, trgovinu i usluge, OIB 77523504333, Psunjska 169, 31000 Osijek</izvorni_sadrzaj>
    <derivirana_varijabla naziv="DomainObject.Predmet.ProtustrankaIDrugiAdressOIB_1">MARIDIUS jednostavno društvo s ograničenom odgovornošću za proizvodnju, trgovinu i usluge, OIB 77523504333, Psunjska 169,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MARIDIUS jednostavno društvo s ograničenom odgovornošću za proizvodnju, trgovinu i usluge</item>
    </izvorni_sadrzaj>
    <derivirana_varijabla naziv="DomainObject.Predmet.SudioniciListNaziv_1">
      <item>FINA RC OSIJEK</item>
      <item>MARIDIUS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MARIDIUS jednostavno društvo s ograničenom odgovornošću za proizvodnju, trgovinu i usluge, OIB 77523504333, Psunjska 169,31000 Osijek</item>
    </izvorni_sadrzaj>
    <derivirana_varijabla naziv="DomainObject.Predmet.SudioniciListAdressOIB_1">
      <item>FINA RC OSIJEK, OIB 85821130368</item>
      <item>MARIDIUS jednostavno društvo s ograničenom odgovornošću za proizvodnju, trgovinu i usluge, OIB 77523504333, Psunjska 169,31000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77523504333</item>
    </izvorni_sadrzaj>
    <derivirana_varijabla naziv="DomainObject.Predmet.SudioniciListNazivOIB_1">
      <item>, OIB 85821130368</item>
      <item>, OIB 77523504333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9A2347-AE41-464C-BDA1-B62B98976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436</properties:Words>
  <properties:Characters>2449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2017-05-18T07:13:00Z</dcterms:created>
  <dc:creator>hermanj</dc:creator>
  <cp:lastModifiedBy>Marija Galić</cp:lastModifiedBy>
  <cp:lastPrinted>2017-05-18T07:13:00Z</cp:lastPrinted>
  <dcterms:modified xmlns:xsi="http://www.w3.org/2001/XMLSchema-instance" xsi:type="dcterms:W3CDTF">2017-05-18T07:19:00Z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