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07cc8" w14:paraId="9307cc8" w:rsidRDefault="00944446" w:rsidP="009914BC" w:rsidR="009914BC" w:rsidRPr="00944446">
      <w:pPr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9295" cx="53403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914BC" w:rsidP="009914BC" w:rsidR="009914BC" w:rsidRPr="00944446">
      <w:pPr>
        <w:rPr>
          <w:rFonts w:hAnsi="Times New Roman" w:ascii="Times New Roman"/>
          <w:szCs w:val="24"/>
          <w:lang w:val="pl-PL"/>
        </w:rPr>
      </w:pPr>
      <w:r w:rsidRPr="00944446">
        <w:rPr>
          <w:rFonts w:hAnsi="Times New Roman" w:ascii="Times New Roman"/>
          <w:szCs w:val="24"/>
          <w:lang w:val="pl-PL"/>
        </w:rPr>
        <w:t>REPUBLIKA HRVATSKA</w:t>
      </w:r>
    </w:p>
    <w:p w:rsidRDefault="009914BC" w:rsidP="009914BC" w:rsidR="009914BC" w:rsidRPr="00944446">
      <w:pPr>
        <w:rPr>
          <w:rFonts w:hAnsi="Times New Roman" w:ascii="Times New Roman"/>
          <w:szCs w:val="24"/>
          <w:lang w:val="pl-PL"/>
        </w:rPr>
      </w:pPr>
      <w:r w:rsidRPr="00944446">
        <w:rPr>
          <w:rFonts w:hAnsi="Times New Roman" w:ascii="Times New Roman"/>
          <w:szCs w:val="24"/>
          <w:lang w:val="pl-PL"/>
        </w:rPr>
        <w:t>TRGOVAČKI SUD U ZAGREBU</w:t>
      </w:r>
    </w:p>
    <w:p w:rsidRDefault="009914BC" w:rsidP="009914BC" w:rsidR="009914BC" w:rsidRPr="00944446">
      <w:pPr>
        <w:jc w:val="both"/>
        <w:rPr>
          <w:rFonts w:hAnsi="Times New Roman" w:ascii="Times New Roman"/>
          <w:szCs w:val="24"/>
          <w:lang w:val="pl-PL"/>
        </w:rPr>
      </w:pPr>
      <w:r w:rsidRPr="00944446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944446">
        <w:rPr>
          <w:rFonts w:hAnsi="Times New Roman" w:ascii="Times New Roman"/>
          <w:szCs w:val="24"/>
          <w:lang w:val="hr-HR"/>
        </w:rPr>
        <w:t>Amruševa</w:t>
      </w:r>
      <w:proofErr w:type="spellEnd"/>
      <w:r w:rsidRPr="00944446">
        <w:rPr>
          <w:rFonts w:hAnsi="Times New Roman" w:ascii="Times New Roman"/>
          <w:szCs w:val="24"/>
          <w:lang w:val="hr-HR"/>
        </w:rPr>
        <w:t xml:space="preserve"> 2/II</w:t>
      </w:r>
      <w:r w:rsidRPr="00944446">
        <w:rPr>
          <w:rFonts w:hAnsi="Times New Roman" w:ascii="Times New Roman"/>
          <w:szCs w:val="24"/>
          <w:lang w:val="hr-HR"/>
        </w:rPr>
        <w:tab/>
      </w:r>
      <w:r w:rsidRPr="00944446">
        <w:rPr>
          <w:rFonts w:hAnsi="Times New Roman" w:ascii="Times New Roman"/>
          <w:szCs w:val="24"/>
          <w:lang w:val="hr-HR"/>
        </w:rPr>
        <w:tab/>
      </w:r>
      <w:r w:rsidRPr="00944446">
        <w:rPr>
          <w:rFonts w:hAnsi="Times New Roman" w:ascii="Times New Roman"/>
          <w:szCs w:val="24"/>
          <w:lang w:val="pl-PL"/>
        </w:rPr>
        <w:tab/>
      </w:r>
      <w:r w:rsidRPr="00944446">
        <w:rPr>
          <w:rFonts w:hAnsi="Times New Roman" w:ascii="Times New Roman"/>
          <w:szCs w:val="24"/>
          <w:lang w:val="pl-PL"/>
        </w:rPr>
        <w:tab/>
      </w:r>
      <w:r w:rsidRPr="00944446">
        <w:rPr>
          <w:rFonts w:hAnsi="Times New Roman" w:ascii="Times New Roman"/>
          <w:szCs w:val="24"/>
          <w:lang w:val="pl-PL"/>
        </w:rPr>
        <w:tab/>
      </w:r>
      <w:r w:rsidRPr="00944446">
        <w:rPr>
          <w:rFonts w:hAnsi="Times New Roman" w:ascii="Times New Roman"/>
          <w:szCs w:val="24"/>
          <w:lang w:val="pl-PL"/>
        </w:rPr>
        <w:tab/>
      </w:r>
      <w:r w:rsidRPr="00944446">
        <w:rPr>
          <w:rFonts w:hAnsi="Times New Roman" w:ascii="Times New Roman"/>
          <w:szCs w:val="24"/>
          <w:lang w:val="pl-PL"/>
        </w:rPr>
        <w:tab/>
        <w:t>7 St-</w:t>
      </w:r>
      <w:r w:rsidR="00D72753" w:rsidRPr="00944446">
        <w:rPr>
          <w:rFonts w:hAnsi="Times New Roman" w:ascii="Times New Roman"/>
          <w:szCs w:val="24"/>
          <w:lang w:val="pl-PL"/>
        </w:rPr>
        <w:t>119/15</w:t>
      </w:r>
    </w:p>
    <w:p w:rsidRDefault="009914BC" w:rsidP="009914BC" w:rsidR="009914BC" w:rsidRPr="00944446">
      <w:pPr>
        <w:jc w:val="both"/>
        <w:rPr>
          <w:rFonts w:hAnsi="Times New Roman" w:ascii="Times New Roman"/>
          <w:szCs w:val="24"/>
          <w:lang w:val="pl-PL"/>
        </w:rPr>
      </w:pPr>
    </w:p>
    <w:p w:rsidRDefault="009914BC" w:rsidP="009914BC" w:rsidR="009914BC" w:rsidRPr="00944446">
      <w:pPr>
        <w:jc w:val="center"/>
        <w:rPr>
          <w:rFonts w:hAnsi="Times New Roman" w:ascii="Times New Roman"/>
          <w:szCs w:val="24"/>
          <w:lang w:val="pl-PL"/>
        </w:rPr>
      </w:pPr>
      <w:r w:rsidRPr="00944446">
        <w:rPr>
          <w:rFonts w:hAnsi="Times New Roman" w:ascii="Times New Roman"/>
          <w:szCs w:val="24"/>
          <w:lang w:val="pl-PL"/>
        </w:rPr>
        <w:t>R E P U B L I K A  H R V A T S K A</w:t>
      </w:r>
    </w:p>
    <w:p w:rsidRDefault="009914BC" w:rsidP="009914BC" w:rsidR="009914BC" w:rsidRPr="00944446">
      <w:pPr>
        <w:jc w:val="center"/>
        <w:rPr>
          <w:rFonts w:hAnsi="Times New Roman" w:ascii="Times New Roman"/>
          <w:szCs w:val="24"/>
          <w:lang w:val="pl-PL"/>
        </w:rPr>
      </w:pPr>
      <w:r w:rsidRPr="00944446">
        <w:rPr>
          <w:rFonts w:hAnsi="Times New Roman" w:ascii="Times New Roman"/>
          <w:szCs w:val="24"/>
          <w:lang w:val="pl-PL"/>
        </w:rPr>
        <w:t>R J E Š E N J E</w:t>
      </w:r>
    </w:p>
    <w:p w:rsidRDefault="009914BC" w:rsidP="009914BC" w:rsidR="009914BC" w:rsidRPr="00944446">
      <w:pPr>
        <w:jc w:val="center"/>
        <w:rPr>
          <w:rFonts w:hAnsi="Times New Roman" w:ascii="Times New Roman"/>
          <w:szCs w:val="24"/>
          <w:lang w:val="pl-PL"/>
        </w:rPr>
      </w:pPr>
    </w:p>
    <w:p w:rsidRDefault="009914BC" w:rsidP="009914BC" w:rsidR="009914BC" w:rsidRPr="00944446">
      <w:pPr>
        <w:jc w:val="both"/>
        <w:rPr>
          <w:rFonts w:hAnsi="Times New Roman" w:ascii="Times New Roman"/>
          <w:szCs w:val="24"/>
          <w:lang w:val="pl-PL"/>
        </w:rPr>
      </w:pPr>
      <w:r w:rsidRPr="00944446">
        <w:rPr>
          <w:rFonts w:hAnsi="Times New Roman" w:ascii="Times New Roman"/>
          <w:szCs w:val="24"/>
          <w:lang w:val="pl-PL"/>
        </w:rPr>
        <w:tab/>
        <w:t xml:space="preserve">TRGOVAČKI SUD U ZAGREBU po sucu pojedincu Vesni Malenica kao stečajnom sucu u stečajnom postupku nad dužnikom </w:t>
      </w:r>
      <w:proofErr w:type="spellStart"/>
      <w:r w:rsidR="00D72753" w:rsidRPr="00944446">
        <w:rPr>
          <w:rFonts w:hAnsi="Times New Roman" w:ascii="Times New Roman"/>
          <w:szCs w:val="24"/>
        </w:rPr>
        <w:t>OGULINKA</w:t>
      </w:r>
      <w:proofErr w:type="spellEnd"/>
      <w:r w:rsidR="00D72753" w:rsidRPr="00944446">
        <w:rPr>
          <w:rFonts w:hAnsi="Times New Roman" w:ascii="Times New Roman"/>
          <w:szCs w:val="24"/>
        </w:rPr>
        <w:t xml:space="preserve"> d. </w:t>
      </w:r>
      <w:proofErr w:type="gramStart"/>
      <w:r w:rsidR="00D72753" w:rsidRPr="00944446">
        <w:rPr>
          <w:rFonts w:hAnsi="Times New Roman" w:ascii="Times New Roman"/>
          <w:szCs w:val="24"/>
        </w:rPr>
        <w:t>o</w:t>
      </w:r>
      <w:proofErr w:type="gramEnd"/>
      <w:r w:rsidR="00D72753" w:rsidRPr="00944446">
        <w:rPr>
          <w:rFonts w:hAnsi="Times New Roman" w:ascii="Times New Roman"/>
          <w:szCs w:val="24"/>
        </w:rPr>
        <w:t xml:space="preserve">. o. u </w:t>
      </w:r>
      <w:proofErr w:type="spellStart"/>
      <w:r w:rsidR="00D72753" w:rsidRPr="00944446">
        <w:rPr>
          <w:rFonts w:hAnsi="Times New Roman" w:ascii="Times New Roman"/>
          <w:szCs w:val="24"/>
        </w:rPr>
        <w:t>stečaju</w:t>
      </w:r>
      <w:proofErr w:type="spellEnd"/>
      <w:r w:rsidR="00D72753" w:rsidRPr="00944446">
        <w:rPr>
          <w:rFonts w:hAnsi="Times New Roman" w:ascii="Times New Roman"/>
          <w:szCs w:val="24"/>
        </w:rPr>
        <w:t xml:space="preserve">, </w:t>
      </w:r>
      <w:proofErr w:type="spellStart"/>
      <w:r w:rsidR="00D72753" w:rsidRPr="00944446">
        <w:rPr>
          <w:rFonts w:hAnsi="Times New Roman" w:ascii="Times New Roman"/>
          <w:szCs w:val="24"/>
        </w:rPr>
        <w:t>Ogulin</w:t>
      </w:r>
      <w:proofErr w:type="spellEnd"/>
      <w:r w:rsidR="00D72753" w:rsidRPr="00944446">
        <w:rPr>
          <w:rFonts w:hAnsi="Times New Roman" w:ascii="Times New Roman"/>
          <w:szCs w:val="24"/>
        </w:rPr>
        <w:t xml:space="preserve">, </w:t>
      </w:r>
      <w:proofErr w:type="spellStart"/>
      <w:r w:rsidR="00D72753" w:rsidRPr="00944446">
        <w:rPr>
          <w:rFonts w:hAnsi="Times New Roman" w:ascii="Times New Roman"/>
          <w:szCs w:val="24"/>
        </w:rPr>
        <w:t>Kučinići</w:t>
      </w:r>
      <w:proofErr w:type="spellEnd"/>
      <w:r w:rsidR="00D72753" w:rsidRPr="00944446">
        <w:rPr>
          <w:rFonts w:hAnsi="Times New Roman" w:ascii="Times New Roman"/>
          <w:szCs w:val="24"/>
        </w:rPr>
        <w:t xml:space="preserve"> 23, </w:t>
      </w:r>
      <w:proofErr w:type="spellStart"/>
      <w:r w:rsidR="00D72753" w:rsidRPr="00944446">
        <w:rPr>
          <w:rFonts w:hAnsi="Times New Roman" w:ascii="Times New Roman"/>
          <w:szCs w:val="24"/>
        </w:rPr>
        <w:t>OIB</w:t>
      </w:r>
      <w:proofErr w:type="spellEnd"/>
      <w:r w:rsidR="00D72753" w:rsidRPr="00944446">
        <w:rPr>
          <w:rFonts w:hAnsi="Times New Roman" w:ascii="Times New Roman"/>
          <w:szCs w:val="24"/>
        </w:rPr>
        <w:t xml:space="preserve"> 45769998932, 25. </w:t>
      </w:r>
      <w:proofErr w:type="spellStart"/>
      <w:proofErr w:type="gramStart"/>
      <w:r w:rsidR="00D72753" w:rsidRPr="00944446">
        <w:rPr>
          <w:rFonts w:hAnsi="Times New Roman" w:ascii="Times New Roman"/>
          <w:szCs w:val="24"/>
        </w:rPr>
        <w:t>svibnja</w:t>
      </w:r>
      <w:proofErr w:type="spellEnd"/>
      <w:proofErr w:type="gramEnd"/>
      <w:r w:rsidR="00D72753" w:rsidRPr="00944446">
        <w:rPr>
          <w:rFonts w:hAnsi="Times New Roman" w:ascii="Times New Roman"/>
          <w:szCs w:val="24"/>
        </w:rPr>
        <w:t xml:space="preserve"> 2016.</w:t>
      </w:r>
    </w:p>
    <w:p w:rsidRDefault="009914BC" w:rsidP="009914BC" w:rsidR="009914BC" w:rsidRPr="00944446">
      <w:pPr>
        <w:ind w:right="708" w:left="709"/>
        <w:jc w:val="both"/>
        <w:rPr>
          <w:rFonts w:hAnsi="Times New Roman" w:ascii="Times New Roman"/>
          <w:szCs w:val="24"/>
          <w:lang w:val="pl-PL"/>
        </w:rPr>
      </w:pPr>
    </w:p>
    <w:p w:rsidRDefault="009914BC" w:rsidP="009914BC" w:rsidR="009914BC" w:rsidRPr="00944446">
      <w:pPr>
        <w:ind w:left="26"/>
        <w:jc w:val="center"/>
        <w:rPr>
          <w:rFonts w:hAnsi="Times New Roman" w:ascii="Times New Roman"/>
          <w:szCs w:val="24"/>
          <w:lang w:val="pl-PL"/>
        </w:rPr>
      </w:pPr>
      <w:r w:rsidRPr="00944446">
        <w:rPr>
          <w:rFonts w:hAnsi="Times New Roman" w:ascii="Times New Roman"/>
          <w:szCs w:val="24"/>
          <w:lang w:val="pl-PL"/>
        </w:rPr>
        <w:t>r i j e š i o  j e</w:t>
      </w:r>
    </w:p>
    <w:p w:rsidRDefault="009914BC" w:rsidP="009914BC" w:rsidR="009914BC" w:rsidRPr="00944446">
      <w:pPr>
        <w:ind w:right="708" w:left="709"/>
        <w:jc w:val="both"/>
        <w:rPr>
          <w:rFonts w:hAnsi="Times New Roman" w:ascii="Times New Roman"/>
          <w:szCs w:val="24"/>
          <w:lang w:val="pl-PL"/>
        </w:rPr>
      </w:pPr>
    </w:p>
    <w:p w:rsidRDefault="009914BC" w:rsidP="00D72753" w:rsidR="009914BC" w:rsidRPr="00944446">
      <w:pPr>
        <w:ind w:firstLine="646" w:right="58"/>
        <w:jc w:val="both"/>
        <w:rPr>
          <w:rFonts w:hAnsi="Times New Roman" w:ascii="Times New Roman"/>
          <w:szCs w:val="24"/>
          <w:lang w:val="hr-HR"/>
        </w:rPr>
      </w:pPr>
      <w:r w:rsidRPr="00944446">
        <w:rPr>
          <w:rFonts w:hAnsi="Times New Roman" w:ascii="Times New Roman"/>
          <w:szCs w:val="24"/>
          <w:lang w:val="pl-PL"/>
        </w:rPr>
        <w:t xml:space="preserve">Određuje se ročište za utvrđivanje vrijednosti </w:t>
      </w:r>
      <w:r w:rsidRPr="00944446">
        <w:rPr>
          <w:rFonts w:hAnsi="Times New Roman" w:ascii="Times New Roman"/>
          <w:szCs w:val="24"/>
          <w:lang w:val="hr-HR"/>
        </w:rPr>
        <w:t xml:space="preserve">nekretnine </w:t>
      </w:r>
      <w:r w:rsidR="00D72753" w:rsidRPr="00944446">
        <w:rPr>
          <w:rFonts w:hAnsi="Times New Roman" w:ascii="Times New Roman"/>
          <w:szCs w:val="24"/>
          <w:lang w:val="hr-HR"/>
        </w:rPr>
        <w:t xml:space="preserve">stečajnog dužnika upisane u zemljišne knjige </w:t>
      </w:r>
      <w:r w:rsidR="00D72753" w:rsidRPr="00944446">
        <w:rPr>
          <w:rFonts w:hAnsi="Times New Roman" w:ascii="Times New Roman"/>
          <w:szCs w:val="24"/>
          <w:lang w:val="pl-PL"/>
        </w:rPr>
        <w:t xml:space="preserve">Općinskog suda u Karlovcu, Stalna služba u Ogulinu, zemljišnoknjižni odjel Ogulin, u </w:t>
      </w:r>
      <w:proofErr w:type="spellStart"/>
      <w:r w:rsidR="00D72753" w:rsidRPr="00944446">
        <w:rPr>
          <w:rFonts w:hAnsi="Times New Roman" w:ascii="Times New Roman"/>
          <w:w w:val="111"/>
          <w:szCs w:val="24"/>
        </w:rPr>
        <w:t>zk</w:t>
      </w:r>
      <w:proofErr w:type="spellEnd"/>
      <w:r w:rsidR="00D72753" w:rsidRPr="00944446">
        <w:rPr>
          <w:rFonts w:hAnsi="Times New Roman" w:ascii="Times New Roman"/>
          <w:w w:val="111"/>
          <w:szCs w:val="24"/>
        </w:rPr>
        <w:t xml:space="preserve">. </w:t>
      </w:r>
      <w:proofErr w:type="spellStart"/>
      <w:proofErr w:type="gramStart"/>
      <w:r w:rsidR="00D72753" w:rsidRPr="00944446">
        <w:rPr>
          <w:rFonts w:hAnsi="Times New Roman" w:ascii="Times New Roman"/>
          <w:w w:val="111"/>
          <w:szCs w:val="24"/>
        </w:rPr>
        <w:t>ul</w:t>
      </w:r>
      <w:proofErr w:type="spellEnd"/>
      <w:proofErr w:type="gramEnd"/>
      <w:r w:rsidR="00D72753" w:rsidRPr="00944446">
        <w:rPr>
          <w:rFonts w:hAnsi="Times New Roman" w:ascii="Times New Roman"/>
          <w:w w:val="111"/>
          <w:szCs w:val="24"/>
        </w:rPr>
        <w:t xml:space="preserve">. </w:t>
      </w:r>
      <w:proofErr w:type="gramStart"/>
      <w:r w:rsidR="00D72753" w:rsidRPr="00944446">
        <w:rPr>
          <w:rFonts w:hAnsi="Times New Roman" w:ascii="Times New Roman"/>
          <w:w w:val="111"/>
          <w:szCs w:val="24"/>
        </w:rPr>
        <w:t xml:space="preserve">7528, </w:t>
      </w:r>
      <w:proofErr w:type="spellStart"/>
      <w:r w:rsidR="00D72753" w:rsidRPr="00944446">
        <w:rPr>
          <w:rFonts w:hAnsi="Times New Roman" w:ascii="Times New Roman"/>
          <w:w w:val="111"/>
          <w:szCs w:val="24"/>
        </w:rPr>
        <w:t>kč</w:t>
      </w:r>
      <w:proofErr w:type="spellEnd"/>
      <w:r w:rsidR="00D72753" w:rsidRPr="00944446">
        <w:rPr>
          <w:rFonts w:hAnsi="Times New Roman" w:ascii="Times New Roman"/>
          <w:w w:val="111"/>
          <w:szCs w:val="24"/>
        </w:rPr>
        <w:t>.</w:t>
      </w:r>
      <w:proofErr w:type="gramEnd"/>
      <w:r w:rsidR="00D72753" w:rsidRPr="00944446">
        <w:rPr>
          <w:rFonts w:hAnsi="Times New Roman" w:ascii="Times New Roman"/>
          <w:w w:val="111"/>
          <w:szCs w:val="24"/>
        </w:rPr>
        <w:t xml:space="preserve"> </w:t>
      </w:r>
      <w:proofErr w:type="gramStart"/>
      <w:r w:rsidR="00D72753" w:rsidRPr="00944446">
        <w:rPr>
          <w:rFonts w:hAnsi="Times New Roman" w:ascii="Times New Roman"/>
          <w:w w:val="111"/>
          <w:szCs w:val="24"/>
        </w:rPr>
        <w:t>br</w:t>
      </w:r>
      <w:proofErr w:type="gramEnd"/>
      <w:r w:rsidR="00D72753" w:rsidRPr="00944446">
        <w:rPr>
          <w:rFonts w:hAnsi="Times New Roman" w:ascii="Times New Roman"/>
          <w:w w:val="111"/>
          <w:szCs w:val="24"/>
        </w:rPr>
        <w:t xml:space="preserve">. 5567/2, k. o. </w:t>
      </w:r>
      <w:proofErr w:type="spellStart"/>
      <w:r w:rsidR="00D72753" w:rsidRPr="00944446">
        <w:rPr>
          <w:rFonts w:hAnsi="Times New Roman" w:ascii="Times New Roman"/>
          <w:w w:val="111"/>
          <w:szCs w:val="24"/>
        </w:rPr>
        <w:t>Ogulin</w:t>
      </w:r>
      <w:proofErr w:type="spellEnd"/>
      <w:r w:rsidR="00D72753" w:rsidRPr="00944446">
        <w:rPr>
          <w:rFonts w:hAnsi="Times New Roman" w:ascii="Times New Roman"/>
          <w:szCs w:val="24"/>
          <w:lang w:val="hr-HR"/>
        </w:rPr>
        <w:t xml:space="preserve">, oranica u Markovcu, površine </w:t>
      </w:r>
      <w:proofErr w:type="spellStart"/>
      <w:r w:rsidR="00D72753" w:rsidRPr="00944446">
        <w:rPr>
          <w:rFonts w:hAnsi="Times New Roman" w:ascii="Times New Roman"/>
          <w:szCs w:val="24"/>
          <w:lang w:val="hr-HR"/>
        </w:rPr>
        <w:t>889</w:t>
      </w:r>
      <w:proofErr w:type="spellEnd"/>
      <w:r w:rsidR="00D72753" w:rsidRPr="00944446">
        <w:rPr>
          <w:rFonts w:hAnsi="Times New Roman" w:ascii="Times New Roman"/>
          <w:szCs w:val="24"/>
          <w:lang w:val="hr-HR"/>
        </w:rPr>
        <w:t xml:space="preserve"> hvati</w:t>
      </w:r>
      <w:r w:rsidRPr="00944446">
        <w:rPr>
          <w:rFonts w:hAnsi="Times New Roman" w:ascii="Times New Roman"/>
          <w:szCs w:val="24"/>
          <w:lang w:val="hr-HR"/>
        </w:rPr>
        <w:t xml:space="preserve">, </w:t>
      </w:r>
      <w:r w:rsidRPr="00944446">
        <w:rPr>
          <w:rFonts w:hAnsi="Times New Roman" w:ascii="Times New Roman"/>
          <w:szCs w:val="24"/>
          <w:lang w:val="pl-PL"/>
        </w:rPr>
        <w:t xml:space="preserve">za dan </w:t>
      </w:r>
      <w:r w:rsidR="00D72753" w:rsidRPr="00944446">
        <w:rPr>
          <w:rFonts w:hAnsi="Times New Roman" w:ascii="Times New Roman"/>
          <w:szCs w:val="24"/>
          <w:lang w:val="pl-PL"/>
        </w:rPr>
        <w:t>18. listopad 2016. u 10,0</w:t>
      </w:r>
      <w:r w:rsidRPr="00944446">
        <w:rPr>
          <w:rFonts w:hAnsi="Times New Roman" w:ascii="Times New Roman"/>
          <w:szCs w:val="24"/>
          <w:lang w:val="pl-PL"/>
        </w:rPr>
        <w:t>0 sati</w:t>
      </w:r>
      <w:r w:rsidRPr="00944446">
        <w:rPr>
          <w:rFonts w:hAnsi="Times New Roman" w:ascii="Times New Roman"/>
          <w:szCs w:val="24"/>
          <w:lang w:val="hr-HR"/>
        </w:rPr>
        <w:t xml:space="preserve">, </w:t>
      </w:r>
      <w:r w:rsidRPr="00944446">
        <w:rPr>
          <w:rFonts w:hAnsi="Times New Roman" w:ascii="Times New Roman"/>
          <w:szCs w:val="24"/>
          <w:lang w:val="pl-PL"/>
        </w:rPr>
        <w:t>u zgradi ovog suda Zagreb, Petrinjska 8, II. kat soba 93 na koje se pozivaju dostavom ovog rješenja:</w:t>
      </w:r>
    </w:p>
    <w:p w:rsidRDefault="009914BC" w:rsidP="009914BC" w:rsidR="009914BC" w:rsidRPr="00944446">
      <w:pPr>
        <w:ind w:right="521"/>
        <w:jc w:val="both"/>
        <w:rPr>
          <w:rFonts w:hAnsi="Times New Roman" w:ascii="Times New Roman"/>
          <w:szCs w:val="24"/>
          <w:lang w:val="sv-SE"/>
        </w:rPr>
      </w:pPr>
      <w:r w:rsidRPr="00944446">
        <w:rPr>
          <w:rFonts w:hAnsi="Times New Roman" w:ascii="Times New Roman"/>
          <w:szCs w:val="24"/>
          <w:lang w:val="pl-PL"/>
        </w:rPr>
        <w:tab/>
      </w:r>
      <w:r w:rsidRPr="00944446">
        <w:rPr>
          <w:rFonts w:hAnsi="Times New Roman" w:ascii="Times New Roman"/>
          <w:szCs w:val="24"/>
          <w:lang w:val="sv-SE"/>
        </w:rPr>
        <w:t xml:space="preserve">- stečajni upravitelj </w:t>
      </w:r>
      <w:r w:rsidR="00D72753" w:rsidRPr="00944446">
        <w:rPr>
          <w:rFonts w:hAnsi="Times New Roman" w:ascii="Times New Roman"/>
          <w:szCs w:val="24"/>
          <w:lang w:val="sv-SE"/>
        </w:rPr>
        <w:t>Milan Kanjer</w:t>
      </w:r>
    </w:p>
    <w:p w:rsidRDefault="009914BC" w:rsidP="009914BC" w:rsidR="009914BC" w:rsidRPr="00944446">
      <w:pPr>
        <w:ind w:right="521"/>
        <w:jc w:val="both"/>
        <w:rPr>
          <w:rFonts w:hAnsi="Times New Roman" w:ascii="Times New Roman"/>
          <w:szCs w:val="24"/>
          <w:lang w:val="sv-SE"/>
        </w:rPr>
      </w:pPr>
      <w:r w:rsidRPr="00944446">
        <w:rPr>
          <w:rFonts w:hAnsi="Times New Roman" w:ascii="Times New Roman"/>
          <w:szCs w:val="24"/>
          <w:lang w:val="sv-SE"/>
        </w:rPr>
        <w:tab/>
        <w:t xml:space="preserve">- razlučni vjerovnik </w:t>
      </w:r>
      <w:r w:rsidR="00D72753" w:rsidRPr="00944446">
        <w:rPr>
          <w:rFonts w:hAnsi="Times New Roman" w:ascii="Times New Roman"/>
          <w:szCs w:val="24"/>
          <w:lang w:val="hr-HR"/>
        </w:rPr>
        <w:t xml:space="preserve">GTM-GAVAN d. o. o., </w:t>
      </w:r>
      <w:proofErr w:type="spellStart"/>
      <w:r w:rsidR="00D72753" w:rsidRPr="00944446">
        <w:rPr>
          <w:rFonts w:hAnsi="Times New Roman" w:ascii="Times New Roman"/>
          <w:szCs w:val="24"/>
          <w:lang w:val="hr-HR"/>
        </w:rPr>
        <w:t>Dlakovac</w:t>
      </w:r>
      <w:proofErr w:type="spellEnd"/>
      <w:r w:rsidR="00D72753" w:rsidRPr="0094444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72753" w:rsidRPr="00944446">
        <w:rPr>
          <w:rFonts w:hAnsi="Times New Roman" w:ascii="Times New Roman"/>
          <w:szCs w:val="24"/>
          <w:lang w:val="hr-HR"/>
        </w:rPr>
        <w:t>1a</w:t>
      </w:r>
      <w:proofErr w:type="spellEnd"/>
      <w:r w:rsidR="00D72753" w:rsidRPr="00944446">
        <w:rPr>
          <w:rFonts w:hAnsi="Times New Roman" w:ascii="Times New Roman"/>
          <w:szCs w:val="24"/>
          <w:lang w:val="hr-HR"/>
        </w:rPr>
        <w:t>, Ogulin</w:t>
      </w:r>
      <w:r w:rsidR="00D72753" w:rsidRPr="00944446">
        <w:rPr>
          <w:rFonts w:hAnsi="Times New Roman" w:ascii="Times New Roman"/>
          <w:szCs w:val="24"/>
          <w:lang w:val="sv-SE"/>
        </w:rPr>
        <w:t xml:space="preserve"> </w:t>
      </w:r>
    </w:p>
    <w:p w:rsidRDefault="009914BC" w:rsidP="009914BC" w:rsidR="009914BC" w:rsidRPr="00944446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944446">
        <w:rPr>
          <w:rFonts w:hAnsi="Times New Roman" w:ascii="Times New Roman"/>
          <w:szCs w:val="24"/>
          <w:lang w:val="hr-HR"/>
        </w:rPr>
        <w:t xml:space="preserve">- </w:t>
      </w:r>
      <w:proofErr w:type="spellStart"/>
      <w:r w:rsidRPr="00944446">
        <w:rPr>
          <w:rFonts w:hAnsi="Times New Roman" w:ascii="Times New Roman"/>
          <w:szCs w:val="24"/>
          <w:lang w:val="hr-HR"/>
        </w:rPr>
        <w:t>razlučni</w:t>
      </w:r>
      <w:proofErr w:type="spellEnd"/>
      <w:r w:rsidRPr="00944446">
        <w:rPr>
          <w:rFonts w:hAnsi="Times New Roman" w:ascii="Times New Roman"/>
          <w:szCs w:val="24"/>
          <w:lang w:val="hr-HR"/>
        </w:rPr>
        <w:t xml:space="preserve"> vjerovnik Republika Hrvatska, Ministarstvo financija </w:t>
      </w:r>
    </w:p>
    <w:p w:rsidRDefault="009914BC" w:rsidP="009914BC" w:rsidR="009914BC" w:rsidRPr="00944446">
      <w:pPr>
        <w:ind w:right="708"/>
        <w:jc w:val="center"/>
        <w:rPr>
          <w:rFonts w:hAnsi="Times New Roman" w:ascii="Times New Roman"/>
          <w:szCs w:val="24"/>
          <w:lang w:val="pl-PL"/>
        </w:rPr>
      </w:pPr>
      <w:r w:rsidRPr="00944446">
        <w:rPr>
          <w:rFonts w:hAnsi="Times New Roman" w:ascii="Times New Roman"/>
          <w:szCs w:val="24"/>
          <w:lang w:val="pl-PL"/>
        </w:rPr>
        <w:t xml:space="preserve">Zagreb, </w:t>
      </w:r>
      <w:r w:rsidR="00D72753" w:rsidRPr="00944446">
        <w:rPr>
          <w:rFonts w:hAnsi="Times New Roman" w:ascii="Times New Roman"/>
          <w:szCs w:val="24"/>
          <w:lang w:val="pl-PL"/>
        </w:rPr>
        <w:t>25. svibanj</w:t>
      </w:r>
      <w:r w:rsidRPr="00944446">
        <w:rPr>
          <w:rFonts w:hAnsi="Times New Roman" w:ascii="Times New Roman"/>
          <w:szCs w:val="24"/>
          <w:lang w:val="pl-PL"/>
        </w:rPr>
        <w:t xml:space="preserve"> 2016.</w:t>
      </w:r>
    </w:p>
    <w:p w:rsidRDefault="009914BC" w:rsidP="009914BC" w:rsidR="009914BC" w:rsidRPr="00944446">
      <w:pPr>
        <w:ind w:right="708"/>
        <w:jc w:val="center"/>
        <w:rPr>
          <w:rFonts w:hAnsi="Times New Roman" w:ascii="Times New Roman"/>
          <w:szCs w:val="24"/>
          <w:lang w:val="pl-PL"/>
        </w:rPr>
      </w:pPr>
    </w:p>
    <w:p w:rsidRDefault="007A7C4C" w:rsidP="009914BC" w:rsidR="009914BC" w:rsidRPr="00944446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 w:rsidR="009914BC" w:rsidRPr="00944446">
        <w:rPr>
          <w:rFonts w:hAnsi="Times New Roman" w:ascii="Times New Roman"/>
          <w:szCs w:val="24"/>
          <w:lang w:val="pl-PL"/>
        </w:rPr>
        <w:t>SUDAC:</w:t>
      </w:r>
    </w:p>
    <w:p w:rsidRDefault="007A7C4C" w:rsidP="009914BC" w:rsidR="009914BC" w:rsidRPr="00944446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 w:rsidR="009914BC" w:rsidRPr="00944446">
        <w:rPr>
          <w:rFonts w:hAnsi="Times New Roman" w:ascii="Times New Roman"/>
          <w:szCs w:val="24"/>
          <w:lang w:val="pl-PL"/>
        </w:rPr>
        <w:t>Vesna Malenica</w:t>
      </w:r>
      <w:r>
        <w:rPr>
          <w:rFonts w:hAnsi="Times New Roman" w:ascii="Times New Roman"/>
          <w:szCs w:val="24"/>
          <w:lang w:val="pl-PL"/>
        </w:rPr>
        <w:t xml:space="preserve"> v. r. </w:t>
      </w:r>
    </w:p>
    <w:p w:rsidRDefault="009914BC" w:rsidP="009914BC" w:rsidR="009914BC">
      <w:pPr>
        <w:ind w:right="708"/>
        <w:jc w:val="center"/>
        <w:rPr>
          <w:rFonts w:hAnsi="Times New Roman" w:ascii="Times New Roman"/>
          <w:szCs w:val="24"/>
          <w:lang w:val="pl-PL"/>
        </w:rPr>
      </w:pPr>
    </w:p>
    <w:p w:rsidRDefault="007A7C4C" w:rsidP="00AB7A2F" w:rsidR="007A7C4C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7A7C4C" w:rsidP="00995CE9" w:rsidR="007A7C4C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7A7C4C" w:rsidP="009914BC" w:rsidR="007A7C4C" w:rsidRPr="00944446">
      <w:pPr>
        <w:ind w:right="708"/>
        <w:jc w:val="center"/>
        <w:rPr>
          <w:rFonts w:hAnsi="Times New Roman" w:ascii="Times New Roman"/>
          <w:szCs w:val="24"/>
          <w:lang w:val="sv-SE"/>
        </w:rPr>
      </w:pPr>
    </w:p>
    <w:p w:rsidRDefault="009914BC" w:rsidP="009914BC" w:rsidR="009914BC" w:rsidRPr="00944446">
      <w:pPr>
        <w:ind w:right="708"/>
        <w:jc w:val="center"/>
        <w:rPr>
          <w:rFonts w:hAnsi="Times New Roman" w:ascii="Times New Roman"/>
          <w:szCs w:val="24"/>
          <w:lang w:val="sv-SE"/>
        </w:rPr>
      </w:pPr>
    </w:p>
    <w:p w:rsidRDefault="009914BC" w:rsidP="009914BC" w:rsidR="009914BC" w:rsidRPr="00944446">
      <w:pPr>
        <w:rPr>
          <w:rFonts w:hAnsi="Times New Roman" w:ascii="Times New Roman"/>
          <w:szCs w:val="24"/>
          <w:lang w:val="sv-SE"/>
        </w:rPr>
      </w:pPr>
    </w:p>
    <w:p w:rsidRDefault="00FA2933" w:rsidP="009914BC" w:rsidR="00FA2933" w:rsidRPr="00944446">
      <w:pPr>
        <w:rPr>
          <w:rFonts w:hAnsi="Times New Roman" w:ascii="Times New Roman"/>
        </w:rPr>
      </w:pPr>
    </w:p>
    <w:sectPr w:rsidSect="00653813" w:rsidR="00FA2933" w:rsidRPr="00944446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6EC4"/>
    <w:rsid w:val="00007414"/>
    <w:rsid w:val="000108CD"/>
    <w:rsid w:val="00010F4F"/>
    <w:rsid w:val="00011D19"/>
    <w:rsid w:val="000122E7"/>
    <w:rsid w:val="00012526"/>
    <w:rsid w:val="00013699"/>
    <w:rsid w:val="000137F3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56E"/>
    <w:rsid w:val="00021600"/>
    <w:rsid w:val="000217A2"/>
    <w:rsid w:val="00021B17"/>
    <w:rsid w:val="00021E12"/>
    <w:rsid w:val="0002307A"/>
    <w:rsid w:val="000234E9"/>
    <w:rsid w:val="00023694"/>
    <w:rsid w:val="00023D43"/>
    <w:rsid w:val="00024D58"/>
    <w:rsid w:val="00025099"/>
    <w:rsid w:val="000252CA"/>
    <w:rsid w:val="000262D9"/>
    <w:rsid w:val="00026FF3"/>
    <w:rsid w:val="00027F9E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4CE4"/>
    <w:rsid w:val="00036C58"/>
    <w:rsid w:val="0003721C"/>
    <w:rsid w:val="0003721F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61"/>
    <w:rsid w:val="0005297D"/>
    <w:rsid w:val="00052C7E"/>
    <w:rsid w:val="00052F3E"/>
    <w:rsid w:val="000530A1"/>
    <w:rsid w:val="00053538"/>
    <w:rsid w:val="0005389D"/>
    <w:rsid w:val="0005426F"/>
    <w:rsid w:val="00054688"/>
    <w:rsid w:val="00054F11"/>
    <w:rsid w:val="00054F35"/>
    <w:rsid w:val="00055132"/>
    <w:rsid w:val="00055340"/>
    <w:rsid w:val="00055D36"/>
    <w:rsid w:val="0005749A"/>
    <w:rsid w:val="00060285"/>
    <w:rsid w:val="00060712"/>
    <w:rsid w:val="00060CD9"/>
    <w:rsid w:val="00060D51"/>
    <w:rsid w:val="000610B4"/>
    <w:rsid w:val="000612EB"/>
    <w:rsid w:val="000615EF"/>
    <w:rsid w:val="000624C6"/>
    <w:rsid w:val="00062758"/>
    <w:rsid w:val="00062948"/>
    <w:rsid w:val="00062FB7"/>
    <w:rsid w:val="000632C6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34C"/>
    <w:rsid w:val="0007480F"/>
    <w:rsid w:val="00074C39"/>
    <w:rsid w:val="0007564B"/>
    <w:rsid w:val="0007588D"/>
    <w:rsid w:val="00077D65"/>
    <w:rsid w:val="00080D0A"/>
    <w:rsid w:val="00081CAB"/>
    <w:rsid w:val="0008208A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5AB"/>
    <w:rsid w:val="0008763F"/>
    <w:rsid w:val="0008782E"/>
    <w:rsid w:val="00087898"/>
    <w:rsid w:val="00090435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61E8"/>
    <w:rsid w:val="000A637D"/>
    <w:rsid w:val="000B0B9D"/>
    <w:rsid w:val="000B0D0F"/>
    <w:rsid w:val="000B0F12"/>
    <w:rsid w:val="000B0FD3"/>
    <w:rsid w:val="000B1516"/>
    <w:rsid w:val="000B2B74"/>
    <w:rsid w:val="000B3A5C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13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14B"/>
    <w:rsid w:val="000E5930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317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4C73"/>
    <w:rsid w:val="00127AB7"/>
    <w:rsid w:val="0013003A"/>
    <w:rsid w:val="001300DE"/>
    <w:rsid w:val="00131637"/>
    <w:rsid w:val="0013196F"/>
    <w:rsid w:val="001324F2"/>
    <w:rsid w:val="001329E8"/>
    <w:rsid w:val="00132D69"/>
    <w:rsid w:val="001331F0"/>
    <w:rsid w:val="00133566"/>
    <w:rsid w:val="001338DD"/>
    <w:rsid w:val="001338E3"/>
    <w:rsid w:val="00133C01"/>
    <w:rsid w:val="00134AB1"/>
    <w:rsid w:val="00134C20"/>
    <w:rsid w:val="00135C77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151"/>
    <w:rsid w:val="00153AA6"/>
    <w:rsid w:val="00153EFC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A98"/>
    <w:rsid w:val="00157C5E"/>
    <w:rsid w:val="001611E2"/>
    <w:rsid w:val="00161249"/>
    <w:rsid w:val="00161FCA"/>
    <w:rsid w:val="001625DE"/>
    <w:rsid w:val="001646B8"/>
    <w:rsid w:val="00164B65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C94"/>
    <w:rsid w:val="00190E4C"/>
    <w:rsid w:val="00190EA8"/>
    <w:rsid w:val="0019197E"/>
    <w:rsid w:val="00191B02"/>
    <w:rsid w:val="0019214C"/>
    <w:rsid w:val="001930D7"/>
    <w:rsid w:val="0019342A"/>
    <w:rsid w:val="00193622"/>
    <w:rsid w:val="00193D03"/>
    <w:rsid w:val="00193DF5"/>
    <w:rsid w:val="0019489F"/>
    <w:rsid w:val="00194913"/>
    <w:rsid w:val="00195279"/>
    <w:rsid w:val="00197D96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2C1"/>
    <w:rsid w:val="001B0364"/>
    <w:rsid w:val="001B2BC7"/>
    <w:rsid w:val="001B569C"/>
    <w:rsid w:val="001B5853"/>
    <w:rsid w:val="001B5E36"/>
    <w:rsid w:val="001B5ED6"/>
    <w:rsid w:val="001B6103"/>
    <w:rsid w:val="001B659E"/>
    <w:rsid w:val="001B6A7C"/>
    <w:rsid w:val="001B7F69"/>
    <w:rsid w:val="001C13EB"/>
    <w:rsid w:val="001C174A"/>
    <w:rsid w:val="001C18A8"/>
    <w:rsid w:val="001C19DB"/>
    <w:rsid w:val="001C5467"/>
    <w:rsid w:val="001C5C72"/>
    <w:rsid w:val="001C5E5E"/>
    <w:rsid w:val="001C63B6"/>
    <w:rsid w:val="001C6760"/>
    <w:rsid w:val="001C7120"/>
    <w:rsid w:val="001C7327"/>
    <w:rsid w:val="001C77FB"/>
    <w:rsid w:val="001D03E6"/>
    <w:rsid w:val="001D0D72"/>
    <w:rsid w:val="001D151C"/>
    <w:rsid w:val="001D2130"/>
    <w:rsid w:val="001D2A3A"/>
    <w:rsid w:val="001D3BE8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545"/>
    <w:rsid w:val="001E5759"/>
    <w:rsid w:val="001E57EB"/>
    <w:rsid w:val="001E61E0"/>
    <w:rsid w:val="001E62F0"/>
    <w:rsid w:val="001E63B2"/>
    <w:rsid w:val="001E6BB4"/>
    <w:rsid w:val="001E6BC8"/>
    <w:rsid w:val="001E6C6C"/>
    <w:rsid w:val="001E6CE0"/>
    <w:rsid w:val="001F2BCE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32E"/>
    <w:rsid w:val="00200A60"/>
    <w:rsid w:val="00200B40"/>
    <w:rsid w:val="00200CBA"/>
    <w:rsid w:val="00200E28"/>
    <w:rsid w:val="00202836"/>
    <w:rsid w:val="00202997"/>
    <w:rsid w:val="00202C19"/>
    <w:rsid w:val="00203D92"/>
    <w:rsid w:val="0020468B"/>
    <w:rsid w:val="00204787"/>
    <w:rsid w:val="00204BA4"/>
    <w:rsid w:val="002053A3"/>
    <w:rsid w:val="002058E2"/>
    <w:rsid w:val="002073FE"/>
    <w:rsid w:val="00207CF5"/>
    <w:rsid w:val="00207E0D"/>
    <w:rsid w:val="00207F81"/>
    <w:rsid w:val="00210673"/>
    <w:rsid w:val="00212104"/>
    <w:rsid w:val="002121E2"/>
    <w:rsid w:val="00212900"/>
    <w:rsid w:val="00212CE2"/>
    <w:rsid w:val="002133EE"/>
    <w:rsid w:val="002138DA"/>
    <w:rsid w:val="00213F12"/>
    <w:rsid w:val="00214A59"/>
    <w:rsid w:val="00215073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68D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4A29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0AE4"/>
    <w:rsid w:val="002422A5"/>
    <w:rsid w:val="00242583"/>
    <w:rsid w:val="00242DBE"/>
    <w:rsid w:val="0024357C"/>
    <w:rsid w:val="00243C58"/>
    <w:rsid w:val="00243E34"/>
    <w:rsid w:val="00245180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57C76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220"/>
    <w:rsid w:val="00266365"/>
    <w:rsid w:val="0026698B"/>
    <w:rsid w:val="002669FF"/>
    <w:rsid w:val="00266A6A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77421"/>
    <w:rsid w:val="00280036"/>
    <w:rsid w:val="00281E23"/>
    <w:rsid w:val="002822F7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412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0377"/>
    <w:rsid w:val="002A054E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0A8"/>
    <w:rsid w:val="002B1225"/>
    <w:rsid w:val="002B2398"/>
    <w:rsid w:val="002B2485"/>
    <w:rsid w:val="002B29BA"/>
    <w:rsid w:val="002B34E1"/>
    <w:rsid w:val="002B3ABD"/>
    <w:rsid w:val="002B3C57"/>
    <w:rsid w:val="002B4EA2"/>
    <w:rsid w:val="002B6831"/>
    <w:rsid w:val="002B6956"/>
    <w:rsid w:val="002B69A1"/>
    <w:rsid w:val="002B6BB4"/>
    <w:rsid w:val="002B6D2D"/>
    <w:rsid w:val="002B6DF3"/>
    <w:rsid w:val="002B6ED7"/>
    <w:rsid w:val="002B724D"/>
    <w:rsid w:val="002B735B"/>
    <w:rsid w:val="002C0687"/>
    <w:rsid w:val="002C078F"/>
    <w:rsid w:val="002C13A3"/>
    <w:rsid w:val="002C15AF"/>
    <w:rsid w:val="002C1EEF"/>
    <w:rsid w:val="002C2647"/>
    <w:rsid w:val="002C2747"/>
    <w:rsid w:val="002C2B33"/>
    <w:rsid w:val="002C3381"/>
    <w:rsid w:val="002C37A5"/>
    <w:rsid w:val="002C37F1"/>
    <w:rsid w:val="002C38B8"/>
    <w:rsid w:val="002C41B7"/>
    <w:rsid w:val="002C4877"/>
    <w:rsid w:val="002C4B4D"/>
    <w:rsid w:val="002C4EEF"/>
    <w:rsid w:val="002C5EBC"/>
    <w:rsid w:val="002C7E5A"/>
    <w:rsid w:val="002D0021"/>
    <w:rsid w:val="002D074C"/>
    <w:rsid w:val="002D0F86"/>
    <w:rsid w:val="002D18F0"/>
    <w:rsid w:val="002D22FA"/>
    <w:rsid w:val="002D2632"/>
    <w:rsid w:val="002D27F4"/>
    <w:rsid w:val="002D343F"/>
    <w:rsid w:val="002D4523"/>
    <w:rsid w:val="002D4A4B"/>
    <w:rsid w:val="002D5279"/>
    <w:rsid w:val="002D6D8B"/>
    <w:rsid w:val="002E11D4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CEA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EC7"/>
    <w:rsid w:val="002F6FBD"/>
    <w:rsid w:val="002F7552"/>
    <w:rsid w:val="0030127B"/>
    <w:rsid w:val="003014F6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1561"/>
    <w:rsid w:val="003234AC"/>
    <w:rsid w:val="0032435C"/>
    <w:rsid w:val="00325029"/>
    <w:rsid w:val="003252A0"/>
    <w:rsid w:val="003273C3"/>
    <w:rsid w:val="00327636"/>
    <w:rsid w:val="003306DA"/>
    <w:rsid w:val="00330867"/>
    <w:rsid w:val="00330CF4"/>
    <w:rsid w:val="00331855"/>
    <w:rsid w:val="00331CB9"/>
    <w:rsid w:val="00331ECE"/>
    <w:rsid w:val="00331F8F"/>
    <w:rsid w:val="00332404"/>
    <w:rsid w:val="003340A0"/>
    <w:rsid w:val="0033412B"/>
    <w:rsid w:val="003345F9"/>
    <w:rsid w:val="00334790"/>
    <w:rsid w:val="003352B5"/>
    <w:rsid w:val="0033584A"/>
    <w:rsid w:val="00335A00"/>
    <w:rsid w:val="00335BAB"/>
    <w:rsid w:val="00335E05"/>
    <w:rsid w:val="00336096"/>
    <w:rsid w:val="00336D49"/>
    <w:rsid w:val="003376E7"/>
    <w:rsid w:val="0034127C"/>
    <w:rsid w:val="00342F95"/>
    <w:rsid w:val="00345F92"/>
    <w:rsid w:val="00346C1F"/>
    <w:rsid w:val="0034708A"/>
    <w:rsid w:val="00347646"/>
    <w:rsid w:val="00347F70"/>
    <w:rsid w:val="00347F8D"/>
    <w:rsid w:val="00347FFE"/>
    <w:rsid w:val="003501AB"/>
    <w:rsid w:val="00350E15"/>
    <w:rsid w:val="00350FB0"/>
    <w:rsid w:val="003510BD"/>
    <w:rsid w:val="00351194"/>
    <w:rsid w:val="00351416"/>
    <w:rsid w:val="00351A5B"/>
    <w:rsid w:val="003520F1"/>
    <w:rsid w:val="00352567"/>
    <w:rsid w:val="00352945"/>
    <w:rsid w:val="003538F4"/>
    <w:rsid w:val="00353A6D"/>
    <w:rsid w:val="00355BA7"/>
    <w:rsid w:val="00355E33"/>
    <w:rsid w:val="00355E52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6EA1"/>
    <w:rsid w:val="00377ED3"/>
    <w:rsid w:val="00380612"/>
    <w:rsid w:val="003818D2"/>
    <w:rsid w:val="00381CA2"/>
    <w:rsid w:val="00382687"/>
    <w:rsid w:val="00382B6F"/>
    <w:rsid w:val="00383355"/>
    <w:rsid w:val="00383AF0"/>
    <w:rsid w:val="0038459E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0F15"/>
    <w:rsid w:val="003A10B0"/>
    <w:rsid w:val="003A131D"/>
    <w:rsid w:val="003A1322"/>
    <w:rsid w:val="003A1F3B"/>
    <w:rsid w:val="003A1FDB"/>
    <w:rsid w:val="003A24B0"/>
    <w:rsid w:val="003A2E51"/>
    <w:rsid w:val="003A4882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7B"/>
    <w:rsid w:val="003C2D9C"/>
    <w:rsid w:val="003C2E17"/>
    <w:rsid w:val="003C2FC4"/>
    <w:rsid w:val="003C3816"/>
    <w:rsid w:val="003C456A"/>
    <w:rsid w:val="003C4A1B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126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1B7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0F22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CBD"/>
    <w:rsid w:val="00423FD1"/>
    <w:rsid w:val="004245CF"/>
    <w:rsid w:val="00424FCD"/>
    <w:rsid w:val="004252F5"/>
    <w:rsid w:val="0042594E"/>
    <w:rsid w:val="00426A6B"/>
    <w:rsid w:val="004271D6"/>
    <w:rsid w:val="00427975"/>
    <w:rsid w:val="00427980"/>
    <w:rsid w:val="004306A9"/>
    <w:rsid w:val="00430B75"/>
    <w:rsid w:val="00431022"/>
    <w:rsid w:val="004328AF"/>
    <w:rsid w:val="004332BB"/>
    <w:rsid w:val="004338AE"/>
    <w:rsid w:val="004343BA"/>
    <w:rsid w:val="0043526D"/>
    <w:rsid w:val="004353F5"/>
    <w:rsid w:val="004354E9"/>
    <w:rsid w:val="004363BF"/>
    <w:rsid w:val="00436774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3169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330B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BC8"/>
    <w:rsid w:val="00461E52"/>
    <w:rsid w:val="00461F63"/>
    <w:rsid w:val="00462354"/>
    <w:rsid w:val="00462C22"/>
    <w:rsid w:val="00462F4D"/>
    <w:rsid w:val="00463ED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0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4E7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2D94"/>
    <w:rsid w:val="0049333F"/>
    <w:rsid w:val="00493BF1"/>
    <w:rsid w:val="004940BF"/>
    <w:rsid w:val="00494D70"/>
    <w:rsid w:val="0049504E"/>
    <w:rsid w:val="004954B1"/>
    <w:rsid w:val="004954B4"/>
    <w:rsid w:val="00495CBE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0160"/>
    <w:rsid w:val="004B1677"/>
    <w:rsid w:val="004B22B9"/>
    <w:rsid w:val="004B2AC2"/>
    <w:rsid w:val="004B358E"/>
    <w:rsid w:val="004B385D"/>
    <w:rsid w:val="004B3B6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1C04"/>
    <w:rsid w:val="004C341C"/>
    <w:rsid w:val="004C4261"/>
    <w:rsid w:val="004C4284"/>
    <w:rsid w:val="004C48FA"/>
    <w:rsid w:val="004C4B27"/>
    <w:rsid w:val="004C4C16"/>
    <w:rsid w:val="004C5910"/>
    <w:rsid w:val="004C66CD"/>
    <w:rsid w:val="004C7C84"/>
    <w:rsid w:val="004C7EB6"/>
    <w:rsid w:val="004D09F5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6B7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60F0"/>
    <w:rsid w:val="004E69FE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6416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9EB"/>
    <w:rsid w:val="00504B3F"/>
    <w:rsid w:val="005058AC"/>
    <w:rsid w:val="0050623B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4F67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73E"/>
    <w:rsid w:val="00526C14"/>
    <w:rsid w:val="00527920"/>
    <w:rsid w:val="005315DC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66B5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6F"/>
    <w:rsid w:val="00554ED6"/>
    <w:rsid w:val="00554F9F"/>
    <w:rsid w:val="005556A8"/>
    <w:rsid w:val="00556522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647"/>
    <w:rsid w:val="00567CB4"/>
    <w:rsid w:val="005706B9"/>
    <w:rsid w:val="005707A3"/>
    <w:rsid w:val="005707BC"/>
    <w:rsid w:val="00570959"/>
    <w:rsid w:val="00570B10"/>
    <w:rsid w:val="00570BAB"/>
    <w:rsid w:val="00571861"/>
    <w:rsid w:val="00571903"/>
    <w:rsid w:val="00572303"/>
    <w:rsid w:val="005734B4"/>
    <w:rsid w:val="0057543A"/>
    <w:rsid w:val="0057544C"/>
    <w:rsid w:val="005759FC"/>
    <w:rsid w:val="005763F7"/>
    <w:rsid w:val="00576588"/>
    <w:rsid w:val="00576C78"/>
    <w:rsid w:val="0057791F"/>
    <w:rsid w:val="00580DCF"/>
    <w:rsid w:val="00580EFD"/>
    <w:rsid w:val="00581730"/>
    <w:rsid w:val="00581E10"/>
    <w:rsid w:val="005827AB"/>
    <w:rsid w:val="00584183"/>
    <w:rsid w:val="005843AA"/>
    <w:rsid w:val="00584EFD"/>
    <w:rsid w:val="00585502"/>
    <w:rsid w:val="005856EE"/>
    <w:rsid w:val="0058664E"/>
    <w:rsid w:val="0058674B"/>
    <w:rsid w:val="00586D11"/>
    <w:rsid w:val="00586E3A"/>
    <w:rsid w:val="00587066"/>
    <w:rsid w:val="00587151"/>
    <w:rsid w:val="0058755C"/>
    <w:rsid w:val="005878AD"/>
    <w:rsid w:val="00587F0E"/>
    <w:rsid w:val="00590077"/>
    <w:rsid w:val="00590179"/>
    <w:rsid w:val="0059093F"/>
    <w:rsid w:val="005909C9"/>
    <w:rsid w:val="0059150E"/>
    <w:rsid w:val="00591A25"/>
    <w:rsid w:val="00591F43"/>
    <w:rsid w:val="00591F4A"/>
    <w:rsid w:val="00592CCC"/>
    <w:rsid w:val="00593667"/>
    <w:rsid w:val="0059369E"/>
    <w:rsid w:val="00594062"/>
    <w:rsid w:val="00594509"/>
    <w:rsid w:val="00594DFD"/>
    <w:rsid w:val="00595FD5"/>
    <w:rsid w:val="005963EC"/>
    <w:rsid w:val="00596500"/>
    <w:rsid w:val="0059758E"/>
    <w:rsid w:val="0059784B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A7028"/>
    <w:rsid w:val="005B00B9"/>
    <w:rsid w:val="005B0444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D25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284"/>
    <w:rsid w:val="005C365A"/>
    <w:rsid w:val="005C3A07"/>
    <w:rsid w:val="005C3B27"/>
    <w:rsid w:val="005C4D79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C66"/>
    <w:rsid w:val="005D4FC0"/>
    <w:rsid w:val="005D6173"/>
    <w:rsid w:val="005D71BB"/>
    <w:rsid w:val="005D7CBF"/>
    <w:rsid w:val="005D7EE0"/>
    <w:rsid w:val="005E0B33"/>
    <w:rsid w:val="005E0C29"/>
    <w:rsid w:val="005E0C60"/>
    <w:rsid w:val="005E2216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3D7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196"/>
    <w:rsid w:val="00607245"/>
    <w:rsid w:val="006072B3"/>
    <w:rsid w:val="00607806"/>
    <w:rsid w:val="006102A2"/>
    <w:rsid w:val="00610407"/>
    <w:rsid w:val="006104A9"/>
    <w:rsid w:val="0061076B"/>
    <w:rsid w:val="00611A58"/>
    <w:rsid w:val="00611D1A"/>
    <w:rsid w:val="00612056"/>
    <w:rsid w:val="006125A1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34C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26D8"/>
    <w:rsid w:val="006341E5"/>
    <w:rsid w:val="00634505"/>
    <w:rsid w:val="00634A43"/>
    <w:rsid w:val="006353A7"/>
    <w:rsid w:val="006359E3"/>
    <w:rsid w:val="00635FD1"/>
    <w:rsid w:val="00636320"/>
    <w:rsid w:val="006363B3"/>
    <w:rsid w:val="00637B00"/>
    <w:rsid w:val="00640124"/>
    <w:rsid w:val="00640BCA"/>
    <w:rsid w:val="006417CB"/>
    <w:rsid w:val="00641A9D"/>
    <w:rsid w:val="00641CC0"/>
    <w:rsid w:val="00642C56"/>
    <w:rsid w:val="00642DCC"/>
    <w:rsid w:val="006439F9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1D50"/>
    <w:rsid w:val="006526D6"/>
    <w:rsid w:val="0065275D"/>
    <w:rsid w:val="0065344F"/>
    <w:rsid w:val="00653813"/>
    <w:rsid w:val="00653938"/>
    <w:rsid w:val="0065397B"/>
    <w:rsid w:val="00653FE4"/>
    <w:rsid w:val="00654174"/>
    <w:rsid w:val="0065481B"/>
    <w:rsid w:val="0065482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1EBD"/>
    <w:rsid w:val="006730AD"/>
    <w:rsid w:val="006730D7"/>
    <w:rsid w:val="00673A0E"/>
    <w:rsid w:val="00673DD2"/>
    <w:rsid w:val="00674455"/>
    <w:rsid w:val="006748F2"/>
    <w:rsid w:val="00675B01"/>
    <w:rsid w:val="00675C3F"/>
    <w:rsid w:val="00677330"/>
    <w:rsid w:val="006778EE"/>
    <w:rsid w:val="00677C27"/>
    <w:rsid w:val="006807A3"/>
    <w:rsid w:val="006808EA"/>
    <w:rsid w:val="00680980"/>
    <w:rsid w:val="00681548"/>
    <w:rsid w:val="006816DE"/>
    <w:rsid w:val="0068264F"/>
    <w:rsid w:val="00682840"/>
    <w:rsid w:val="00682D04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025"/>
    <w:rsid w:val="006B57B0"/>
    <w:rsid w:val="006B57F4"/>
    <w:rsid w:val="006B5F0B"/>
    <w:rsid w:val="006B7A1B"/>
    <w:rsid w:val="006C0445"/>
    <w:rsid w:val="006C06C9"/>
    <w:rsid w:val="006C22BC"/>
    <w:rsid w:val="006C2D59"/>
    <w:rsid w:val="006C5238"/>
    <w:rsid w:val="006C5975"/>
    <w:rsid w:val="006C7951"/>
    <w:rsid w:val="006C7BC8"/>
    <w:rsid w:val="006D1A60"/>
    <w:rsid w:val="006D1DC0"/>
    <w:rsid w:val="006D1F55"/>
    <w:rsid w:val="006D2226"/>
    <w:rsid w:val="006D2EC9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1FD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27B5"/>
    <w:rsid w:val="006F3C30"/>
    <w:rsid w:val="006F415F"/>
    <w:rsid w:val="006F45EF"/>
    <w:rsid w:val="006F4CF5"/>
    <w:rsid w:val="006F5923"/>
    <w:rsid w:val="006F651E"/>
    <w:rsid w:val="006F70D6"/>
    <w:rsid w:val="006F745B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395C"/>
    <w:rsid w:val="007040A4"/>
    <w:rsid w:val="00704DFE"/>
    <w:rsid w:val="0070641A"/>
    <w:rsid w:val="00710DE8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26A18"/>
    <w:rsid w:val="0073086C"/>
    <w:rsid w:val="007311B9"/>
    <w:rsid w:val="007323DA"/>
    <w:rsid w:val="00732960"/>
    <w:rsid w:val="00732DDC"/>
    <w:rsid w:val="00733095"/>
    <w:rsid w:val="00733324"/>
    <w:rsid w:val="00733973"/>
    <w:rsid w:val="00733DD8"/>
    <w:rsid w:val="00734A8F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4671F"/>
    <w:rsid w:val="007500B6"/>
    <w:rsid w:val="00750560"/>
    <w:rsid w:val="00752591"/>
    <w:rsid w:val="0075286D"/>
    <w:rsid w:val="00752917"/>
    <w:rsid w:val="00752BC4"/>
    <w:rsid w:val="00752D6E"/>
    <w:rsid w:val="00753466"/>
    <w:rsid w:val="007537B5"/>
    <w:rsid w:val="00754494"/>
    <w:rsid w:val="007545F5"/>
    <w:rsid w:val="007550BE"/>
    <w:rsid w:val="00755660"/>
    <w:rsid w:val="00756459"/>
    <w:rsid w:val="00756A4B"/>
    <w:rsid w:val="00756AFE"/>
    <w:rsid w:val="00757F5A"/>
    <w:rsid w:val="00760855"/>
    <w:rsid w:val="0076090C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775DB"/>
    <w:rsid w:val="00777611"/>
    <w:rsid w:val="00780066"/>
    <w:rsid w:val="0078047B"/>
    <w:rsid w:val="00781290"/>
    <w:rsid w:val="0078136B"/>
    <w:rsid w:val="00781423"/>
    <w:rsid w:val="00781712"/>
    <w:rsid w:val="00781BE1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2CC"/>
    <w:rsid w:val="00797332"/>
    <w:rsid w:val="0079749B"/>
    <w:rsid w:val="00797795"/>
    <w:rsid w:val="00797FCF"/>
    <w:rsid w:val="007A0357"/>
    <w:rsid w:val="007A03F2"/>
    <w:rsid w:val="007A080D"/>
    <w:rsid w:val="007A1177"/>
    <w:rsid w:val="007A1C51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A7C4C"/>
    <w:rsid w:val="007B0384"/>
    <w:rsid w:val="007B06E5"/>
    <w:rsid w:val="007B1282"/>
    <w:rsid w:val="007B2145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27D1"/>
    <w:rsid w:val="007C3627"/>
    <w:rsid w:val="007C3ACC"/>
    <w:rsid w:val="007C3C51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5432"/>
    <w:rsid w:val="007D6574"/>
    <w:rsid w:val="007D6AF8"/>
    <w:rsid w:val="007D74E2"/>
    <w:rsid w:val="007D7C21"/>
    <w:rsid w:val="007E0256"/>
    <w:rsid w:val="007E0B64"/>
    <w:rsid w:val="007E2841"/>
    <w:rsid w:val="007E28C6"/>
    <w:rsid w:val="007E36E6"/>
    <w:rsid w:val="007E410A"/>
    <w:rsid w:val="007E43CF"/>
    <w:rsid w:val="007E5BC7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7019"/>
    <w:rsid w:val="00800CA3"/>
    <w:rsid w:val="00800EBC"/>
    <w:rsid w:val="00802DBA"/>
    <w:rsid w:val="008031D7"/>
    <w:rsid w:val="008033AE"/>
    <w:rsid w:val="00803733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2837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741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6F6B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61E8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40C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511"/>
    <w:rsid w:val="00866BC1"/>
    <w:rsid w:val="00867107"/>
    <w:rsid w:val="0086780D"/>
    <w:rsid w:val="00870356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1B6F"/>
    <w:rsid w:val="0088223C"/>
    <w:rsid w:val="008823E5"/>
    <w:rsid w:val="0088245D"/>
    <w:rsid w:val="00882B01"/>
    <w:rsid w:val="008835FE"/>
    <w:rsid w:val="008845B2"/>
    <w:rsid w:val="00887238"/>
    <w:rsid w:val="0088739B"/>
    <w:rsid w:val="00887728"/>
    <w:rsid w:val="008878E3"/>
    <w:rsid w:val="00887B5F"/>
    <w:rsid w:val="00887F53"/>
    <w:rsid w:val="00890432"/>
    <w:rsid w:val="00890611"/>
    <w:rsid w:val="00890658"/>
    <w:rsid w:val="0089144B"/>
    <w:rsid w:val="00891628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DC1"/>
    <w:rsid w:val="008A0E3F"/>
    <w:rsid w:val="008A1F16"/>
    <w:rsid w:val="008A2C85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A7E35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5BC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0B2D"/>
    <w:rsid w:val="008D1128"/>
    <w:rsid w:val="008D14DD"/>
    <w:rsid w:val="008D1AE9"/>
    <w:rsid w:val="008D1D3C"/>
    <w:rsid w:val="008D262F"/>
    <w:rsid w:val="008D2EBF"/>
    <w:rsid w:val="008D315B"/>
    <w:rsid w:val="008D361C"/>
    <w:rsid w:val="008D42DE"/>
    <w:rsid w:val="008D508D"/>
    <w:rsid w:val="008D5497"/>
    <w:rsid w:val="008D5E0A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34B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5893"/>
    <w:rsid w:val="008E6749"/>
    <w:rsid w:val="008E73A8"/>
    <w:rsid w:val="008F189D"/>
    <w:rsid w:val="008F1D40"/>
    <w:rsid w:val="008F2CC0"/>
    <w:rsid w:val="008F2CD0"/>
    <w:rsid w:val="008F4750"/>
    <w:rsid w:val="008F499E"/>
    <w:rsid w:val="008F4E5E"/>
    <w:rsid w:val="008F5BCC"/>
    <w:rsid w:val="008F62D4"/>
    <w:rsid w:val="008F64A4"/>
    <w:rsid w:val="00900287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5FD8"/>
    <w:rsid w:val="0092639C"/>
    <w:rsid w:val="009264BD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2D3"/>
    <w:rsid w:val="0093532E"/>
    <w:rsid w:val="00935959"/>
    <w:rsid w:val="00935D2C"/>
    <w:rsid w:val="0094288F"/>
    <w:rsid w:val="00942D49"/>
    <w:rsid w:val="0094371A"/>
    <w:rsid w:val="009439B3"/>
    <w:rsid w:val="00944446"/>
    <w:rsid w:val="009448D6"/>
    <w:rsid w:val="00944B6F"/>
    <w:rsid w:val="0094505A"/>
    <w:rsid w:val="00945C87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63CE"/>
    <w:rsid w:val="00967728"/>
    <w:rsid w:val="00967FB1"/>
    <w:rsid w:val="009703B6"/>
    <w:rsid w:val="00971209"/>
    <w:rsid w:val="0097278F"/>
    <w:rsid w:val="0097496D"/>
    <w:rsid w:val="00975C5F"/>
    <w:rsid w:val="0097624B"/>
    <w:rsid w:val="00976A79"/>
    <w:rsid w:val="00976FD6"/>
    <w:rsid w:val="00977619"/>
    <w:rsid w:val="009777E8"/>
    <w:rsid w:val="00977A9B"/>
    <w:rsid w:val="00977D8D"/>
    <w:rsid w:val="00980078"/>
    <w:rsid w:val="00981705"/>
    <w:rsid w:val="00981AA4"/>
    <w:rsid w:val="00981DAB"/>
    <w:rsid w:val="00982008"/>
    <w:rsid w:val="00982359"/>
    <w:rsid w:val="00982ECB"/>
    <w:rsid w:val="00983075"/>
    <w:rsid w:val="00983244"/>
    <w:rsid w:val="009834E4"/>
    <w:rsid w:val="009836AB"/>
    <w:rsid w:val="009842D8"/>
    <w:rsid w:val="009844F1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14BC"/>
    <w:rsid w:val="009922FD"/>
    <w:rsid w:val="00992778"/>
    <w:rsid w:val="00993255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B7332"/>
    <w:rsid w:val="009B7B4D"/>
    <w:rsid w:val="009C0290"/>
    <w:rsid w:val="009C06AF"/>
    <w:rsid w:val="009C09DE"/>
    <w:rsid w:val="009C296A"/>
    <w:rsid w:val="009C3C30"/>
    <w:rsid w:val="009C4570"/>
    <w:rsid w:val="009C48D2"/>
    <w:rsid w:val="009C48FB"/>
    <w:rsid w:val="009C5939"/>
    <w:rsid w:val="009C5A96"/>
    <w:rsid w:val="009C5FD0"/>
    <w:rsid w:val="009C65EF"/>
    <w:rsid w:val="009D01B9"/>
    <w:rsid w:val="009D0D80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8F6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49A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6B17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9C0"/>
    <w:rsid w:val="00A13A56"/>
    <w:rsid w:val="00A13B42"/>
    <w:rsid w:val="00A13F05"/>
    <w:rsid w:val="00A14778"/>
    <w:rsid w:val="00A14ACE"/>
    <w:rsid w:val="00A15188"/>
    <w:rsid w:val="00A151DC"/>
    <w:rsid w:val="00A15229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3FE9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0F00"/>
    <w:rsid w:val="00A3229A"/>
    <w:rsid w:val="00A323C5"/>
    <w:rsid w:val="00A33839"/>
    <w:rsid w:val="00A33994"/>
    <w:rsid w:val="00A33DA3"/>
    <w:rsid w:val="00A342F8"/>
    <w:rsid w:val="00A3452A"/>
    <w:rsid w:val="00A34D11"/>
    <w:rsid w:val="00A34DE9"/>
    <w:rsid w:val="00A35B17"/>
    <w:rsid w:val="00A361C4"/>
    <w:rsid w:val="00A373CB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257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6AA1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3EB"/>
    <w:rsid w:val="00A77B1A"/>
    <w:rsid w:val="00A80265"/>
    <w:rsid w:val="00A80988"/>
    <w:rsid w:val="00A81941"/>
    <w:rsid w:val="00A81AF6"/>
    <w:rsid w:val="00A81FD1"/>
    <w:rsid w:val="00A84163"/>
    <w:rsid w:val="00A84703"/>
    <w:rsid w:val="00A852D7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390"/>
    <w:rsid w:val="00A96542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2F50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A7BE6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AFE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D05"/>
    <w:rsid w:val="00AE0E5F"/>
    <w:rsid w:val="00AE117B"/>
    <w:rsid w:val="00AE138E"/>
    <w:rsid w:val="00AE17FE"/>
    <w:rsid w:val="00AE2529"/>
    <w:rsid w:val="00AE3452"/>
    <w:rsid w:val="00AE3E7B"/>
    <w:rsid w:val="00AE3FC3"/>
    <w:rsid w:val="00AE53C8"/>
    <w:rsid w:val="00AE57E7"/>
    <w:rsid w:val="00AE5CFA"/>
    <w:rsid w:val="00AE5F8B"/>
    <w:rsid w:val="00AE6ABD"/>
    <w:rsid w:val="00AE6C75"/>
    <w:rsid w:val="00AE760B"/>
    <w:rsid w:val="00AE7A5D"/>
    <w:rsid w:val="00AE7C5A"/>
    <w:rsid w:val="00AF03CE"/>
    <w:rsid w:val="00AF053E"/>
    <w:rsid w:val="00AF06A8"/>
    <w:rsid w:val="00AF09FC"/>
    <w:rsid w:val="00AF0ABD"/>
    <w:rsid w:val="00AF1122"/>
    <w:rsid w:val="00AF11BF"/>
    <w:rsid w:val="00AF24F5"/>
    <w:rsid w:val="00AF26F7"/>
    <w:rsid w:val="00AF287F"/>
    <w:rsid w:val="00AF2886"/>
    <w:rsid w:val="00AF29A0"/>
    <w:rsid w:val="00AF3096"/>
    <w:rsid w:val="00AF3138"/>
    <w:rsid w:val="00AF399F"/>
    <w:rsid w:val="00AF3FF8"/>
    <w:rsid w:val="00AF40FF"/>
    <w:rsid w:val="00AF4F51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46D"/>
    <w:rsid w:val="00B04A27"/>
    <w:rsid w:val="00B04FCC"/>
    <w:rsid w:val="00B051C3"/>
    <w:rsid w:val="00B05968"/>
    <w:rsid w:val="00B05ADA"/>
    <w:rsid w:val="00B0717E"/>
    <w:rsid w:val="00B0758F"/>
    <w:rsid w:val="00B07E7B"/>
    <w:rsid w:val="00B103A1"/>
    <w:rsid w:val="00B10B42"/>
    <w:rsid w:val="00B113C8"/>
    <w:rsid w:val="00B114DC"/>
    <w:rsid w:val="00B11D39"/>
    <w:rsid w:val="00B11E08"/>
    <w:rsid w:val="00B120A8"/>
    <w:rsid w:val="00B12B97"/>
    <w:rsid w:val="00B13138"/>
    <w:rsid w:val="00B13AE9"/>
    <w:rsid w:val="00B1575D"/>
    <w:rsid w:val="00B1580B"/>
    <w:rsid w:val="00B15E0D"/>
    <w:rsid w:val="00B167C6"/>
    <w:rsid w:val="00B173D8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27B30"/>
    <w:rsid w:val="00B30B85"/>
    <w:rsid w:val="00B311E1"/>
    <w:rsid w:val="00B3259D"/>
    <w:rsid w:val="00B336A6"/>
    <w:rsid w:val="00B341A5"/>
    <w:rsid w:val="00B343F7"/>
    <w:rsid w:val="00B34594"/>
    <w:rsid w:val="00B368F6"/>
    <w:rsid w:val="00B3690A"/>
    <w:rsid w:val="00B36EAB"/>
    <w:rsid w:val="00B373D1"/>
    <w:rsid w:val="00B377C3"/>
    <w:rsid w:val="00B37AFC"/>
    <w:rsid w:val="00B41102"/>
    <w:rsid w:val="00B4159D"/>
    <w:rsid w:val="00B43406"/>
    <w:rsid w:val="00B4418B"/>
    <w:rsid w:val="00B444B2"/>
    <w:rsid w:val="00B44A79"/>
    <w:rsid w:val="00B46E58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3E8"/>
    <w:rsid w:val="00B61B11"/>
    <w:rsid w:val="00B62540"/>
    <w:rsid w:val="00B6280B"/>
    <w:rsid w:val="00B63201"/>
    <w:rsid w:val="00B63EA6"/>
    <w:rsid w:val="00B63EDB"/>
    <w:rsid w:val="00B640DC"/>
    <w:rsid w:val="00B641F8"/>
    <w:rsid w:val="00B64DC1"/>
    <w:rsid w:val="00B654BD"/>
    <w:rsid w:val="00B659A3"/>
    <w:rsid w:val="00B67293"/>
    <w:rsid w:val="00B70042"/>
    <w:rsid w:val="00B70CCD"/>
    <w:rsid w:val="00B71F66"/>
    <w:rsid w:val="00B720EA"/>
    <w:rsid w:val="00B72CD3"/>
    <w:rsid w:val="00B732DE"/>
    <w:rsid w:val="00B733CC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3956"/>
    <w:rsid w:val="00B8448B"/>
    <w:rsid w:val="00B84D24"/>
    <w:rsid w:val="00B84F50"/>
    <w:rsid w:val="00B854B0"/>
    <w:rsid w:val="00B868DF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326"/>
    <w:rsid w:val="00B9262C"/>
    <w:rsid w:val="00B92DB5"/>
    <w:rsid w:val="00B93A31"/>
    <w:rsid w:val="00B941E5"/>
    <w:rsid w:val="00B94666"/>
    <w:rsid w:val="00B94B02"/>
    <w:rsid w:val="00B94B03"/>
    <w:rsid w:val="00B9569C"/>
    <w:rsid w:val="00B95A65"/>
    <w:rsid w:val="00B95B6F"/>
    <w:rsid w:val="00B95C49"/>
    <w:rsid w:val="00B964BF"/>
    <w:rsid w:val="00B96DBC"/>
    <w:rsid w:val="00B97657"/>
    <w:rsid w:val="00B97775"/>
    <w:rsid w:val="00B978A9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A03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41B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0D09"/>
    <w:rsid w:val="00BD1F52"/>
    <w:rsid w:val="00BD2144"/>
    <w:rsid w:val="00BD2216"/>
    <w:rsid w:val="00BD2267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09CA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5E28"/>
    <w:rsid w:val="00C1700E"/>
    <w:rsid w:val="00C174B0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4FE2"/>
    <w:rsid w:val="00C25976"/>
    <w:rsid w:val="00C25DAD"/>
    <w:rsid w:val="00C270F0"/>
    <w:rsid w:val="00C27283"/>
    <w:rsid w:val="00C275E9"/>
    <w:rsid w:val="00C27AE6"/>
    <w:rsid w:val="00C27E92"/>
    <w:rsid w:val="00C30A09"/>
    <w:rsid w:val="00C3163C"/>
    <w:rsid w:val="00C31FE6"/>
    <w:rsid w:val="00C320BE"/>
    <w:rsid w:val="00C325FE"/>
    <w:rsid w:val="00C32B09"/>
    <w:rsid w:val="00C334C3"/>
    <w:rsid w:val="00C339EE"/>
    <w:rsid w:val="00C34D7B"/>
    <w:rsid w:val="00C35072"/>
    <w:rsid w:val="00C3564C"/>
    <w:rsid w:val="00C35C64"/>
    <w:rsid w:val="00C35C95"/>
    <w:rsid w:val="00C35F4C"/>
    <w:rsid w:val="00C35FE3"/>
    <w:rsid w:val="00C36DA8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440"/>
    <w:rsid w:val="00C44AE1"/>
    <w:rsid w:val="00C46006"/>
    <w:rsid w:val="00C46708"/>
    <w:rsid w:val="00C46B16"/>
    <w:rsid w:val="00C47815"/>
    <w:rsid w:val="00C4793D"/>
    <w:rsid w:val="00C47CBF"/>
    <w:rsid w:val="00C47F18"/>
    <w:rsid w:val="00C50F61"/>
    <w:rsid w:val="00C5104F"/>
    <w:rsid w:val="00C51899"/>
    <w:rsid w:val="00C520DB"/>
    <w:rsid w:val="00C537A9"/>
    <w:rsid w:val="00C5457A"/>
    <w:rsid w:val="00C54BE2"/>
    <w:rsid w:val="00C55759"/>
    <w:rsid w:val="00C55E92"/>
    <w:rsid w:val="00C57175"/>
    <w:rsid w:val="00C578D6"/>
    <w:rsid w:val="00C613FB"/>
    <w:rsid w:val="00C617DB"/>
    <w:rsid w:val="00C626FD"/>
    <w:rsid w:val="00C62A0F"/>
    <w:rsid w:val="00C62A60"/>
    <w:rsid w:val="00C632A4"/>
    <w:rsid w:val="00C64004"/>
    <w:rsid w:val="00C653FC"/>
    <w:rsid w:val="00C67591"/>
    <w:rsid w:val="00C700EA"/>
    <w:rsid w:val="00C70999"/>
    <w:rsid w:val="00C70EBC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8A5"/>
    <w:rsid w:val="00C821A9"/>
    <w:rsid w:val="00C822B7"/>
    <w:rsid w:val="00C82ECB"/>
    <w:rsid w:val="00C82F73"/>
    <w:rsid w:val="00C83328"/>
    <w:rsid w:val="00C83F14"/>
    <w:rsid w:val="00C8514F"/>
    <w:rsid w:val="00C852BE"/>
    <w:rsid w:val="00C855CB"/>
    <w:rsid w:val="00C85CB6"/>
    <w:rsid w:val="00C85D84"/>
    <w:rsid w:val="00C8651D"/>
    <w:rsid w:val="00C86559"/>
    <w:rsid w:val="00C877E9"/>
    <w:rsid w:val="00C90D4C"/>
    <w:rsid w:val="00C910F1"/>
    <w:rsid w:val="00C9160B"/>
    <w:rsid w:val="00C91E72"/>
    <w:rsid w:val="00C923B8"/>
    <w:rsid w:val="00C92489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03F"/>
    <w:rsid w:val="00CA0152"/>
    <w:rsid w:val="00CA0FB5"/>
    <w:rsid w:val="00CA2444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1ECD"/>
    <w:rsid w:val="00CB2051"/>
    <w:rsid w:val="00CB2838"/>
    <w:rsid w:val="00CB2983"/>
    <w:rsid w:val="00CB516B"/>
    <w:rsid w:val="00CB58F0"/>
    <w:rsid w:val="00CB5A61"/>
    <w:rsid w:val="00CB5EE2"/>
    <w:rsid w:val="00CB616D"/>
    <w:rsid w:val="00CB71AE"/>
    <w:rsid w:val="00CB750A"/>
    <w:rsid w:val="00CB7BAD"/>
    <w:rsid w:val="00CC024B"/>
    <w:rsid w:val="00CC0942"/>
    <w:rsid w:val="00CC154B"/>
    <w:rsid w:val="00CC1705"/>
    <w:rsid w:val="00CC1B96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69F1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E7076"/>
    <w:rsid w:val="00CE7E70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5B30"/>
    <w:rsid w:val="00D0619A"/>
    <w:rsid w:val="00D067F4"/>
    <w:rsid w:val="00D06901"/>
    <w:rsid w:val="00D0690D"/>
    <w:rsid w:val="00D076D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418"/>
    <w:rsid w:val="00D13691"/>
    <w:rsid w:val="00D138FB"/>
    <w:rsid w:val="00D159FC"/>
    <w:rsid w:val="00D15FEF"/>
    <w:rsid w:val="00D1659A"/>
    <w:rsid w:val="00D20014"/>
    <w:rsid w:val="00D20322"/>
    <w:rsid w:val="00D20979"/>
    <w:rsid w:val="00D20A29"/>
    <w:rsid w:val="00D215CE"/>
    <w:rsid w:val="00D21DAB"/>
    <w:rsid w:val="00D22A4E"/>
    <w:rsid w:val="00D22C3B"/>
    <w:rsid w:val="00D236B2"/>
    <w:rsid w:val="00D23B84"/>
    <w:rsid w:val="00D23CB9"/>
    <w:rsid w:val="00D24529"/>
    <w:rsid w:val="00D246AD"/>
    <w:rsid w:val="00D260CE"/>
    <w:rsid w:val="00D27746"/>
    <w:rsid w:val="00D30476"/>
    <w:rsid w:val="00D31594"/>
    <w:rsid w:val="00D31B43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083D"/>
    <w:rsid w:val="00D421EA"/>
    <w:rsid w:val="00D434A8"/>
    <w:rsid w:val="00D43FC6"/>
    <w:rsid w:val="00D444A6"/>
    <w:rsid w:val="00D44D2E"/>
    <w:rsid w:val="00D44FD4"/>
    <w:rsid w:val="00D45243"/>
    <w:rsid w:val="00D45BC4"/>
    <w:rsid w:val="00D46292"/>
    <w:rsid w:val="00D46692"/>
    <w:rsid w:val="00D4673C"/>
    <w:rsid w:val="00D46889"/>
    <w:rsid w:val="00D46BF8"/>
    <w:rsid w:val="00D46F0E"/>
    <w:rsid w:val="00D47221"/>
    <w:rsid w:val="00D47985"/>
    <w:rsid w:val="00D47F7A"/>
    <w:rsid w:val="00D516FE"/>
    <w:rsid w:val="00D51B7B"/>
    <w:rsid w:val="00D51BD2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60"/>
    <w:rsid w:val="00D679E0"/>
    <w:rsid w:val="00D70007"/>
    <w:rsid w:val="00D7081E"/>
    <w:rsid w:val="00D70B39"/>
    <w:rsid w:val="00D7115C"/>
    <w:rsid w:val="00D71175"/>
    <w:rsid w:val="00D713B6"/>
    <w:rsid w:val="00D7153C"/>
    <w:rsid w:val="00D71E1A"/>
    <w:rsid w:val="00D72753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C61"/>
    <w:rsid w:val="00D87D20"/>
    <w:rsid w:val="00D90828"/>
    <w:rsid w:val="00D90A39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08A6"/>
    <w:rsid w:val="00DA1697"/>
    <w:rsid w:val="00DA16D6"/>
    <w:rsid w:val="00DA178A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6876"/>
    <w:rsid w:val="00DA710D"/>
    <w:rsid w:val="00DA799B"/>
    <w:rsid w:val="00DB00F6"/>
    <w:rsid w:val="00DB05B0"/>
    <w:rsid w:val="00DB0A30"/>
    <w:rsid w:val="00DB0D4C"/>
    <w:rsid w:val="00DB1079"/>
    <w:rsid w:val="00DB12F8"/>
    <w:rsid w:val="00DB2269"/>
    <w:rsid w:val="00DB27EB"/>
    <w:rsid w:val="00DB2E73"/>
    <w:rsid w:val="00DB37AA"/>
    <w:rsid w:val="00DB4192"/>
    <w:rsid w:val="00DB45BD"/>
    <w:rsid w:val="00DB4ED1"/>
    <w:rsid w:val="00DB55B8"/>
    <w:rsid w:val="00DB56B1"/>
    <w:rsid w:val="00DB586B"/>
    <w:rsid w:val="00DB5996"/>
    <w:rsid w:val="00DB6734"/>
    <w:rsid w:val="00DB7CB4"/>
    <w:rsid w:val="00DC039C"/>
    <w:rsid w:val="00DC1835"/>
    <w:rsid w:val="00DC3C51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C7672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C76"/>
    <w:rsid w:val="00DD6D3F"/>
    <w:rsid w:val="00DD6E4D"/>
    <w:rsid w:val="00DD6F81"/>
    <w:rsid w:val="00DE0B47"/>
    <w:rsid w:val="00DE15A4"/>
    <w:rsid w:val="00DE1C98"/>
    <w:rsid w:val="00DE1FC0"/>
    <w:rsid w:val="00DE2490"/>
    <w:rsid w:val="00DE2A24"/>
    <w:rsid w:val="00DE2AFC"/>
    <w:rsid w:val="00DE2D00"/>
    <w:rsid w:val="00DE3364"/>
    <w:rsid w:val="00DE4418"/>
    <w:rsid w:val="00DE44E3"/>
    <w:rsid w:val="00DE55D9"/>
    <w:rsid w:val="00DE5D66"/>
    <w:rsid w:val="00DE632E"/>
    <w:rsid w:val="00DE6FED"/>
    <w:rsid w:val="00DE7065"/>
    <w:rsid w:val="00DE71EC"/>
    <w:rsid w:val="00DE79B7"/>
    <w:rsid w:val="00DE7B82"/>
    <w:rsid w:val="00DF02EF"/>
    <w:rsid w:val="00DF092B"/>
    <w:rsid w:val="00DF0CCD"/>
    <w:rsid w:val="00DF114E"/>
    <w:rsid w:val="00DF198C"/>
    <w:rsid w:val="00DF2689"/>
    <w:rsid w:val="00DF2756"/>
    <w:rsid w:val="00DF2838"/>
    <w:rsid w:val="00DF2F34"/>
    <w:rsid w:val="00DF3154"/>
    <w:rsid w:val="00DF34AF"/>
    <w:rsid w:val="00DF3775"/>
    <w:rsid w:val="00DF3A3E"/>
    <w:rsid w:val="00DF4225"/>
    <w:rsid w:val="00DF4AC2"/>
    <w:rsid w:val="00DF504C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297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2907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1B86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2D0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269B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57A98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672B"/>
    <w:rsid w:val="00E676A4"/>
    <w:rsid w:val="00E676E4"/>
    <w:rsid w:val="00E67E69"/>
    <w:rsid w:val="00E67E7D"/>
    <w:rsid w:val="00E70351"/>
    <w:rsid w:val="00E703BA"/>
    <w:rsid w:val="00E71165"/>
    <w:rsid w:val="00E71C42"/>
    <w:rsid w:val="00E725E6"/>
    <w:rsid w:val="00E7319B"/>
    <w:rsid w:val="00E73470"/>
    <w:rsid w:val="00E73ABA"/>
    <w:rsid w:val="00E740C8"/>
    <w:rsid w:val="00E743D7"/>
    <w:rsid w:val="00E74EAD"/>
    <w:rsid w:val="00E74EDB"/>
    <w:rsid w:val="00E75415"/>
    <w:rsid w:val="00E76A7D"/>
    <w:rsid w:val="00E771F9"/>
    <w:rsid w:val="00E80002"/>
    <w:rsid w:val="00E8087A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19F"/>
    <w:rsid w:val="00E97244"/>
    <w:rsid w:val="00E97E1B"/>
    <w:rsid w:val="00EA04E3"/>
    <w:rsid w:val="00EA1196"/>
    <w:rsid w:val="00EA1ABD"/>
    <w:rsid w:val="00EA2593"/>
    <w:rsid w:val="00EA25DE"/>
    <w:rsid w:val="00EA26A3"/>
    <w:rsid w:val="00EA287D"/>
    <w:rsid w:val="00EA319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144"/>
    <w:rsid w:val="00EC0421"/>
    <w:rsid w:val="00EC158C"/>
    <w:rsid w:val="00EC17DC"/>
    <w:rsid w:val="00EC1816"/>
    <w:rsid w:val="00EC1E67"/>
    <w:rsid w:val="00EC22AC"/>
    <w:rsid w:val="00EC3D86"/>
    <w:rsid w:val="00EC4394"/>
    <w:rsid w:val="00EC44FA"/>
    <w:rsid w:val="00EC4B4F"/>
    <w:rsid w:val="00EC503D"/>
    <w:rsid w:val="00EC5E72"/>
    <w:rsid w:val="00EC63DF"/>
    <w:rsid w:val="00EC7FE7"/>
    <w:rsid w:val="00ED0C0F"/>
    <w:rsid w:val="00ED0E19"/>
    <w:rsid w:val="00ED0ED1"/>
    <w:rsid w:val="00ED108A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6ABD"/>
    <w:rsid w:val="00EE7A65"/>
    <w:rsid w:val="00EF08EA"/>
    <w:rsid w:val="00EF1AFD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697F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3FBA"/>
    <w:rsid w:val="00F046C6"/>
    <w:rsid w:val="00F04DB6"/>
    <w:rsid w:val="00F057EC"/>
    <w:rsid w:val="00F069F8"/>
    <w:rsid w:val="00F06EFB"/>
    <w:rsid w:val="00F07196"/>
    <w:rsid w:val="00F07375"/>
    <w:rsid w:val="00F07522"/>
    <w:rsid w:val="00F07913"/>
    <w:rsid w:val="00F07967"/>
    <w:rsid w:val="00F07D24"/>
    <w:rsid w:val="00F1098D"/>
    <w:rsid w:val="00F11934"/>
    <w:rsid w:val="00F12CCE"/>
    <w:rsid w:val="00F1467A"/>
    <w:rsid w:val="00F14EBB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45AC"/>
    <w:rsid w:val="00F25045"/>
    <w:rsid w:val="00F25165"/>
    <w:rsid w:val="00F25FE0"/>
    <w:rsid w:val="00F26067"/>
    <w:rsid w:val="00F2650E"/>
    <w:rsid w:val="00F26DF9"/>
    <w:rsid w:val="00F27008"/>
    <w:rsid w:val="00F279EA"/>
    <w:rsid w:val="00F27C16"/>
    <w:rsid w:val="00F301EB"/>
    <w:rsid w:val="00F30570"/>
    <w:rsid w:val="00F30680"/>
    <w:rsid w:val="00F306C4"/>
    <w:rsid w:val="00F31E24"/>
    <w:rsid w:val="00F327C1"/>
    <w:rsid w:val="00F33891"/>
    <w:rsid w:val="00F34099"/>
    <w:rsid w:val="00F340D0"/>
    <w:rsid w:val="00F3419C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9F1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11"/>
    <w:rsid w:val="00F4707E"/>
    <w:rsid w:val="00F47419"/>
    <w:rsid w:val="00F4788D"/>
    <w:rsid w:val="00F50E06"/>
    <w:rsid w:val="00F51B85"/>
    <w:rsid w:val="00F51E2E"/>
    <w:rsid w:val="00F52058"/>
    <w:rsid w:val="00F52488"/>
    <w:rsid w:val="00F52545"/>
    <w:rsid w:val="00F52936"/>
    <w:rsid w:val="00F529E4"/>
    <w:rsid w:val="00F542F3"/>
    <w:rsid w:val="00F54938"/>
    <w:rsid w:val="00F54E89"/>
    <w:rsid w:val="00F55A27"/>
    <w:rsid w:val="00F55B06"/>
    <w:rsid w:val="00F5760A"/>
    <w:rsid w:val="00F577F4"/>
    <w:rsid w:val="00F57B3B"/>
    <w:rsid w:val="00F60709"/>
    <w:rsid w:val="00F61C3E"/>
    <w:rsid w:val="00F623CC"/>
    <w:rsid w:val="00F639DA"/>
    <w:rsid w:val="00F63DE6"/>
    <w:rsid w:val="00F64C02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87B35"/>
    <w:rsid w:val="00F9008C"/>
    <w:rsid w:val="00F91529"/>
    <w:rsid w:val="00F917E7"/>
    <w:rsid w:val="00F9198A"/>
    <w:rsid w:val="00F92040"/>
    <w:rsid w:val="00F9233E"/>
    <w:rsid w:val="00F9280D"/>
    <w:rsid w:val="00F93708"/>
    <w:rsid w:val="00F93B16"/>
    <w:rsid w:val="00F93EB2"/>
    <w:rsid w:val="00F940FF"/>
    <w:rsid w:val="00F94481"/>
    <w:rsid w:val="00F94BED"/>
    <w:rsid w:val="00F95329"/>
    <w:rsid w:val="00F962F4"/>
    <w:rsid w:val="00F964FF"/>
    <w:rsid w:val="00F96512"/>
    <w:rsid w:val="00F96CE3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3DF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2A08"/>
    <w:rsid w:val="00FB315F"/>
    <w:rsid w:val="00FB4144"/>
    <w:rsid w:val="00FB4258"/>
    <w:rsid w:val="00FB4F87"/>
    <w:rsid w:val="00FB763D"/>
    <w:rsid w:val="00FB766B"/>
    <w:rsid w:val="00FC00FE"/>
    <w:rsid w:val="00FC0760"/>
    <w:rsid w:val="00FC111D"/>
    <w:rsid w:val="00FC1B5F"/>
    <w:rsid w:val="00FC3008"/>
    <w:rsid w:val="00FC434B"/>
    <w:rsid w:val="00FC484B"/>
    <w:rsid w:val="00FC543C"/>
    <w:rsid w:val="00FC5CAA"/>
    <w:rsid w:val="00FC7EF2"/>
    <w:rsid w:val="00FD06CA"/>
    <w:rsid w:val="00FD1177"/>
    <w:rsid w:val="00FD1EF1"/>
    <w:rsid w:val="00FD2464"/>
    <w:rsid w:val="00FD2A68"/>
    <w:rsid w:val="00FD2DD0"/>
    <w:rsid w:val="00FD3253"/>
    <w:rsid w:val="00FD391A"/>
    <w:rsid w:val="00FD3CF1"/>
    <w:rsid w:val="00FD41F0"/>
    <w:rsid w:val="00FD46C1"/>
    <w:rsid w:val="00FD4959"/>
    <w:rsid w:val="00FD4E83"/>
    <w:rsid w:val="00FD5E42"/>
    <w:rsid w:val="00FD5F32"/>
    <w:rsid w:val="00FD5FB3"/>
    <w:rsid w:val="00FD6FBE"/>
    <w:rsid w:val="00FD7CD5"/>
    <w:rsid w:val="00FE0147"/>
    <w:rsid w:val="00FE058D"/>
    <w:rsid w:val="00FE05C2"/>
    <w:rsid w:val="00FE0664"/>
    <w:rsid w:val="00FE0C93"/>
    <w:rsid w:val="00FE1527"/>
    <w:rsid w:val="00FE1755"/>
    <w:rsid w:val="00FE39FF"/>
    <w:rsid w:val="00FE5761"/>
    <w:rsid w:val="00FE581E"/>
    <w:rsid w:val="00FE5ECA"/>
    <w:rsid w:val="00FE6DF4"/>
    <w:rsid w:val="00FE6ED9"/>
    <w:rsid w:val="00FF011D"/>
    <w:rsid w:val="00FF04FB"/>
    <w:rsid w:val="00FF0524"/>
    <w:rsid w:val="00FF3A2A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13F05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878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878E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A7C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7C4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7C4C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7C4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7C4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13F05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878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878E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A7C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7C4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7C4C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7C4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7C4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2015.</izvorni_sadrzaj>
    <derivirana_varijabla naziv="DomainObject.Predmet.DatumOsnivanja_1">5.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St-119/2015</izvorni_sadrzaj>
    <derivirana_varijabla naziv="DomainObject.Predmet.OznakaBroj_1">St-119/2015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OGULINKA proizvodno-trgovačko d.o.o.</izvorni_sadrzaj>
    <derivirana_varijabla naziv="DomainObject.Predmet.ProtustrankaFormated_1">  OGULINKA proizvodno-trgovačko d.o.o.</derivirana_varijabla>
  </DomainObject.Predmet.ProtustrankaFormated>
  <DomainObject.Predmet.ProtustrankaFormatedOIB>
    <izvorni_sadrzaj>  OGULINKA proizvodno-trgovačko d.o.o., OIB 45769998932</izvorni_sadrzaj>
    <derivirana_varijabla naziv="DomainObject.Predmet.ProtustrankaFormatedOIB_1">  OGULINKA proizvodno-trgovačko d.o.o., OIB 45769998932</derivirana_varijabla>
  </DomainObject.Predmet.ProtustrankaFormatedOIB>
  <DomainObject.Predmet.ProtustrankaFormatedWithAdress>
    <izvorni_sadrzaj> OGULINKA proizvodno-trgovačko d.o.o., Kučinići 23, 47300 Ogulin</izvorni_sadrzaj>
    <derivirana_varijabla naziv="DomainObject.Predmet.ProtustrankaFormatedWithAdress_1"> OGULINKA proizvodno-trgovačko d.o.o., Kučinići 23, 47300 Ogulin</derivirana_varijabla>
  </DomainObject.Predmet.ProtustrankaFormatedWithAdress>
  <DomainObject.Predmet.ProtustrankaFormatedWithAdressOIB>
    <izvorni_sadrzaj> OGULINKA proizvodno-trgovačko d.o.o., OIB 45769998932, Kučinići 23, 47300 Ogulin</izvorni_sadrzaj>
    <derivirana_varijabla naziv="DomainObject.Predmet.ProtustrankaFormatedWithAdressOIB_1"> OGULINKA proizvodno-trgovačko d.o.o., OIB 45769998932, Kučinići 23, 47300 Ogulin</derivirana_varijabla>
  </DomainObject.Predmet.ProtustrankaFormatedWithAdressOIB>
  <DomainObject.Predmet.ProtustrankaWithAdress>
    <izvorni_sadrzaj>OGULINKA proizvodno-trgovačko d.o.o. Kučinići 23, 47300 Ogulin</izvorni_sadrzaj>
    <derivirana_varijabla naziv="DomainObject.Predmet.ProtustrankaWithAdress_1">OGULINKA proizvodno-trgovačko d.o.o. Kučinići 23, 47300 Ogulin</derivirana_varijabla>
  </DomainObject.Predmet.ProtustrankaWithAdress>
  <DomainObject.Predmet.ProtustrankaWithAdressOIB>
    <izvorni_sadrzaj>OGULINKA proizvodno-trgovačko d.o.o., OIB 45769998932, Kučinići 23, 47300 Ogulin</izvorni_sadrzaj>
    <derivirana_varijabla naziv="DomainObject.Predmet.ProtustrankaWithAdressOIB_1">OGULINKA proizvodno-trgovačko d.o.o., OIB 45769998932, Kučinići 23, 47300 Ogulin</derivirana_varijabla>
  </DomainObject.Predmet.ProtustrankaWithAdressOIB>
  <DomainObject.Predmet.ProtustrankaNazivFormated>
    <izvorni_sadrzaj>OGULINKA proizvodno-trgovačko d.o.o.</izvorni_sadrzaj>
    <derivirana_varijabla naziv="DomainObject.Predmet.ProtustrankaNazivFormated_1">OGULINKA proizvodno-trgovačko d.o.o.</derivirana_varijabla>
  </DomainObject.Predmet.ProtustrankaNazivFormated>
  <DomainObject.Predmet.ProtustrankaNazivFormatedOIB>
    <izvorni_sadrzaj>OGULINKA proizvodno-trgovačko d.o.o., OIB 45769998932</izvorni_sadrzaj>
    <derivirana_varijabla naziv="DomainObject.Predmet.ProtustrankaNazivFormatedOIB_1">OGULINKA proizvodno-trgovačko d.o.o., OIB 45769998932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Natalija Puškarić</izvorni_sadrzaj>
    <derivirana_varijabla naziv="DomainObject.Predmet.StrankaFormated_1">  Natalija Puškarić</derivirana_varijabla>
  </DomainObject.Predmet.StrankaFormated>
  <DomainObject.Predmet.StrankaFormatedOIB>
    <izvorni_sadrzaj>  Natalija Puškarić, OIB 90955386682</izvorni_sadrzaj>
    <derivirana_varijabla naziv="DomainObject.Predmet.StrankaFormatedOIB_1">  Natalija Puškarić, OIB 90955386682</derivirana_varijabla>
  </DomainObject.Predmet.StrankaFormatedOIB>
  <DomainObject.Predmet.StrankaFormatedWithAdress>
    <izvorni_sadrzaj> Natalija Puškarić, Sveti Rok 67, 47300 Ogulin</izvorni_sadrzaj>
    <derivirana_varijabla naziv="DomainObject.Predmet.StrankaFormatedWithAdress_1"> Natalija Puškarić, Sveti Rok 67, 47300 Ogulin</derivirana_varijabla>
  </DomainObject.Predmet.StrankaFormatedWithAdress>
  <DomainObject.Predmet.StrankaFormatedWithAdressOIB>
    <izvorni_sadrzaj> Natalija Puškarić, OIB 90955386682, Sveti Rok 67, 47300 Ogulin</izvorni_sadrzaj>
    <derivirana_varijabla naziv="DomainObject.Predmet.StrankaFormatedWithAdressOIB_1"> Natalija Puškarić, OIB 90955386682, Sveti Rok 67, 47300 Ogulin</derivirana_varijabla>
  </DomainObject.Predmet.StrankaFormatedWithAdressOIB>
  <DomainObject.Predmet.StrankaWithAdress>
    <izvorni_sadrzaj>Natalija Puškarić Sveti Rok 67,47300 Ogulin</izvorni_sadrzaj>
    <derivirana_varijabla naziv="DomainObject.Predmet.StrankaWithAdress_1">Natalija Puškarić Sveti Rok 67,47300 Ogulin</derivirana_varijabla>
  </DomainObject.Predmet.StrankaWithAdress>
  <DomainObject.Predmet.StrankaWithAdressOIB>
    <izvorni_sadrzaj>Natalija Puškarić, OIB 90955386682, Sveti Rok 67,47300 Ogulin</izvorni_sadrzaj>
    <derivirana_varijabla naziv="DomainObject.Predmet.StrankaWithAdressOIB_1">Natalija Puškarić, OIB 90955386682, Sveti Rok 67,47300 Ogulin</derivirana_varijabla>
  </DomainObject.Predmet.StrankaWithAdressOIB>
  <DomainObject.Predmet.StrankaNazivFormated>
    <izvorni_sadrzaj>Natalija Puškarić</izvorni_sadrzaj>
    <derivirana_varijabla naziv="DomainObject.Predmet.StrankaNazivFormated_1">Natalija Puškarić</derivirana_varijabla>
  </DomainObject.Predmet.StrankaNazivFormated>
  <DomainObject.Predmet.StrankaNazivFormatedOIB>
    <izvorni_sadrzaj>Natalija Puškarić, OIB 90955386682</izvorni_sadrzaj>
    <derivirana_varijabla naziv="DomainObject.Predmet.StrankaNazivFormatedOIB_1">Natalija Puškarić, OIB 90955386682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Natalija Puškarić</item>
    </izvorni_sadrzaj>
    <derivirana_varijabla naziv="DomainObject.Predmet.StrankaListFormated_1">
      <item>Natalija Puškarić</item>
    </derivirana_varijabla>
  </DomainObject.Predmet.StrankaListFormated>
  <DomainObject.Predmet.StrankaListFormatedOIB>
    <izvorni_sadrzaj>
      <item>Natalija Puškarić, OIB 90955386682</item>
    </izvorni_sadrzaj>
    <derivirana_varijabla naziv="DomainObject.Predmet.StrankaListFormatedOIB_1">
      <item>Natalija Puškarić, OIB 90955386682</item>
    </derivirana_varijabla>
  </DomainObject.Predmet.StrankaListFormatedOIB>
  <DomainObject.Predmet.StrankaListFormatedWithAdress>
    <izvorni_sadrzaj>
      <item>Natalija Puškarić, Sveti Rok 67, 47300 Ogulin</item>
    </izvorni_sadrzaj>
    <derivirana_varijabla naziv="DomainObject.Predmet.StrankaListFormatedWithAdress_1">
      <item>Natalija Puškarić, Sveti Rok 67, 47300 Ogulin</item>
    </derivirana_varijabla>
  </DomainObject.Predmet.StrankaListFormatedWithAdress>
  <DomainObject.Predmet.StrankaListFormatedWithAdressOIB>
    <izvorni_sadrzaj>
      <item>Natalija Puškarić, OIB 90955386682, Sveti Rok 67, 47300 Ogulin</item>
    </izvorni_sadrzaj>
    <derivirana_varijabla naziv="DomainObject.Predmet.StrankaListFormatedWithAdressOIB_1">
      <item>Natalija Puškarić, OIB 90955386682, Sveti Rok 67, 47300 Ogulin</item>
    </derivirana_varijabla>
  </DomainObject.Predmet.StrankaListFormatedWithAdressOIB>
  <DomainObject.Predmet.StrankaListNazivFormated>
    <izvorni_sadrzaj>
      <item>Natalija Puškarić</item>
    </izvorni_sadrzaj>
    <derivirana_varijabla naziv="DomainObject.Predmet.StrankaListNazivFormated_1">
      <item>Natalija Puškarić</item>
    </derivirana_varijabla>
  </DomainObject.Predmet.StrankaListNazivFormated>
  <DomainObject.Predmet.StrankaListNazivFormatedOIB>
    <izvorni_sadrzaj>
      <item>Natalija Puškarić, OIB 90955386682</item>
    </izvorni_sadrzaj>
    <derivirana_varijabla naziv="DomainObject.Predmet.StrankaListNazivFormatedOIB_1">
      <item>Natalija Puškarić, OIB 90955386682</item>
    </derivirana_varijabla>
  </DomainObject.Predmet.StrankaListNazivFormatedOIB>
  <DomainObject.Predmet.ProtuStrankaListFormated>
    <izvorni_sadrzaj>
      <item>OGULINKA proizvodno-trgovačko d.o.o.</item>
    </izvorni_sadrzaj>
    <derivirana_varijabla naziv="DomainObject.Predmet.ProtuStrankaListFormated_1">
      <item>OGULINKA proizvodno-trgovačko d.o.o.</item>
    </derivirana_varijabla>
  </DomainObject.Predmet.ProtuStrankaListFormated>
  <DomainObject.Predmet.ProtuStrankaListFormatedOIB>
    <izvorni_sadrzaj>
      <item>OGULINKA proizvodno-trgovačko d.o.o., OIB 45769998932</item>
    </izvorni_sadrzaj>
    <derivirana_varijabla naziv="DomainObject.Predmet.ProtuStrankaListFormatedOIB_1">
      <item>OGULINKA proizvodno-trgovačko d.o.o., OIB 45769998932</item>
    </derivirana_varijabla>
  </DomainObject.Predmet.ProtuStrankaListFormatedOIB>
  <DomainObject.Predmet.ProtuStrankaListFormatedWithAdress>
    <izvorni_sadrzaj>
      <item>OGULINKA proizvodno-trgovačko d.o.o., Kučinići 23, 47300 Ogulin</item>
    </izvorni_sadrzaj>
    <derivirana_varijabla naziv="DomainObject.Predmet.ProtuStrankaListFormatedWithAdress_1">
      <item>OGULINKA proizvodno-trgovačko d.o.o., Kučinići 23, 47300 Ogulin</item>
    </derivirana_varijabla>
  </DomainObject.Predmet.ProtuStrankaListFormatedWithAdress>
  <DomainObject.Predmet.ProtuStrankaListFormatedWithAdressOIB>
    <izvorni_sadrzaj>
      <item>OGULINKA proizvodno-trgovačko d.o.o., OIB 45769998932, Kučinići 23, 47300 Ogulin</item>
    </izvorni_sadrzaj>
    <derivirana_varijabla naziv="DomainObject.Predmet.ProtuStrankaListFormatedWithAdressOIB_1">
      <item>OGULINKA proizvodno-trgovačko d.o.o., OIB 45769998932, Kučinići 23, 47300 Ogulin</item>
    </derivirana_varijabla>
  </DomainObject.Predmet.ProtuStrankaListFormatedWithAdressOIB>
  <DomainObject.Predmet.ProtuStrankaListNazivFormated>
    <izvorni_sadrzaj>
      <item>OGULINKA proizvodno-trgovačko d.o.o.</item>
    </izvorni_sadrzaj>
    <derivirana_varijabla naziv="DomainObject.Predmet.ProtuStrankaListNazivFormated_1">
      <item>OGULINKA proizvodno-trgovačko d.o.o.</item>
    </derivirana_varijabla>
  </DomainObject.Predmet.ProtuStrankaListNazivFormated>
  <DomainObject.Predmet.ProtuStrankaListNazivFormatedOIB>
    <izvorni_sadrzaj>
      <item>OGULINKA proizvodno-trgovačko d.o.o., OIB 45769998932</item>
    </izvorni_sadrzaj>
    <derivirana_varijabla naziv="DomainObject.Predmet.ProtuStrankaListNazivFormatedOIB_1">
      <item>OGULINKA proizvodno-trgovačko d.o.o., OIB 45769998932</item>
    </derivirana_varijabla>
  </DomainObject.Predmet.ProtuStrankaListNazivFormatedOIB>
  <DomainObject.Predmet.OstaliListFormated>
    <izvorni_sadrzaj>
      <item>Milan Blašković</item>
      <item>Milan Kanjer</item>
      <item>GTM-GAVAN društvo s ograničenom odgovornošću za proizvodnju, promet i usluge</item>
      <item>Ministarstvo financija, Porezna uprava</item>
      <item>ŽUPANIJSKO DRŽAVNO ODVJETNIŠTVO U KARLOVCU</item>
    </izvorni_sadrzaj>
    <derivirana_varijabla naziv="DomainObject.Predmet.OstaliListFormated_1">
      <item>Milan Blašković</item>
      <item>Milan Kanjer</item>
      <item>GTM-GAVAN društvo s ograničenom odgovornošću za proizvodnju, promet i usluge</item>
      <item>Ministarstvo financija, Porezna uprava</item>
      <item>ŽUPANIJSKO DRŽAVNO ODVJETNIŠTVO U KARLOVCU</item>
    </derivirana_varijabla>
  </DomainObject.Predmet.OstaliListFormated>
  <DomainObject.Predmet.OstaliListFormatedOIB>
    <izvorni_sadrzaj>
      <item>Milan Blašković, OIB 91912536407</item>
      <item>Milan Kanjer, OIB 19841318135</item>
      <item>GTM-GAVAN društvo s ograničenom odgovornošću za proizvodnju, promet i usluge, OIB 46909277691</item>
      <item>Ministarstvo financija, Porezna uprava, OIB 18683136487</item>
      <item>ŽUPANIJSKO DRŽAVNO ODVJETNIŠTVO U KARLOVCU, OIB 96351974803</item>
    </izvorni_sadrzaj>
    <derivirana_varijabla naziv="DomainObject.Predmet.OstaliListFormatedOIB_1">
      <item>Milan Blašković, OIB 91912536407</item>
      <item>Milan Kanjer, OIB 19841318135</item>
      <item>GTM-GAVAN društvo s ograničenom odgovornošću za proizvodnju, promet i usluge, OIB 46909277691</item>
      <item>Ministarstvo financija, Porezna uprava, OIB 18683136487</item>
      <item>ŽUPANIJSKO DRŽAVNO ODVJETNIŠTVO U KARLOVCU, OIB 96351974803</item>
    </derivirana_varijabla>
  </DomainObject.Predmet.OstaliListFormatedOIB>
  <DomainObject.Predmet.OstaliListFormatedWithAdress>
    <izvorni_sadrzaj>
      <item>Milan Blašković, Kučinić Selo 23, 47300 Ogulin</item>
      <item>Milan Kanjer, II. Praćanska 6a, 10000 Zagreb</item>
      <item>GTM-GAVAN društvo s ograničenom odgovornošću za proizvodnju, promet i usluge, Dlakovac 1/A, 47300 Ogulin</item>
      <item>Ministarstvo financija, Porezna uprava, Avenija Dubrovnik 32, 10000 Zagreb</item>
      <item>ŽUPANIJSKO DRŽAVNO ODVJETNIŠTVO U KARLOVCU, Trg hrvatski branitelja 1, 47000 Karlovac</item>
    </izvorni_sadrzaj>
    <derivirana_varijabla naziv="DomainObject.Predmet.OstaliListFormatedWithAdress_1">
      <item>Milan Blašković, Kučinić Selo 23, 47300 Ogulin</item>
      <item>Milan Kanjer, II. Praćanska 6a, 10000 Zagreb</item>
      <item>GTM-GAVAN društvo s ograničenom odgovornošću za proizvodnju, promet i usluge, Dlakovac 1/A, 47300 Ogulin</item>
      <item>Ministarstvo financija, Porezna uprava, Avenija Dubrovnik 32, 10000 Zagreb</item>
      <item>ŽUPANIJSKO DRŽAVNO ODVJETNIŠTVO U KARLOVCU, Trg hrvatski branitelja 1, 47000 Karlovac</item>
    </derivirana_varijabla>
  </DomainObject.Predmet.OstaliListFormatedWithAdress>
  <DomainObject.Predmet.OstaliListFormatedWithAdressOIB>
    <izvorni_sadrzaj>
      <item>Milan Blašković, OIB 91912536407, Kučinić Selo 23, 47300 Ogulin</item>
      <item>Milan Kanjer, OIB 19841318135, II. Praćanska 6a, 10000 Zagreb</item>
      <item>GTM-GAVAN društvo s ograničenom odgovornošću za proizvodnju, promet i usluge, OIB 46909277691, Dlakovac 1/A, 47300 Ogulin</item>
      <item>Ministarstvo financija, Porezna uprava, OIB 18683136487, Avenija Dubrovnik 32, 10000 Zagreb</item>
      <item>ŽUPANIJSKO DRŽAVNO ODVJETNIŠTVO U KARLOVCU, OIB 96351974803, Trg hrvatski branitelja 1, 47000 Karlovac</item>
    </izvorni_sadrzaj>
    <derivirana_varijabla naziv="DomainObject.Predmet.OstaliListFormatedWithAdressOIB_1">
      <item>Milan Blašković, OIB 91912536407, Kučinić Selo 23, 47300 Ogulin</item>
      <item>Milan Kanjer, OIB 19841318135, II. Praćanska 6a, 10000 Zagreb</item>
      <item>GTM-GAVAN društvo s ograničenom odgovornošću za proizvodnju, promet i usluge, OIB 46909277691, Dlakovac 1/A, 47300 Ogulin</item>
      <item>Ministarstvo financija, Porezna uprava, OIB 18683136487, Avenija Dubrovnik 32, 10000 Zagreb</item>
      <item>ŽUPANIJSKO DRŽAVNO ODVJETNIŠTVO U KARLOVCU, OIB 96351974803, Trg hrvatski branitelja 1, 47000 Karlovac</item>
    </derivirana_varijabla>
  </DomainObject.Predmet.OstaliListFormatedWithAdressOIB>
  <DomainObject.Predmet.OstaliListNazivFormated>
    <izvorni_sadrzaj>
      <item>Milan Blašković</item>
      <item>Milan Kanjer</item>
      <item>GTM-GAVAN društvo s ograničenom odgovornošću za proizvodnju, promet i usluge</item>
      <item>Ministarstvo financija, Porezna uprava</item>
      <item>ŽUPANIJSKO DRŽAVNO ODVJETNIŠTVO U KARLOVCU</item>
    </izvorni_sadrzaj>
    <derivirana_varijabla naziv="DomainObject.Predmet.OstaliListNazivFormated_1">
      <item>Milan Blašković</item>
      <item>Milan Kanjer</item>
      <item>GTM-GAVAN društvo s ograničenom odgovornošću za proizvodnju, promet i usluge</item>
      <item>Ministarstvo financija, Porezna uprava</item>
      <item>ŽUPANIJSKO DRŽAVNO ODVJETNIŠTVO U KARLOVCU</item>
    </derivirana_varijabla>
  </DomainObject.Predmet.OstaliListNazivFormated>
  <DomainObject.Predmet.OstaliListNazivFormatedOIB>
    <izvorni_sadrzaj>
      <item>Milan Blašković, OIB 91912536407</item>
      <item>Milan Kanjer, OIB 19841318135</item>
      <item>GTM-GAVAN društvo s ograničenom odgovornošću za proizvodnju, promet i usluge, OIB 46909277691</item>
      <item>Ministarstvo financija, Porezna uprava, OIB 18683136487</item>
      <item>ŽUPANIJSKO DRŽAVNO ODVJETNIŠTVO U KARLOVCU, OIB 96351974803</item>
    </izvorni_sadrzaj>
    <derivirana_varijabla naziv="DomainObject.Predmet.OstaliListNazivFormatedOIB_1">
      <item>Milan Blašković, OIB 91912536407</item>
      <item>Milan Kanjer, OIB 19841318135</item>
      <item>GTM-GAVAN društvo s ograničenom odgovornošću za proizvodnju, promet i usluge, OIB 46909277691</item>
      <item>Ministarstvo financija, Porezna uprava, OIB 18683136487</item>
      <item>ŽUPANIJSKO DRŽAVNO ODVJETNIŠTVO U KARLOVCU, OIB 96351974803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Natalija Puškarić</izvorni_sadrzaj>
    <derivirana_varijabla naziv="DomainObject.Predmet.StrankaIDrugi_1">Natalija Puškarić</derivirana_varijabla>
  </DomainObject.Predmet.StrankaIDrugi>
  <DomainObject.Predmet.ProtustrankaIDrugi>
    <izvorni_sadrzaj>OGULINKA proizvodno-trgovačko d.o.o.</izvorni_sadrzaj>
    <derivirana_varijabla naziv="DomainObject.Predmet.ProtustrankaIDrugi_1">OGULINKA proizvodno-trgovačko d.o.o.</derivirana_varijabla>
  </DomainObject.Predmet.ProtustrankaIDrugi>
  <DomainObject.Predmet.StrankaIDrugiAdressOIB>
    <izvorni_sadrzaj>Natalija Puškarić, OIB 90955386682, Sveti Rok 67, 47300 Ogulin</izvorni_sadrzaj>
    <derivirana_varijabla naziv="DomainObject.Predmet.StrankaIDrugiAdressOIB_1">Natalija Puškarić, OIB 90955386682, Sveti Rok 67, 47300 Ogulin</derivirana_varijabla>
  </DomainObject.Predmet.StrankaIDrugiAdressOIB>
  <DomainObject.Predmet.ProtustrankaIDrugiAdressOIB>
    <izvorni_sadrzaj>OGULINKA proizvodno-trgovačko d.o.o., OIB 45769998932, Kučinići 23, 47300 Ogulin</izvorni_sadrzaj>
    <derivirana_varijabla naziv="DomainObject.Predmet.ProtustrankaIDrugiAdressOIB_1">OGULINKA proizvodno-trgovačko d.o.o., OIB 45769998932, Kučinići 23,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Natalija Puškarić</item>
      <item>OGULINKA proizvodno-trgovačko d.o.o.</item>
      <item>Milan Blašković</item>
      <item>Milan Kanjer</item>
      <item>GTM-GAVAN društvo s ograničenom odgovornošću za proizvodnju, promet i usluge</item>
      <item>Ministarstvo financija, Porezna uprava</item>
      <item>ŽUPANIJSKO DRŽAVNO ODVJETNIŠTVO U KARLOVCU</item>
    </izvorni_sadrzaj>
    <derivirana_varijabla naziv="DomainObject.Predmet.SudioniciListNaziv_1">
      <item>Natalija Puškarić</item>
      <item>OGULINKA proizvodno-trgovačko d.o.o.</item>
      <item>Milan Blašković</item>
      <item>Milan Kanjer</item>
      <item>GTM-GAVAN društvo s ograničenom odgovornošću za proizvodnju, promet i usluge</item>
      <item>Ministarstvo financija, Porezna uprava</item>
      <item>ŽUPANIJSKO DRŽAVNO ODVJETNIŠTVO U KARLOVCU</item>
    </derivirana_varijabla>
  </DomainObject.Predmet.SudioniciListNaziv>
  <DomainObject.Predmet.SudioniciListAdressOIB>
    <izvorni_sadrzaj>
      <item>Natalija Puškarić, OIB 90955386682, Sveti Rok 67,47300 Ogulin</item>
      <item>OGULINKA proizvodno-trgovačko d.o.o., OIB 45769998932, Kučinići 23,47300 Ogulin</item>
      <item>Milan Blašković, OIB 91912536407, Kučinić Selo 23,47300 Ogulin</item>
      <item>Milan Kanjer, OIB 19841318135, II. Praćanska 6a,10000 Zagreb</item>
      <item>GTM-GAVAN društvo s ograničenom odgovornošću za proizvodnju, promet i usluge, OIB 46909277691, Dlakovac 1/A,47300 Ogulin</item>
      <item>Ministarstvo financija, Porezna uprava, OIB 18683136487, Avenija Dubrovnik 32,10000 Zagreb</item>
      <item>ŽUPANIJSKO DRŽAVNO ODVJETNIŠTVO U KARLOVCU, OIB 96351974803, Trg hrvatski branitelja 1,47000 Karlovac</item>
    </izvorni_sadrzaj>
    <derivirana_varijabla naziv="DomainObject.Predmet.SudioniciListAdressOIB_1">
      <item>Natalija Puškarić, OIB 90955386682, Sveti Rok 67,47300 Ogulin</item>
      <item>OGULINKA proizvodno-trgovačko d.o.o., OIB 45769998932, Kučinići 23,47300 Ogulin</item>
      <item>Milan Blašković, OIB 91912536407, Kučinić Selo 23,47300 Ogulin</item>
      <item>Milan Kanjer, OIB 19841318135, II. Praćanska 6a,10000 Zagreb</item>
      <item>GTM-GAVAN društvo s ograničenom odgovornošću za proizvodnju, promet i usluge, OIB 46909277691, Dlakovac 1/A,47300 Ogulin</item>
      <item>Ministarstvo financija, Porezna uprava, OIB 18683136487, Avenija Dubrovnik 32,10000 Zagreb</item>
      <item>ŽUPANIJSKO DRŽAVNO ODVJETNIŠTVO U KARLOVCU, OIB 96351974803, Trg hrvatski branitelja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90955386682</item>
      <item>, OIB 45769998932</item>
      <item>, OIB 91912536407</item>
      <item>, OIB 19841318135</item>
      <item>, OIB 46909277691</item>
      <item>, OIB 18683136487</item>
      <item>, OIB 96351974803</item>
    </izvorni_sadrzaj>
    <derivirana_varijabla naziv="DomainObject.Predmet.SudioniciListNazivOIB_1">
      <item>, OIB 90955386682</item>
      <item>, OIB 45769998932</item>
      <item>, OIB 91912536407</item>
      <item>, OIB 19841318135</item>
      <item>, OIB 46909277691</item>
      <item>, OIB 18683136487</item>
      <item>, OIB 96351974803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180</properties:Words>
  <properties:Characters>840</properties:Characters>
  <properties:Lines>32</properties:Lines>
  <properties:Paragraphs>16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2016-05-25T08:49:00Z</dcterms:created>
  <dc:creator>malenicav</dc:creator>
  <cp:lastModifiedBy>Kristina Švajger</cp:lastModifiedBy>
  <cp:lastPrinted>2016-05-25T08:55:00Z</cp:lastPrinted>
  <dcterms:modified xmlns:xsi="http://www.w3.org/2001/XMLSchema-instance" xsi:type="dcterms:W3CDTF">2016-05-25T08:55:00Z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